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86ed7" w14:paraId="8186ed7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D0FC3">
        <w:t>22</w:t>
      </w:r>
      <w:r w:rsidR="00A10317">
        <w:t>8</w:t>
      </w:r>
      <w:r w:rsidR="00382F51">
        <w:t>9</w:t>
      </w:r>
      <w:r w:rsidR="001D0FC3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382F51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ALEGRO d.o.o., OIB: 18241426835, MBS: </w:t>
      </w:r>
      <w:r w:rsidRPr="002146C9">
        <w:rPr>
          <w:lang w:val="pt-BR"/>
        </w:rPr>
        <w:t>080207995</w:t>
      </w:r>
      <w:r>
        <w:rPr>
          <w:lang w:val="pt-BR"/>
        </w:rPr>
        <w:t>, Zagreb, Ninska 23</w:t>
      </w:r>
      <w:r w:rsidR="000B7D73">
        <w:rPr>
          <w:lang w:val="pt-BR"/>
        </w:rPr>
        <w:t>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11.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111FC7">
        <w:rPr>
          <w:lang w:val="pt-BR"/>
        </w:rPr>
        <w:t xml:space="preserve">ALEGRO d.o.o., OIB: 18241426835, MBS: </w:t>
      </w:r>
      <w:r w:rsidR="00111FC7" w:rsidRPr="002146C9">
        <w:rPr>
          <w:lang w:val="pt-BR"/>
        </w:rPr>
        <w:t>080207995</w:t>
      </w:r>
      <w:r w:rsidR="00111FC7">
        <w:rPr>
          <w:lang w:val="pt-BR"/>
        </w:rPr>
        <w:t xml:space="preserve">, Zagreb, Ninska 23,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22</w:t>
      </w:r>
      <w:r w:rsidR="00A10317">
        <w:t>8</w:t>
      </w:r>
      <w:r w:rsidR="00111FC7">
        <w:t>9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91078A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111FC7">
        <w:rPr>
          <w:lang w:val="pt-BR"/>
        </w:rPr>
        <w:t xml:space="preserve">ALEGRO d.o.o., OIB: 18241426835, MBS: </w:t>
      </w:r>
      <w:r w:rsidR="00111FC7" w:rsidRPr="002146C9">
        <w:rPr>
          <w:lang w:val="pt-BR"/>
        </w:rPr>
        <w:t>080207995</w:t>
      </w:r>
      <w:r w:rsidR="00111FC7">
        <w:rPr>
          <w:lang w:val="pt-BR"/>
        </w:rPr>
        <w:t>, Zagreb, Ninska 23</w:t>
      </w:r>
      <w:r w:rsidR="0091078A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111FC7">
        <w:t>439</w:t>
      </w:r>
      <w:r w:rsidRPr="00BC2D3A">
        <w:t xml:space="preserve"> dana, u ukupnom iznosu od </w:t>
      </w:r>
      <w:r w:rsidR="00111FC7">
        <w:rPr>
          <w:lang w:val="pl-PL"/>
        </w:rPr>
        <w:t>130.872,81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2C5188" w:rsidR="009B1748" w:rsidRPr="0089526A">
      <w:pPr>
        <w:ind w:firstLine="720"/>
        <w:jc w:val="both"/>
      </w:pPr>
      <w:r>
        <w:t xml:space="preserve">Sud je rješenjem od </w:t>
      </w:r>
      <w:r w:rsidR="008D7C65">
        <w:t>7.</w:t>
      </w:r>
      <w:r w:rsidR="000A206E">
        <w:t xml:space="preserve">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0A206E">
        <w:t>11.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2C5188">
        <w:t xml:space="preserve">Zakonski zastupnik dužnika </w:t>
      </w:r>
      <w:r w:rsidR="0059441D">
        <w:t xml:space="preserve">nije </w:t>
      </w:r>
      <w:r w:rsidR="002C5188" w:rsidRPr="004E4C07">
        <w:t xml:space="preserve">pristupio </w:t>
      </w:r>
      <w:r w:rsidR="0059441D">
        <w:t xml:space="preserve">na navedeno ročište. </w:t>
      </w:r>
      <w:r w:rsidR="003D0115">
        <w:t xml:space="preserve">U konkretnom </w:t>
      </w:r>
      <w:r w:rsidR="003D0115">
        <w:lastRenderedPageBreak/>
        <w:t xml:space="preserve">slučaju, </w:t>
      </w:r>
      <w:r w:rsidR="003D0115"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A206E">
        <w:t>11.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9D6CA7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9D6CA7" w:rsidP="004F5146" w:rsidR="009D6CA7">
      <w:pPr>
        <w:jc w:val="right"/>
      </w:pPr>
      <w:r>
        <w:t>za točnost otpravka-ovlašteni službenik</w:t>
      </w:r>
    </w:p>
    <w:p w:rsidRDefault="009D6CA7" w:rsidP="004F5146" w:rsidR="009D6CA7">
      <w:pPr>
        <w:jc w:val="right"/>
      </w:pPr>
      <w:r>
        <w:t xml:space="preserve">Mirjana Gašparić </w:t>
      </w:r>
    </w:p>
    <w:p w:rsidRDefault="00856259" w:rsidP="009D6CA7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9D6CA7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5B3256">
          <w:rPr>
            <w:sz w:val="24"/>
          </w:rPr>
          <w:t>22</w:t>
        </w:r>
        <w:r w:rsidR="00A10317">
          <w:rPr>
            <w:sz w:val="24"/>
          </w:rPr>
          <w:t>8</w:t>
        </w:r>
        <w:r w:rsidR="00111FC7">
          <w:rPr>
            <w:sz w:val="24"/>
          </w:rPr>
          <w:t>9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F6452"/>
    <w:rsid w:val="000F7C99"/>
    <w:rsid w:val="001013EE"/>
    <w:rsid w:val="00111FC7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D0FC3"/>
    <w:rsid w:val="001D144D"/>
    <w:rsid w:val="001E1A9A"/>
    <w:rsid w:val="0021298E"/>
    <w:rsid w:val="002132DA"/>
    <w:rsid w:val="00225E5C"/>
    <w:rsid w:val="00257CDB"/>
    <w:rsid w:val="00260C00"/>
    <w:rsid w:val="002817DE"/>
    <w:rsid w:val="002840C1"/>
    <w:rsid w:val="002923AF"/>
    <w:rsid w:val="002A1A22"/>
    <w:rsid w:val="002C3072"/>
    <w:rsid w:val="002C5188"/>
    <w:rsid w:val="002D5087"/>
    <w:rsid w:val="002D60CE"/>
    <w:rsid w:val="00341F35"/>
    <w:rsid w:val="003459CC"/>
    <w:rsid w:val="003541A8"/>
    <w:rsid w:val="00382621"/>
    <w:rsid w:val="00382F51"/>
    <w:rsid w:val="003835F0"/>
    <w:rsid w:val="00384745"/>
    <w:rsid w:val="00396794"/>
    <w:rsid w:val="003D0115"/>
    <w:rsid w:val="003D1F88"/>
    <w:rsid w:val="003F3702"/>
    <w:rsid w:val="00404B33"/>
    <w:rsid w:val="00412D47"/>
    <w:rsid w:val="00450643"/>
    <w:rsid w:val="0046518B"/>
    <w:rsid w:val="00472216"/>
    <w:rsid w:val="00483BAA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35D8E"/>
    <w:rsid w:val="005543BD"/>
    <w:rsid w:val="00577445"/>
    <w:rsid w:val="0059075B"/>
    <w:rsid w:val="00591F57"/>
    <w:rsid w:val="0059441D"/>
    <w:rsid w:val="005B3256"/>
    <w:rsid w:val="005C2AC2"/>
    <w:rsid w:val="005C6039"/>
    <w:rsid w:val="006001CE"/>
    <w:rsid w:val="00662884"/>
    <w:rsid w:val="00675076"/>
    <w:rsid w:val="006A16F5"/>
    <w:rsid w:val="006A7F1A"/>
    <w:rsid w:val="006C79FF"/>
    <w:rsid w:val="006D12ED"/>
    <w:rsid w:val="006E04CA"/>
    <w:rsid w:val="00704DD0"/>
    <w:rsid w:val="007150E9"/>
    <w:rsid w:val="0073524B"/>
    <w:rsid w:val="00754CF2"/>
    <w:rsid w:val="007A193D"/>
    <w:rsid w:val="007B068E"/>
    <w:rsid w:val="007E6A6F"/>
    <w:rsid w:val="007F5CFB"/>
    <w:rsid w:val="00856259"/>
    <w:rsid w:val="00866B31"/>
    <w:rsid w:val="00891989"/>
    <w:rsid w:val="008B669A"/>
    <w:rsid w:val="008B7789"/>
    <w:rsid w:val="008B7EC3"/>
    <w:rsid w:val="008D7C65"/>
    <w:rsid w:val="008E71FA"/>
    <w:rsid w:val="008F474B"/>
    <w:rsid w:val="00901CFD"/>
    <w:rsid w:val="0091078A"/>
    <w:rsid w:val="009122D6"/>
    <w:rsid w:val="00947BCF"/>
    <w:rsid w:val="009713FB"/>
    <w:rsid w:val="00973C2C"/>
    <w:rsid w:val="009B1748"/>
    <w:rsid w:val="009B3D51"/>
    <w:rsid w:val="009D6CA7"/>
    <w:rsid w:val="009E3CAA"/>
    <w:rsid w:val="009F490F"/>
    <w:rsid w:val="00A0793E"/>
    <w:rsid w:val="00A10317"/>
    <w:rsid w:val="00A14BB3"/>
    <w:rsid w:val="00A179ED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11438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A5"/>
    <w:rsid w:val="00D916ED"/>
    <w:rsid w:val="00DE0F86"/>
    <w:rsid w:val="00DF2F2C"/>
    <w:rsid w:val="00DF717D"/>
    <w:rsid w:val="00E0682D"/>
    <w:rsid w:val="00E13DC7"/>
    <w:rsid w:val="00E24B5E"/>
    <w:rsid w:val="00E466D0"/>
    <w:rsid w:val="00E66535"/>
    <w:rsid w:val="00E70F28"/>
    <w:rsid w:val="00E776ED"/>
    <w:rsid w:val="00EA7F5E"/>
    <w:rsid w:val="00EF3D26"/>
    <w:rsid w:val="00F11AA4"/>
    <w:rsid w:val="00F31E76"/>
    <w:rsid w:val="00F324F6"/>
    <w:rsid w:val="00F76E6B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6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CA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CA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CA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CA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6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CA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CA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CA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CA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2289</izvorni_sadrzaj>
    <derivirana_varijabla naziv="DomainObject.Predmet.Broj_1">2289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St-2289/2016</izvorni_sadrzaj>
    <derivirana_varijabla naziv="DomainObject.Predmet.OznakaBroj_1">St-2289/2016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ALEGRO d.o.o. za proizvodnju, trgovinu i usluge zastupanog po punomoćniku Sandra Ćurt Saračević</izvorni_sadrzaj>
    <derivirana_varijabla naziv="DomainObject.Predmet.ProtustrankaFormated_1">  ALEGRO d.o.o. za proizvodnju, trgovinu i usluge zastupanog po punomoćniku Sandra Ćurt Saračević</derivirana_varijabla>
  </DomainObject.Predmet.ProtustrankaFormated>
  <DomainObject.Predmet.ProtustrankaFormatedOIB>
    <izvorni_sadrzaj>  ALEGRO d.o.o. za proizvodnju, trgovinu i usluge, OIB 18241426835 zastupanog po punomoćniku Sandra Ćurt Saračević</izvorni_sadrzaj>
    <derivirana_varijabla naziv="DomainObject.Predmet.ProtustrankaFormatedOIB_1">  ALEGRO d.o.o. za proizvodnju, trgovinu i usluge, OIB 18241426835 zastupanog po punomoćniku Sandra Ćurt Saračević</derivirana_varijabla>
  </DomainObject.Predmet.ProtustrankaFormatedOIB>
  <DomainObject.Predmet.ProtustrankaFormatedWithAdress>
    <izvorni_sadrzaj> ALEGRO d.o.o. za proizvodnju, trgovinu i usluge, Ninska 23, 10000 Zagreb zastupanog po punomoćniku Sandra Ćurt Saračević</izvorni_sadrzaj>
    <derivirana_varijabla naziv="DomainObject.Predmet.ProtustrankaFormatedWithAdress_1"> ALEGRO d.o.o. za proizvodnju, trgovinu i usluge, Ninska 23, 10000 Zagreb zastupanog po punomoćniku Sandra Ćurt Saračević</derivirana_varijabla>
  </DomainObject.Predmet.ProtustrankaFormatedWithAdress>
  <DomainObject.Predmet.ProtustrankaFormatedWithAdressOIB>
    <izvorni_sadrzaj> ALEGRO d.o.o. za proizvodnju, trgovinu i usluge, OIB 18241426835, Ninska 23, 10000 Zagreb zastupanog po punomoćniku Sandra Ćurt Saračević</izvorni_sadrzaj>
    <derivirana_varijabla naziv="DomainObject.Predmet.ProtustrankaFormatedWithAdressOIB_1"> ALEGRO d.o.o. za proizvodnju, trgovinu i usluge, OIB 18241426835, Ninska 23, 10000 Zagreb zastupanog po punomoćniku Sandra Ćurt Saračević</derivirana_varijabla>
  </DomainObject.Predmet.ProtustrankaFormatedWithAdressOIB>
  <DomainObject.Predmet.ProtustrankaWithAdress>
    <izvorni_sadrzaj>ALEGRO d.o.o. za proizvodnju, trgovinu i usluge Ninska 23, 10000 Zagreb</izvorni_sadrzaj>
    <derivirana_varijabla naziv="DomainObject.Predmet.ProtustrankaWithAdress_1">ALEGRO d.o.o. za proizvodnju, trgovinu i usluge Ninska 23, 10000 Zagreb</derivirana_varijabla>
  </DomainObject.Predmet.ProtustrankaWithAdress>
  <DomainObject.Predmet.ProtustrankaWithAdressOIB>
    <izvorni_sadrzaj>ALEGRO d.o.o. za proizvodnju, trgovinu i usluge, OIB 18241426835, Ninska 23, 10000 Zagreb</izvorni_sadrzaj>
    <derivirana_varijabla naziv="DomainObject.Predmet.ProtustrankaWithAdressOIB_1">ALEGRO d.o.o. za proizvodnju, trgovinu i usluge, OIB 18241426835, Ninska 23, 10000 Zagreb</derivirana_varijabla>
  </DomainObject.Predmet.ProtustrankaWithAdressOIB>
  <DomainObject.Predmet.ProtustrankaNazivFormated>
    <izvorni_sadrzaj>ALEGRO d.o.o. za proizvodnju, trgovinu i usluge</izvorni_sadrzaj>
    <derivirana_varijabla naziv="DomainObject.Predmet.ProtustrankaNazivFormated_1">ALEGRO d.o.o. za proizvodnju, trgovinu i usluge</derivirana_varijabla>
  </DomainObject.Predmet.ProtustrankaNazivFormated>
  <DomainObject.Predmet.ProtustrankaNazivFormatedOIB>
    <izvorni_sadrzaj>ALEGRO d.o.o. za proizvodnju, trgovinu i usluge, OIB 18241426835</izvorni_sadrzaj>
    <derivirana_varijabla naziv="DomainObject.Predmet.ProtustrankaNazivFormatedOIB_1">ALEGRO d.o.o. za proizvodnju, trgovinu i usluge, OIB 18241426835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ALEGRO d.o.o. za proizvodnju, trgovinu i usluge zastupanog po punomoćniku Sandra Ćurt Saračević</item>
    </izvorni_sadrzaj>
    <derivirana_varijabla naziv="DomainObject.Predmet.ProtuStrankaListFormated_1">
      <item>ALEGRO d.o.o. za proizvodnju, trgovinu i usluge zastupanog po punomoćniku Sandra Ćurt Saračević</item>
    </derivirana_varijabla>
  </DomainObject.Predmet.ProtuStrankaListFormated>
  <DomainObject.Predmet.ProtuStrankaListFormatedOIB>
    <izvorni_sadrzaj>
      <item>ALEGRO d.o.o. za proizvodnju, trgovinu i usluge, OIB 18241426835 zastupanog po punomoćniku Sandra Ćurt Saračević</item>
    </izvorni_sadrzaj>
    <derivirana_varijabla naziv="DomainObject.Predmet.ProtuStrankaListFormatedOIB_1">
      <item>ALEGRO d.o.o. za proizvodnju, trgovinu i usluge, OIB 18241426835 zastupanog po punomoćniku Sandra Ćurt Saračević</item>
    </derivirana_varijabla>
  </DomainObject.Predmet.ProtuStrankaListFormatedOIB>
  <DomainObject.Predmet.ProtuStrankaListFormatedWithAdress>
    <izvorni_sadrzaj>
      <item>ALEGRO d.o.o. za proizvodnju, trgovinu i usluge, Ninska 23, 10000 Zagreb zastupanog po punomoćniku Sandra Ćurt Saračević</item>
    </izvorni_sadrzaj>
    <derivirana_varijabla naziv="DomainObject.Predmet.ProtuStrankaListFormatedWithAdress_1">
      <item>ALEGRO d.o.o. za proizvodnju, trgovinu i usluge, Ninska 23, 10000 Zagreb zastupanog po punomoćniku Sandra Ćurt Saračević</item>
    </derivirana_varijabla>
  </DomainObject.Predmet.ProtuStrankaListFormatedWithAdress>
  <DomainObject.Predmet.ProtuStrankaListFormatedWithAdressOIB>
    <izvorni_sadrzaj>
      <item>ALEGRO d.o.o. za proizvodnju, trgovinu i usluge, OIB 18241426835, Ninska 23, 10000 Zagreb zastupanog po punomoćniku Sandra Ćurt Saračević</item>
    </izvorni_sadrzaj>
    <derivirana_varijabla naziv="DomainObject.Predmet.ProtuStrankaListFormatedWithAdressOIB_1">
      <item>ALEGRO d.o.o. za proizvodnju, trgovinu i usluge, OIB 18241426835, Ninska 23, 10000 Zagreb zastupanog po punomoćniku Sandra Ćurt Saračević</item>
    </derivirana_varijabla>
  </DomainObject.Predmet.ProtuStrankaListFormatedWithAdressOIB>
  <DomainObject.Predmet.ProtuStrankaListNazivFormated>
    <izvorni_sadrzaj>
      <item>ALEGRO d.o.o. za proizvodnju, trgovinu i usluge</item>
    </izvorni_sadrzaj>
    <derivirana_varijabla naziv="DomainObject.Predmet.ProtuStrankaListNazivFormated_1">
      <item>ALEGRO d.o.o. za proizvodnju, trgovinu i usluge</item>
    </derivirana_varijabla>
  </DomainObject.Predmet.ProtuStrankaListNazivFormated>
  <DomainObject.Predmet.ProtuStrankaListNazivFormatedOIB>
    <izvorni_sadrzaj>
      <item>ALEGRO d.o.o. za proizvodnju, trgovinu i usluge, OIB 18241426835</item>
    </izvorni_sadrzaj>
    <derivirana_varijabla naziv="DomainObject.Predmet.ProtuStrankaListNazivFormatedOIB_1">
      <item>ALEGRO d.o.o. za proizvodnju, trgovinu i usluge, OIB 18241426835</item>
    </derivirana_varijabla>
  </DomainObject.Predmet.ProtuStrankaListNazivFormatedOIB>
  <DomainObject.Predmet.OstaliListFormated>
    <izvorni_sadrzaj>
      <item>Sandra Ćurt Saračević punomoćnik sudionika u postupku ALEGRO d.o.o. za proizvodnju, trgovinu i usluge</item>
      <item>Haris Saračević</item>
    </izvorni_sadrzaj>
    <derivirana_varijabla naziv="DomainObject.Predmet.OstaliListFormated_1">
      <item>Sandra Ćurt Saračević punomoćnik sudionika u postupku ALEGRO d.o.o. za proizvodnju, trgovinu i usluge</item>
      <item>Haris Saračević</item>
    </derivirana_varijabla>
  </DomainObject.Predmet.OstaliListFormated>
  <DomainObject.Predmet.OstaliListFormatedOIB>
    <izvorni_sadrzaj>
      <item>Sandra Ćurt Saračević, OIB 28181564405 punomoćnik sudionika u postupku ALEGRO d.o.o. za proizvodnju, trgovinu i usluge</item>
      <item>Haris Saračević, OIB 19945800453</item>
    </izvorni_sadrzaj>
    <derivirana_varijabla naziv="DomainObject.Predmet.OstaliListFormatedOIB_1">
      <item>Sandra Ćurt Saračević, OIB 28181564405 punomoćnik sudionika u postupku ALEGRO d.o.o. za proizvodnju, trgovinu i usluge</item>
      <item>Haris Saračević, OIB 19945800453</item>
    </derivirana_varijabla>
  </DomainObject.Predmet.OstaliListFormatedOIB>
  <DomainObject.Predmet.OstaliListFormatedWithAdress>
    <izvorni_sadrzaj>
      <item>Sandra Ćurt Saračević, Ninska 23, 10000 Zagreb punomoćnik sudionika u postupku ALEGRO d.o.o. za proizvodnju, trgovinu i usluge</item>
      <item>Haris Saračević, Ninska 23, 10000 Zagreb</item>
    </izvorni_sadrzaj>
    <derivirana_varijabla naziv="DomainObject.Predmet.OstaliListFormatedWithAdress_1">
      <item>Sandra Ćurt Saračević, Ninska 23, 10000 Zagreb punomoćnik sudionika u postupku ALEGRO d.o.o. za proizvodnju, trgovinu i usluge</item>
      <item>Haris Saračević, Ninska 23, 10000 Zagreb</item>
    </derivirana_varijabla>
  </DomainObject.Predmet.OstaliListFormatedWithAdress>
  <DomainObject.Predmet.OstaliListFormatedWithAdressOIB>
    <izvorni_sadrzaj>
      <item>Sandra Ćurt Saračević, OIB 28181564405, Ninska 23, 10000 Zagreb punomoćnik sudionika u postupku ALEGRO d.o.o. za proizvodnju, trgovinu i usluge</item>
      <item>Haris Saračević, OIB 19945800453, Ninska 23, 10000 Zagreb</item>
    </izvorni_sadrzaj>
    <derivirana_varijabla naziv="DomainObject.Predmet.OstaliListFormatedWithAdressOIB_1">
      <item>Sandra Ćurt Saračević, OIB 28181564405, Ninska 23, 10000 Zagreb punomoćnik sudionika u postupku ALEGRO d.o.o. za proizvodnju, trgovinu i usluge</item>
      <item>Haris Saračević, OIB 19945800453, Ninska 23, 10000 Zagreb</item>
    </derivirana_varijabla>
  </DomainObject.Predmet.OstaliListFormatedWithAdressOIB>
  <DomainObject.Predmet.OstaliListNazivFormated>
    <izvorni_sadrzaj>
      <item>Sandra Ćurt Saračević</item>
      <item>Haris Saračević</item>
    </izvorni_sadrzaj>
    <derivirana_varijabla naziv="DomainObject.Predmet.OstaliListNazivFormated_1">
      <item>Sandra Ćurt Saračević</item>
      <item>Haris Saračević</item>
    </derivirana_varijabla>
  </DomainObject.Predmet.OstaliListNazivFormated>
  <DomainObject.Predmet.OstaliListNazivFormatedOIB>
    <izvorni_sadrzaj>
      <item>Sandra Ćurt Saračević, OIB 28181564405</item>
      <item>Haris Saračević, OIB 19945800453</item>
    </izvorni_sadrzaj>
    <derivirana_varijabla naziv="DomainObject.Predmet.OstaliListNazivFormatedOIB_1">
      <item>Sandra Ćurt Saračević, OIB 28181564405</item>
      <item>Haris Saračević, OIB 19945800453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ALEGRO d.o.o. za proizvodnju, trgovinu i usluge</izvorni_sadrzaj>
    <derivirana_varijabla naziv="DomainObject.Predmet.ProtustrankaIDrugi_1">ALEGRO 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ALEGRO d.o.o. za proizvodnju, trgovinu i usluge, OIB 18241426835, Ninska 23, 10000 Zagreb</izvorni_sadrzaj>
    <derivirana_varijabla naziv="DomainObject.Predmet.ProtustrankaIDrugiAdressOIB_1">ALEGRO d.o.o. za proizvodnju, trgovinu i usluge, OIB 18241426835, Ninska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ALEGRO d.o.o. za proizvodnju, trgovinu i usluge</item>
      <item>Sandra Ćurt Saračević</item>
      <item>Haris Saračević</item>
    </izvorni_sadrzaj>
    <derivirana_varijabla naziv="DomainObject.Predmet.SudioniciListNaziv_1">
      <item>FINA Regionalni centar Zagreb</item>
      <item>ALEGRO d.o.o. za proizvodnju, trgovinu i usluge</item>
      <item>Sandra Ćurt Saračević</item>
      <item>Haris Saračević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ALEGRO d.o.o. za proizvodnju, trgovinu i usluge, OIB 18241426835, Ninska 23,10000 Zagreb</item>
      <item>Sandra Ćurt Saračević, OIB 28181564405, Ninska 23,10000 Zagreb</item>
      <item>Haris Saračević, OIB 19945800453, Ninska 23,10000 Zagreb</item>
    </izvorni_sadrzaj>
    <derivirana_varijabla naziv="DomainObject.Predmet.SudioniciListAdressOIB_1">
      <item>FINA Regionalni centar Zagreb, OIB 85821130368, Trg svibanjskih žrtava 1995. br. 1,10000 Zagreb</item>
      <item>ALEGRO d.o.o. za proizvodnju, trgovinu i usluge, OIB 18241426835, Ninska 23,10000 Zagreb</item>
      <item>Sandra Ćurt Saračević, OIB 28181564405, Ninska 23,10000 Zagreb</item>
      <item>Haris Saračević, OIB 19945800453, Ninska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18241426835</item>
      <item>, OIB 28181564405</item>
      <item>, OIB 19945800453</item>
    </izvorni_sadrzaj>
    <derivirana_varijabla naziv="DomainObject.Predmet.SudioniciListNazivOIB_1">
      <item>, OIB 85821130368</item>
      <item>, OIB 18241426835</item>
      <item>, OIB 28181564405</item>
      <item>, OIB 19945800453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429235-9907-4C7A-8290-51DD2F0AB0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712</properties:Words>
  <properties:Characters>4002</properties:Characters>
  <properties:Lines>83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2017-09-11T12:19:00Z</dcterms:created>
  <dc:creator>gzubak</dc:creator>
  <cp:lastModifiedBy>Mirjana Gašparić</cp:lastModifiedBy>
  <cp:lastPrinted>2017-09-11T12:25:00Z</cp:lastPrinted>
  <dcterms:modified xmlns:xsi="http://www.w3.org/2001/XMLSchema-instance" xsi:type="dcterms:W3CDTF">2017-09-11T12:25:00Z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