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5312" w14:paraId="0145312" w:rsidRDefault="003F3D07" w:rsidP="005D7BF8" w:rsidR="003F3D0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D07" w:rsidP="005D7BF8" w:rsidR="003F3D0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F3D07" w:rsidP="005D7BF8" w:rsidR="003F3D0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F3D07" w:rsidP="005D7BF8" w:rsidR="003F3D0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F3D07" w:rsidR="003F3D07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</w:t>
      </w:r>
      <w:r w:rsidR="00E75766">
        <w:rPr>
          <w:rFonts w:cs="Arial"/>
        </w:rPr>
        <w:t>dužnikom udrugom</w:t>
      </w:r>
      <w:r w:rsidR="007F30F2" w:rsidRPr="007F30F2">
        <w:rPr>
          <w:rFonts w:cs="Arial"/>
        </w:rPr>
        <w:t xml:space="preserve"> </w:t>
      </w:r>
      <w:r w:rsidR="00E75766" w:rsidRPr="00E75766">
        <w:rPr>
          <w:rFonts w:cs="Arial"/>
          <w:b/>
        </w:rPr>
        <w:t>KULTURNO UMJETNIČKA UDRUGA "ARTEL" Rijeka, Žrtava fašizma 2, OIB 56774445796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D55D43">
        <w:rPr>
          <w:rFonts w:cs="Arial"/>
        </w:rPr>
        <w:t>1</w:t>
      </w:r>
      <w:r w:rsidR="00E75766">
        <w:rPr>
          <w:rFonts w:cs="Arial"/>
        </w:rPr>
        <w:t>8</w:t>
      </w:r>
      <w:r w:rsidR="00077611">
        <w:rPr>
          <w:rFonts w:cs="Arial"/>
        </w:rPr>
        <w:t>. siječnja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E75766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E75766" w:rsidRPr="00E75766">
        <w:rPr>
          <w:rFonts w:cs="Arial"/>
          <w:b/>
        </w:rPr>
        <w:t>KULTURNO UMJETNIČKA UDRUGA "ARTEL" Rijeka, Žrtava fašizma 2, OIB 56774445796</w:t>
      </w:r>
      <w:r w:rsidR="00367E18">
        <w:rPr>
          <w:rFonts w:cs="Arial"/>
          <w:b/>
        </w:rPr>
        <w:t>.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E75766">
        <w:t>Ivor Pliskovac, Rijeka, I. Marinkovića 2, OIB 33771945074</w:t>
      </w:r>
      <w:r>
        <w:t>.</w:t>
      </w:r>
      <w:r w:rsidRPr="006962A2">
        <w:t xml:space="preserve"> </w:t>
      </w:r>
    </w:p>
    <w:p w:rsidRDefault="00E75766" w:rsidP="00E75766" w:rsidR="00E75766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D43CB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10</w:t>
      </w:r>
      <w:r w:rsidR="007023C6">
        <w:rPr>
          <w:b/>
          <w:bCs/>
        </w:rPr>
        <w:t xml:space="preserve">. </w:t>
      </w:r>
      <w:r w:rsidR="00077611"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E75766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7D0F53">
        <w:rPr>
          <w:b/>
          <w:bCs/>
        </w:rPr>
        <w:t>30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D0F53">
        <w:t>22. studenoga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E75766" w:rsidRPr="00E75766">
        <w:t xml:space="preserve">KULTURNO UMJETNIČKA UDRUGA "ARTEL" Rijeka, Žrtava fašizma 2, OIB 56774445796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7D0F53">
        <w:t>15. studenoga</w:t>
      </w:r>
      <w:r w:rsidR="00EA07A8">
        <w:t xml:space="preserve">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EA07A8">
        <w:t>12</w:t>
      </w:r>
      <w:r w:rsidR="00741502">
        <w:t>0</w:t>
      </w:r>
      <w:r w:rsidR="00C5250F">
        <w:t xml:space="preserve"> dana </w:t>
      </w:r>
      <w:r>
        <w:t xml:space="preserve">ima evidentirane neizvršene osnove za plaćanje u ukupnom iznosu od </w:t>
      </w:r>
      <w:r w:rsidR="007D0F53">
        <w:t>12.586,11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BD077D">
        <w:t>jednog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EA07A8">
        <w:t>28</w:t>
      </w:r>
      <w:r w:rsidR="002845BA">
        <w:t>. prosinca</w:t>
      </w:r>
      <w:r w:rsidR="00C37971" w:rsidRPr="00C37971">
        <w:t xml:space="preserve"> 2016. godine ima evidentirane neizvršene osnove za plaćanje u neprekinutom razdoblju od </w:t>
      </w:r>
      <w:r w:rsidR="007D0F53">
        <w:t>162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E75766">
        <w:rPr>
          <w:b/>
        </w:rPr>
        <w:t>18</w:t>
      </w:r>
      <w:r w:rsidR="00077611">
        <w:rPr>
          <w:b/>
        </w:rPr>
        <w:t>. siječnja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226490" w:rsidR="00741502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D429D">
        <w:rPr>
          <w:b/>
        </w:rPr>
        <w:t xml:space="preserve"> </w:t>
      </w:r>
    </w:p>
    <w:p w:rsidRDefault="000D429D" w:rsidP="000D429D" w:rsidR="000D429D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7D0F53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predsjednik udruge Goran Troha, Rijeka, Žrtava fašizma 2</w:t>
      </w:r>
      <w:r w:rsidR="00FC2993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registar</w:t>
      </w:r>
      <w:r w:rsidR="0017075B">
        <w:rPr>
          <w:sz w:val="20"/>
          <w:szCs w:val="20"/>
        </w:rPr>
        <w:t xml:space="preserve"> </w:t>
      </w:r>
      <w:r w:rsidR="007D0F53">
        <w:rPr>
          <w:sz w:val="20"/>
          <w:szCs w:val="20"/>
        </w:rPr>
        <w:t xml:space="preserve">udruga </w:t>
      </w:r>
      <w:r w:rsidR="0017075B">
        <w:rPr>
          <w:sz w:val="20"/>
          <w:szCs w:val="20"/>
        </w:rPr>
        <w:t xml:space="preserve">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7D0F53">
        <w:rPr>
          <w:sz w:val="20"/>
          <w:szCs w:val="20"/>
        </w:rPr>
        <w:t>18</w:t>
      </w:r>
      <w:r w:rsidR="00077611">
        <w:rPr>
          <w:sz w:val="20"/>
          <w:szCs w:val="20"/>
        </w:rPr>
        <w:t>.01.2017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3D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E75766">
      <w:t>1561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B6375"/>
    <w:rsid w:val="001D51B8"/>
    <w:rsid w:val="002052BD"/>
    <w:rsid w:val="00226490"/>
    <w:rsid w:val="00226C34"/>
    <w:rsid w:val="002845BA"/>
    <w:rsid w:val="002A6B0C"/>
    <w:rsid w:val="00321827"/>
    <w:rsid w:val="00344D37"/>
    <w:rsid w:val="00367E18"/>
    <w:rsid w:val="003859A7"/>
    <w:rsid w:val="003B2388"/>
    <w:rsid w:val="003D43CB"/>
    <w:rsid w:val="003F3D07"/>
    <w:rsid w:val="003F3E25"/>
    <w:rsid w:val="00401A09"/>
    <w:rsid w:val="00447210"/>
    <w:rsid w:val="004C57B3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B6C2F"/>
    <w:rsid w:val="007D0F53"/>
    <w:rsid w:val="007F30F2"/>
    <w:rsid w:val="007F7AF6"/>
    <w:rsid w:val="00821538"/>
    <w:rsid w:val="00837722"/>
    <w:rsid w:val="00871E20"/>
    <w:rsid w:val="008E181E"/>
    <w:rsid w:val="00945219"/>
    <w:rsid w:val="009B219F"/>
    <w:rsid w:val="009B744A"/>
    <w:rsid w:val="00A46343"/>
    <w:rsid w:val="00A61CD8"/>
    <w:rsid w:val="00A63D14"/>
    <w:rsid w:val="00AB559F"/>
    <w:rsid w:val="00B12EF7"/>
    <w:rsid w:val="00B1315C"/>
    <w:rsid w:val="00B67AA0"/>
    <w:rsid w:val="00B97064"/>
    <w:rsid w:val="00BA0ECF"/>
    <w:rsid w:val="00BD077D"/>
    <w:rsid w:val="00BF0D80"/>
    <w:rsid w:val="00BF24A6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D5"/>
    <w:rsid w:val="00DB54E4"/>
    <w:rsid w:val="00DB579A"/>
    <w:rsid w:val="00DD3565"/>
    <w:rsid w:val="00DF7E85"/>
    <w:rsid w:val="00E37B45"/>
    <w:rsid w:val="00E75766"/>
    <w:rsid w:val="00E90E71"/>
    <w:rsid w:val="00EA07A8"/>
    <w:rsid w:val="00EB5F77"/>
    <w:rsid w:val="00ED5721"/>
    <w:rsid w:val="00F016A5"/>
    <w:rsid w:val="00F44721"/>
    <w:rsid w:val="00F80AC3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D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D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D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D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F3D0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D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D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D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D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F3D0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umjetnička udruga ARTEL</izvorni_sadrzaj>
    <derivirana_varijabla naziv="DomainObject.Predmet.ProtustrankaFormated_1">  Kulturno umjetnička udruga ARTEL</derivirana_varijabla>
  </DomainObject.Predmet.ProtustrankaFormated>
  <DomainObject.Predmet.ProtustrankaFormatedOIB>
    <izvorni_sadrzaj>  Kulturno umjetnička udruga ARTEL, OIB 56774445796</izvorni_sadrzaj>
    <derivirana_varijabla naziv="DomainObject.Predmet.ProtustrankaFormatedOIB_1">  Kulturno umjetnička udruga ARTEL, OIB 56774445796</derivirana_varijabla>
  </DomainObject.Predmet.ProtustrankaFormatedOIB>
  <DomainObject.Predmet.ProtustrankaFormatedWithAdress>
    <izvorni_sadrzaj> Kulturno umjetnička udruga ARTEL, Žrtava fašizma 2, 51000 Rijeka</izvorni_sadrzaj>
    <derivirana_varijabla naziv="DomainObject.Predmet.ProtustrankaFormatedWithAdress_1"> Kulturno umjetnička udruga ARTEL, Žrtava fašizma 2, 51000 Rijeka</derivirana_varijabla>
  </DomainObject.Predmet.ProtustrankaFormatedWithAdress>
  <DomainObject.Predmet.ProtustrankaFormatedWithAdressOIB>
    <izvorni_sadrzaj> Kulturno umjetnička udruga ARTEL, OIB 56774445796, Žrtava fašizma 2, 51000 Rijeka</izvorni_sadrzaj>
    <derivirana_varijabla naziv="DomainObject.Predmet.ProtustrankaFormatedWithAdressOIB_1"> Kulturno umjetnička udruga ARTEL, OIB 56774445796, Žrtava fašizma 2, 51000 Rijeka</derivirana_varijabla>
  </DomainObject.Predmet.ProtustrankaFormatedWithAdressOIB>
  <DomainObject.Predmet.ProtustrankaWithAdress>
    <izvorni_sadrzaj>Kulturno umjetnička udruga ARTEL Žrtava fašizma 2, 51000 Rijeka</izvorni_sadrzaj>
    <derivirana_varijabla naziv="DomainObject.Predmet.ProtustrankaWithAdress_1">Kulturno umjetnička udruga ARTEL Žrtava fašizma 2, 51000 Rijeka</derivirana_varijabla>
  </DomainObject.Predmet.ProtustrankaWithAdress>
  <DomainObject.Predmet.ProtustrankaWithAdressOIB>
    <izvorni_sadrzaj>Kulturno umjetnička udruga ARTEL, OIB 56774445796, Žrtava fašizma 2, 51000 Rijeka</izvorni_sadrzaj>
    <derivirana_varijabla naziv="DomainObject.Predmet.ProtustrankaWithAdressOIB_1">Kulturno umjetnička udruga ARTEL, OIB 56774445796, Žrtava fašizma 2, 51000 Rijeka</derivirana_varijabla>
  </DomainObject.Predmet.ProtustrankaWithAdressOIB>
  <DomainObject.Predmet.ProtustrankaNazivFormated>
    <izvorni_sadrzaj>Kulturno umjetnička udruga ARTEL</izvorni_sadrzaj>
    <derivirana_varijabla naziv="DomainObject.Predmet.ProtustrankaNazivFormated_1">Kulturno umjetnička udruga ARTEL</derivirana_varijabla>
  </DomainObject.Predmet.ProtustrankaNazivFormated>
  <DomainObject.Predmet.ProtustrankaNazivFormatedOIB>
    <izvorni_sadrzaj>Kulturno umjetnička udruga ARTEL, OIB 56774445796</izvorni_sadrzaj>
    <derivirana_varijabla naziv="DomainObject.Predmet.ProtustrankaNazivFormatedOIB_1">Kulturno umjetnička udruga ARTEL, OIB 56774445796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umjetnička udruga ARTEL</item>
    </izvorni_sadrzaj>
    <derivirana_varijabla naziv="DomainObject.Predmet.ProtuStrankaListFormated_1">
      <item>Kulturno umjetnička udruga ARTEL</item>
    </derivirana_varijabla>
  </DomainObject.Predmet.ProtuStrankaListFormated>
  <DomainObject.Predmet.ProtuStrankaListFormatedOIB>
    <izvorni_sadrzaj>
      <item>Kulturno umjetnička udruga ARTEL, OIB 56774445796</item>
    </izvorni_sadrzaj>
    <derivirana_varijabla naziv="DomainObject.Predmet.ProtuStrankaListFormatedOIB_1">
      <item>Kulturno umjetnička udruga ARTEL, OIB 56774445796</item>
    </derivirana_varijabla>
  </DomainObject.Predmet.ProtuStrankaListFormatedOIB>
  <DomainObject.Predmet.ProtuStrankaListFormatedWithAdress>
    <izvorni_sadrzaj>
      <item>Kulturno umjetnička udruga ARTEL, Žrtava fašizma 2, 51000 Rijeka</item>
    </izvorni_sadrzaj>
    <derivirana_varijabla naziv="DomainObject.Predmet.ProtuStrankaListFormatedWithAdress_1">
      <item>Kulturno umjetnička udruga ARTEL, Žrtava fašizma 2, 51000 Rijeka</item>
    </derivirana_varijabla>
  </DomainObject.Predmet.ProtuStrankaListFormatedWithAdress>
  <DomainObject.Predmet.ProtuStrankaListFormatedWithAdressOIB>
    <izvorni_sadrzaj>
      <item>Kulturno umjetnička udruga ARTEL, OIB 56774445796, Žrtava fašizma 2, 51000 Rijeka</item>
    </izvorni_sadrzaj>
    <derivirana_varijabla naziv="DomainObject.Predmet.ProtuStrankaListFormatedWithAdressOIB_1">
      <item>Kulturno umjetnička udruga ARTEL, OIB 56774445796, Žrtava fašizma 2, 51000 Rijeka</item>
    </derivirana_varijabla>
  </DomainObject.Predmet.ProtuStrankaListFormatedWithAdressOIB>
  <DomainObject.Predmet.ProtuStrankaListNazivFormated>
    <izvorni_sadrzaj>
      <item>Kulturno umjetnička udruga ARTEL</item>
    </izvorni_sadrzaj>
    <derivirana_varijabla naziv="DomainObject.Predmet.ProtuStrankaListNazivFormated_1">
      <item>Kulturno umjetnička udruga ARTEL</item>
    </derivirana_varijabla>
  </DomainObject.Predmet.ProtuStrankaListNazivFormated>
  <DomainObject.Predmet.ProtuStrankaListNazivFormatedOIB>
    <izvorni_sadrzaj>
      <item>Kulturno umjetnička udruga ARTEL, OIB 56774445796</item>
    </izvorni_sadrzaj>
    <derivirana_varijabla naziv="DomainObject.Predmet.ProtuStrankaListNazivFormatedOIB_1">
      <item>Kulturno umjetnička udruga ARTEL, OIB 56774445796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umjetnička udruga ARTEL</izvorni_sadrzaj>
    <derivirana_varijabla naziv="DomainObject.Predmet.ProtustrankaIDrugi_1">Kulturno umjetnička udruga ARTEL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umjetnička udruga ARTEL, OIB 56774445796, Žrtava fašizma 2, 51000 Rijeka</izvorni_sadrzaj>
    <derivirana_varijabla naziv="DomainObject.Predmet.ProtustrankaIDrugiAdressOIB_1">Kulturno umjetnička udruga ARTEL, OIB 56774445796, Žrtava fašizma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 umjetnička udruga ARTEL</item>
    </izvorni_sadrzaj>
    <derivirana_varijabla naziv="DomainObject.Predmet.SudioniciListNaziv_1">
      <item>FINA  Rijeka</item>
      <item>Kulturno umjetnička udruga ARTEL</item>
    </derivirana_varijabla>
  </DomainObject.Predmet.SudioniciListNaziv>
  <DomainObject.Predmet.SudioniciListAdressOIB>
    <izvorni_sadrzaj>
      <item>FINA  Rijeka, OIB 85821130368, Frana Kurelca 8,51000 Rijeka</item>
      <item>Kulturno umjetnička udruga ARTEL, OIB 56774445796, Žrtava fašizma 2,51000 Rijeka</item>
    </izvorni_sadrzaj>
    <derivirana_varijabla naziv="DomainObject.Predmet.SudioniciListAdressOIB_1">
      <item>FINA  Rijeka, OIB 85821130368, Frana Kurelca 8,51000 Rijeka</item>
      <item>Kulturno umjetnička udruga ARTEL, OIB 56774445796, Žrtava fašizma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56774445796</item>
    </izvorni_sadrzaj>
    <derivirana_varijabla naziv="DomainObject.Predmet.SudioniciListNazivOIB_1">
      <item>, OIB 85821130368</item>
      <item>, OIB 56774445796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8B401-6518-4A6D-8048-CE372349B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631</properties:Words>
  <properties:Characters>3576</properties:Characters>
  <properties:Lines>100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2017-01-18T08:48:00Z</dcterms:created>
  <dc:creator>stecaj</dc:creator>
  <cp:lastModifiedBy>Jasna Radulović</cp:lastModifiedBy>
  <cp:lastPrinted>2017-01-18T08:50:00Z</cp:lastPrinted>
  <dcterms:modified xmlns:xsi="http://www.w3.org/2001/XMLSchema-instance" xsi:type="dcterms:W3CDTF">2017-01-18T08:53:00Z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