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a5a02" w14:paraId="45a5a02" w:rsidRDefault="004F7E0E" w:rsidR="004F7E0E" w:rsidRPr="007874D8">
      <w:pPr>
        <w15:collapsed w:val="false"/>
      </w:pPr>
      <w:bookmarkStart w:name="_GoBack" w:id="0"/>
      <w:bookmarkEnd w:id="0"/>
    </w:p>
    <w:p w:rsidRDefault="000A340A" w:rsidR="000A340A" w:rsidRPr="007874D8"/>
    <w:p w:rsidRDefault="007874D8" w:rsidR="004F7E0E" w:rsidRPr="007874D8">
      <w:r>
        <w:rPr>
          <w:noProof/>
        </w:rPr>
        <w:drawing>
          <wp:inline distR="0" distL="0" distB="0" distT="0">
            <wp:extent cy="960120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7E0E" w:rsidR="004F7E0E" w:rsidRPr="007874D8">
      <w:pPr>
        <w:rPr>
          <w:bCs/>
        </w:rPr>
      </w:pPr>
      <w:r w:rsidRPr="007874D8">
        <w:t xml:space="preserve">   </w:t>
      </w:r>
      <w:r w:rsidRPr="007874D8">
        <w:rPr>
          <w:bCs/>
        </w:rPr>
        <w:t xml:space="preserve">REPUBLIKA HRVATSKA </w:t>
      </w:r>
    </w:p>
    <w:p w:rsidRDefault="004F7E0E" w:rsidR="000603B9" w:rsidRPr="007874D8">
      <w:pPr>
        <w:rPr>
          <w:bCs/>
        </w:rPr>
      </w:pPr>
      <w:r w:rsidRPr="007874D8">
        <w:rPr>
          <w:bCs/>
        </w:rPr>
        <w:t>TRGOVAČKI</w:t>
      </w:r>
      <w:r w:rsidR="0048137E" w:rsidRPr="007874D8">
        <w:rPr>
          <w:bCs/>
        </w:rPr>
        <w:t xml:space="preserve"> SUD U ZAGREBU</w:t>
      </w:r>
    </w:p>
    <w:p w:rsidRDefault="000603B9" w:rsidR="004F7E0E" w:rsidRPr="007874D8">
      <w:pPr>
        <w:rPr>
          <w:bCs/>
        </w:rPr>
      </w:pPr>
      <w:r w:rsidRPr="007874D8">
        <w:rPr>
          <w:bCs/>
        </w:rPr>
        <w:t xml:space="preserve">Zagreb, </w:t>
      </w:r>
      <w:proofErr w:type="spellStart"/>
      <w:r w:rsidRPr="007874D8">
        <w:rPr>
          <w:bCs/>
        </w:rPr>
        <w:t>Amruševa</w:t>
      </w:r>
      <w:proofErr w:type="spellEnd"/>
      <w:r w:rsidRPr="007874D8">
        <w:rPr>
          <w:bCs/>
        </w:rPr>
        <w:t xml:space="preserve"> 2/II</w:t>
      </w:r>
      <w:r w:rsidRPr="007874D8">
        <w:rPr>
          <w:bCs/>
        </w:rPr>
        <w:tab/>
      </w:r>
      <w:r w:rsidRPr="007874D8">
        <w:rPr>
          <w:bCs/>
        </w:rPr>
        <w:tab/>
      </w:r>
      <w:r w:rsidRPr="007874D8">
        <w:rPr>
          <w:bCs/>
        </w:rPr>
        <w:tab/>
      </w:r>
      <w:r w:rsidRPr="007874D8">
        <w:rPr>
          <w:bCs/>
        </w:rPr>
        <w:tab/>
      </w:r>
      <w:r w:rsidRPr="007874D8">
        <w:rPr>
          <w:bCs/>
        </w:rPr>
        <w:tab/>
      </w:r>
      <w:r w:rsidRPr="007874D8">
        <w:rPr>
          <w:bCs/>
        </w:rPr>
        <w:tab/>
        <w:t>31-ST-</w:t>
      </w:r>
      <w:r w:rsidR="007874D8">
        <w:rPr>
          <w:bCs/>
        </w:rPr>
        <w:t>656/15-</w:t>
      </w:r>
      <w:r w:rsidR="00603B5B">
        <w:rPr>
          <w:bCs/>
        </w:rPr>
        <w:t>14</w:t>
      </w:r>
    </w:p>
    <w:p w:rsidRDefault="007874D8" w:rsidP="007874D8" w:rsidR="004F7E0E" w:rsidRPr="007874D8">
      <w:pPr>
        <w:jc w:val="center"/>
        <w:rPr>
          <w:bCs/>
        </w:rPr>
      </w:pPr>
      <w:r>
        <w:rPr>
          <w:bCs/>
        </w:rPr>
        <w:t>R</w:t>
      </w:r>
      <w:r w:rsidR="00603B5B">
        <w:rPr>
          <w:bCs/>
        </w:rPr>
        <w:t xml:space="preserve"> </w:t>
      </w:r>
      <w:r>
        <w:rPr>
          <w:bCs/>
        </w:rPr>
        <w:t>E</w:t>
      </w:r>
      <w:r w:rsidR="00603B5B">
        <w:rPr>
          <w:bCs/>
        </w:rPr>
        <w:t xml:space="preserve"> </w:t>
      </w:r>
      <w:r>
        <w:rPr>
          <w:bCs/>
        </w:rPr>
        <w:t>P</w:t>
      </w:r>
      <w:r w:rsidR="00603B5B">
        <w:rPr>
          <w:bCs/>
        </w:rPr>
        <w:t xml:space="preserve"> </w:t>
      </w:r>
      <w:r>
        <w:rPr>
          <w:bCs/>
        </w:rPr>
        <w:t>U</w:t>
      </w:r>
      <w:r w:rsidR="00603B5B">
        <w:rPr>
          <w:bCs/>
        </w:rPr>
        <w:t xml:space="preserve"> </w:t>
      </w:r>
      <w:r>
        <w:rPr>
          <w:bCs/>
        </w:rPr>
        <w:t>B</w:t>
      </w:r>
      <w:r w:rsidR="00603B5B">
        <w:rPr>
          <w:bCs/>
        </w:rPr>
        <w:t xml:space="preserve"> </w:t>
      </w:r>
      <w:r>
        <w:rPr>
          <w:bCs/>
        </w:rPr>
        <w:t>L</w:t>
      </w:r>
      <w:r w:rsidR="00603B5B">
        <w:rPr>
          <w:bCs/>
        </w:rPr>
        <w:t xml:space="preserve"> </w:t>
      </w:r>
      <w:r>
        <w:rPr>
          <w:bCs/>
        </w:rPr>
        <w:t>I</w:t>
      </w:r>
      <w:r w:rsidR="00603B5B">
        <w:rPr>
          <w:bCs/>
        </w:rPr>
        <w:t xml:space="preserve"> </w:t>
      </w:r>
      <w:r>
        <w:rPr>
          <w:bCs/>
        </w:rPr>
        <w:t>K</w:t>
      </w:r>
      <w:r w:rsidR="00603B5B">
        <w:rPr>
          <w:bCs/>
        </w:rPr>
        <w:t xml:space="preserve"> </w:t>
      </w:r>
      <w:r>
        <w:rPr>
          <w:bCs/>
        </w:rPr>
        <w:t xml:space="preserve">A </w:t>
      </w:r>
      <w:r w:rsidR="00603B5B">
        <w:rPr>
          <w:bCs/>
        </w:rPr>
        <w:t xml:space="preserve"> </w:t>
      </w:r>
      <w:r>
        <w:rPr>
          <w:bCs/>
        </w:rPr>
        <w:t>H</w:t>
      </w:r>
      <w:r w:rsidR="00603B5B">
        <w:rPr>
          <w:bCs/>
        </w:rPr>
        <w:t xml:space="preserve"> </w:t>
      </w:r>
      <w:r>
        <w:rPr>
          <w:bCs/>
        </w:rPr>
        <w:t>R</w:t>
      </w:r>
      <w:r w:rsidR="00603B5B">
        <w:rPr>
          <w:bCs/>
        </w:rPr>
        <w:t xml:space="preserve"> </w:t>
      </w:r>
      <w:r>
        <w:rPr>
          <w:bCs/>
        </w:rPr>
        <w:t>V</w:t>
      </w:r>
      <w:r w:rsidR="00603B5B">
        <w:rPr>
          <w:bCs/>
        </w:rPr>
        <w:t xml:space="preserve"> </w:t>
      </w:r>
      <w:r>
        <w:rPr>
          <w:bCs/>
        </w:rPr>
        <w:t>A</w:t>
      </w:r>
      <w:r w:rsidR="00603B5B">
        <w:rPr>
          <w:bCs/>
        </w:rPr>
        <w:t xml:space="preserve"> </w:t>
      </w:r>
      <w:r>
        <w:rPr>
          <w:bCs/>
        </w:rPr>
        <w:t>T</w:t>
      </w:r>
      <w:r w:rsidR="00603B5B">
        <w:rPr>
          <w:bCs/>
        </w:rPr>
        <w:t xml:space="preserve"> </w:t>
      </w:r>
      <w:r>
        <w:rPr>
          <w:bCs/>
        </w:rPr>
        <w:t>S</w:t>
      </w:r>
      <w:r w:rsidR="00603B5B">
        <w:rPr>
          <w:bCs/>
        </w:rPr>
        <w:t xml:space="preserve"> </w:t>
      </w:r>
      <w:r>
        <w:rPr>
          <w:bCs/>
        </w:rPr>
        <w:t>K</w:t>
      </w:r>
      <w:r w:rsidR="00603B5B">
        <w:rPr>
          <w:bCs/>
        </w:rPr>
        <w:t xml:space="preserve">  </w:t>
      </w:r>
      <w:r>
        <w:rPr>
          <w:bCs/>
        </w:rPr>
        <w:t xml:space="preserve">A </w:t>
      </w:r>
    </w:p>
    <w:p w:rsidRDefault="004F7E0E" w:rsidR="004F7E0E" w:rsidRPr="007874D8">
      <w:pPr>
        <w:pStyle w:val="Naslov1"/>
        <w:rPr>
          <w:b w:val="false"/>
        </w:rPr>
      </w:pPr>
      <w:r w:rsidRPr="007874D8">
        <w:rPr>
          <w:b w:val="false"/>
        </w:rPr>
        <w:t xml:space="preserve">R J E Š E N J E </w:t>
      </w:r>
    </w:p>
    <w:p w:rsidRDefault="004F7E0E" w:rsidR="004F7E0E" w:rsidRPr="007874D8">
      <w:pPr>
        <w:rPr>
          <w:bCs/>
        </w:rPr>
      </w:pPr>
    </w:p>
    <w:p w:rsidRDefault="004F7E0E" w:rsidR="004F7E0E" w:rsidRPr="007874D8">
      <w:r w:rsidRPr="007874D8">
        <w:rPr>
          <w:bCs/>
        </w:rPr>
        <w:tab/>
        <w:t>TRGOVAČKI SUD U ZAGREBU</w:t>
      </w:r>
      <w:r w:rsidRPr="007874D8">
        <w:t xml:space="preserve"> </w:t>
      </w:r>
      <w:r w:rsidR="0048137E" w:rsidRPr="007874D8">
        <w:t xml:space="preserve">po stečajnom sucu Nadi Kraljić </w:t>
      </w:r>
      <w:r w:rsidR="00232CF5" w:rsidRPr="007874D8">
        <w:t>povodom prijedloga</w:t>
      </w:r>
      <w:r w:rsidR="006F42F2" w:rsidRPr="007874D8">
        <w:t xml:space="preserve"> predlagatelja</w:t>
      </w:r>
      <w:r w:rsidR="00D46F22" w:rsidRPr="00D46F22">
        <w:t xml:space="preserve"> </w:t>
      </w:r>
      <w:r w:rsidR="00D46F22" w:rsidRPr="009B1E96">
        <w:t xml:space="preserve">Financijske agencije </w:t>
      </w:r>
      <w:r w:rsidR="00D46F22">
        <w:t xml:space="preserve">za pokretanje stečajnog postupka nad dužnikom UJEDINJENE PRODUKCIJE d.o.o. Zagreb, </w:t>
      </w:r>
      <w:proofErr w:type="spellStart"/>
      <w:r w:rsidR="00D46F22">
        <w:t>Heinzelova</w:t>
      </w:r>
      <w:proofErr w:type="spellEnd"/>
      <w:r w:rsidR="00D46F22">
        <w:t xml:space="preserve"> 62a MBS: 080482609, OIB: 73253971193 </w:t>
      </w:r>
      <w:r w:rsidR="00112A61" w:rsidRPr="007874D8">
        <w:t xml:space="preserve">dana </w:t>
      </w:r>
      <w:r w:rsidR="00D46F22">
        <w:t>3. studenog 2015.</w:t>
      </w:r>
      <w:r w:rsidR="000603B9" w:rsidRPr="007874D8">
        <w:t xml:space="preserve"> </w:t>
      </w:r>
      <w:r w:rsidRPr="007874D8">
        <w:t xml:space="preserve">godine </w:t>
      </w:r>
    </w:p>
    <w:p w:rsidRDefault="004F7E0E" w:rsidR="004F7E0E" w:rsidRPr="007874D8"/>
    <w:p w:rsidRDefault="004F7E0E" w:rsidR="004F7E0E" w:rsidRPr="007874D8">
      <w:pPr>
        <w:jc w:val="center"/>
        <w:rPr>
          <w:bCs/>
        </w:rPr>
      </w:pPr>
      <w:r w:rsidRPr="007874D8">
        <w:rPr>
          <w:bCs/>
        </w:rPr>
        <w:t xml:space="preserve">r i j e š i o   j e </w:t>
      </w:r>
    </w:p>
    <w:p w:rsidRDefault="004F7E0E" w:rsidR="004F7E0E" w:rsidRPr="007874D8"/>
    <w:p w:rsidRDefault="004F7E0E" w:rsidP="009D57DA" w:rsidR="004F7E0E" w:rsidRPr="007874D8">
      <w:pPr>
        <w:numPr>
          <w:ilvl w:val="0"/>
          <w:numId w:val="1"/>
        </w:numPr>
      </w:pPr>
      <w:r w:rsidRPr="007874D8">
        <w:t xml:space="preserve">Za </w:t>
      </w:r>
      <w:r w:rsidR="00232CF5" w:rsidRPr="007874D8">
        <w:t>privremenog stečajnog upravitelja</w:t>
      </w:r>
      <w:r w:rsidR="004B1522" w:rsidRPr="007874D8">
        <w:t xml:space="preserve"> </w:t>
      </w:r>
      <w:r w:rsidRPr="007874D8">
        <w:t>imenuje se</w:t>
      </w:r>
      <w:r w:rsidR="003F7976" w:rsidRPr="007874D8">
        <w:rPr>
          <w:bCs/>
        </w:rPr>
        <w:t xml:space="preserve"> </w:t>
      </w:r>
      <w:smartTag w:element="PersonName" w:uri="urn:schemas-microsoft-com:office:smarttags">
        <w:smartTagPr>
          <w:attr w:val="ZDRAVKO MITAK" w:name="ProductID"/>
        </w:smartTagPr>
        <w:r w:rsidR="00D46F22" w:rsidRPr="00D46F22">
          <w:rPr>
            <w:bCs/>
          </w:rPr>
          <w:t>ZDRAVKO MITAK</w:t>
        </w:r>
      </w:smartTag>
      <w:r w:rsidR="00D46F22" w:rsidRPr="00D46F22">
        <w:rPr>
          <w:bCs/>
        </w:rPr>
        <w:t xml:space="preserve">, Zagreb, </w:t>
      </w:r>
      <w:proofErr w:type="spellStart"/>
      <w:r w:rsidR="00D46F22" w:rsidRPr="00D46F22">
        <w:rPr>
          <w:bCs/>
        </w:rPr>
        <w:t>Zelenjak</w:t>
      </w:r>
      <w:proofErr w:type="spellEnd"/>
      <w:r w:rsidR="00D46F22" w:rsidRPr="00D46F22">
        <w:rPr>
          <w:bCs/>
        </w:rPr>
        <w:t xml:space="preserve"> 53 </w:t>
      </w:r>
      <w:r w:rsidR="00D46F22" w:rsidRPr="00D46F22">
        <w:t>OIB:25916717450.</w:t>
      </w:r>
    </w:p>
    <w:p w:rsidRDefault="003F7976" w:rsidR="004F7E0E" w:rsidRPr="007874D8">
      <w:pPr>
        <w:numPr>
          <w:ilvl w:val="0"/>
          <w:numId w:val="1"/>
        </w:numPr>
      </w:pPr>
      <w:r w:rsidRPr="007874D8">
        <w:t>Privremeni stečajni</w:t>
      </w:r>
      <w:r w:rsidR="004F7E0E" w:rsidRPr="007874D8">
        <w:t xml:space="preserve"> upravitelj</w:t>
      </w:r>
      <w:r w:rsidRPr="007874D8">
        <w:t xml:space="preserve"> duž</w:t>
      </w:r>
      <w:r w:rsidR="004B1522" w:rsidRPr="007874D8">
        <w:t>a</w:t>
      </w:r>
      <w:r w:rsidRPr="007874D8">
        <w:t>n</w:t>
      </w:r>
      <w:r w:rsidR="004F7E0E" w:rsidRPr="007874D8">
        <w:t xml:space="preserve"> je izvršiti pregled dužnikovog poslovnog prostora, te izvršiti uvid u knjige i poslovnu dokumentaciju dužnika i nakon toga podnijeti izvješće u kojem će iznijeti svoje stručno mišljenje o postojanju razloga za otvaranje stečajnog postupka. </w:t>
      </w:r>
    </w:p>
    <w:p w:rsidRDefault="004F7E0E" w:rsidR="004F7E0E">
      <w:pPr>
        <w:numPr>
          <w:ilvl w:val="0"/>
          <w:numId w:val="1"/>
        </w:numPr>
      </w:pPr>
      <w:r w:rsidRPr="007874D8">
        <w:t xml:space="preserve">Pisano izvješće </w:t>
      </w:r>
      <w:r w:rsidR="003F7976" w:rsidRPr="007874D8">
        <w:t>privremeni stečajni</w:t>
      </w:r>
      <w:r w:rsidR="004B1522" w:rsidRPr="007874D8">
        <w:t xml:space="preserve"> upravitelj</w:t>
      </w:r>
      <w:r w:rsidR="003F7976" w:rsidRPr="007874D8">
        <w:t xml:space="preserve"> duž</w:t>
      </w:r>
      <w:r w:rsidR="004B1522" w:rsidRPr="007874D8">
        <w:t>a</w:t>
      </w:r>
      <w:r w:rsidR="003F7976" w:rsidRPr="007874D8">
        <w:t>n</w:t>
      </w:r>
      <w:r w:rsidRPr="007874D8">
        <w:t xml:space="preserve"> </w:t>
      </w:r>
      <w:r w:rsidR="004B1522" w:rsidRPr="007874D8">
        <w:t xml:space="preserve">je </w:t>
      </w:r>
      <w:r w:rsidR="009D57DA" w:rsidRPr="007874D8">
        <w:t xml:space="preserve">dostaviti u roku od 15 dana od primitka rješenja. </w:t>
      </w:r>
      <w:r w:rsidRPr="007874D8">
        <w:t xml:space="preserve"> </w:t>
      </w:r>
    </w:p>
    <w:p w:rsidRDefault="008C7478" w:rsidP="008C7478" w:rsidR="008C7478"/>
    <w:p w:rsidRDefault="008C7478" w:rsidP="008C7478" w:rsidR="008C7478">
      <w:pPr>
        <w:ind w:left="3540"/>
      </w:pPr>
      <w:r>
        <w:t xml:space="preserve">Obrazloženje </w:t>
      </w:r>
    </w:p>
    <w:p w:rsidRDefault="008C7478" w:rsidP="008C7478" w:rsidR="008C7478"/>
    <w:p w:rsidRDefault="008C7478" w:rsidP="008C7478" w:rsidR="008C7478">
      <w:r>
        <w:tab/>
        <w:t xml:space="preserve">Prijedlog za otvaranje stečajnog postupka nad dužnikom UJEDINJENE PRODUKCIJE d.o.o. Zagreb, </w:t>
      </w:r>
      <w:proofErr w:type="spellStart"/>
      <w:r>
        <w:t>Heinzelova</w:t>
      </w:r>
      <w:proofErr w:type="spellEnd"/>
      <w:r>
        <w:t xml:space="preserve"> 62a MBS: 080482609, OIB: 73253971193 podnijela je Financijska Agencija. </w:t>
      </w:r>
    </w:p>
    <w:p w:rsidRDefault="008C7478" w:rsidP="008C7478" w:rsidR="008C7478">
      <w:r>
        <w:tab/>
        <w:t>Na temelju prijedlog suda je donio rješenje o pokretanju prethodnog postupka</w:t>
      </w:r>
      <w:r w:rsidR="00603B5B">
        <w:t xml:space="preserve"> koje je dužnik zaprimio 24. rujna 2015. godine, te ispravak rješenja s obzirom da je došlo do greške u pisanju imena zakonskog zastupnika stečajnog dužnika, a koje isti u nekoliko navrata nije primio i pismeno se vratilo s napomenom "obaviješten nije podigao pošiljku"</w:t>
      </w:r>
    </w:p>
    <w:p w:rsidRDefault="00603B5B" w:rsidP="008C7478" w:rsidR="00603B5B">
      <w:r>
        <w:tab/>
        <w:t xml:space="preserve">Prema potvrdi FINE žiro račun dužnika bio je blokiran na dan 15. listopada 2015. godine 122 dana, a nepodmirene obveze iznose 53.225.972,12 kuna. </w:t>
      </w:r>
    </w:p>
    <w:p w:rsidRDefault="00603B5B" w:rsidP="008C7478" w:rsidR="00603B5B" w:rsidRPr="007874D8">
      <w:r>
        <w:tab/>
        <w:t xml:space="preserve">S obzirom na navedeni iznos blokade te činjenicu da zakonski zastupnik dužnika iako uredno obaviješten putem e-oglasne ploče jer ne prima pismena unatoč ostavljenoj obavijesti, sud je temeljem čl. 45 st. 3 Stečajnog zakona riješio kao u izreci. </w:t>
      </w:r>
    </w:p>
    <w:p w:rsidRDefault="004F7E0E" w:rsidR="004F7E0E" w:rsidRPr="007874D8">
      <w:r w:rsidRPr="007874D8">
        <w:tab/>
      </w:r>
    </w:p>
    <w:p w:rsidRDefault="00112A61" w:rsidR="004F7E0E" w:rsidRPr="007874D8">
      <w:pPr>
        <w:jc w:val="center"/>
      </w:pPr>
      <w:r w:rsidRPr="007874D8">
        <w:t>U Zagrebu,</w:t>
      </w:r>
      <w:r w:rsidR="000603B9" w:rsidRPr="007874D8">
        <w:t xml:space="preserve"> </w:t>
      </w:r>
      <w:r w:rsidR="00F423AE">
        <w:t xml:space="preserve">3. studenog 2015. </w:t>
      </w:r>
      <w:r w:rsidR="000603B9" w:rsidRPr="007874D8">
        <w:t xml:space="preserve"> </w:t>
      </w:r>
      <w:r w:rsidR="00232CF5" w:rsidRPr="007874D8">
        <w:t xml:space="preserve"> </w:t>
      </w:r>
    </w:p>
    <w:p w:rsidRDefault="004F7E0E" w:rsidR="004F7E0E" w:rsidRPr="007874D8">
      <w:pPr>
        <w:jc w:val="center"/>
      </w:pPr>
    </w:p>
    <w:p w:rsidRDefault="000B3C33" w:rsidR="004F7E0E" w:rsidRPr="007874D8">
      <w:r w:rsidRPr="007874D8">
        <w:tab/>
      </w:r>
      <w:r w:rsidRPr="007874D8">
        <w:tab/>
      </w:r>
      <w:r w:rsidRPr="007874D8">
        <w:tab/>
      </w:r>
      <w:r w:rsidRPr="007874D8">
        <w:tab/>
      </w:r>
      <w:r w:rsidRPr="007874D8">
        <w:tab/>
      </w:r>
      <w:r w:rsidRPr="007874D8">
        <w:tab/>
      </w:r>
      <w:r w:rsidRPr="007874D8">
        <w:tab/>
      </w:r>
      <w:r w:rsidRPr="007874D8">
        <w:tab/>
      </w:r>
      <w:r w:rsidRPr="007874D8">
        <w:tab/>
        <w:t xml:space="preserve">STEČAJNI SUDAC  </w:t>
      </w:r>
    </w:p>
    <w:p w:rsidRDefault="000B3C33" w:rsidR="000B3C33" w:rsidRPr="007874D8">
      <w:r w:rsidRPr="007874D8">
        <w:tab/>
      </w:r>
      <w:r w:rsidRPr="007874D8">
        <w:tab/>
      </w:r>
      <w:r w:rsidRPr="007874D8">
        <w:tab/>
      </w:r>
      <w:r w:rsidRPr="007874D8">
        <w:tab/>
      </w:r>
      <w:r w:rsidRPr="007874D8">
        <w:tab/>
      </w:r>
      <w:r w:rsidRPr="007874D8">
        <w:tab/>
      </w:r>
      <w:r w:rsidRPr="007874D8">
        <w:tab/>
      </w:r>
      <w:r w:rsidRPr="007874D8">
        <w:tab/>
      </w:r>
      <w:r w:rsidRPr="007874D8">
        <w:tab/>
        <w:t>Nada Kraljić</w:t>
      </w:r>
    </w:p>
    <w:p w:rsidRDefault="00E2309C" w:rsidR="00E2309C" w:rsidRPr="007874D8"/>
    <w:p w:rsidRDefault="004F7E0E" w:rsidR="004F7E0E" w:rsidRPr="007874D8">
      <w:r w:rsidRPr="007874D8">
        <w:tab/>
      </w:r>
      <w:r w:rsidRPr="007874D8">
        <w:tab/>
      </w:r>
      <w:r w:rsidRPr="007874D8">
        <w:tab/>
      </w:r>
      <w:r w:rsidRPr="007874D8">
        <w:tab/>
      </w:r>
      <w:r w:rsidRPr="007874D8">
        <w:tab/>
      </w:r>
      <w:r w:rsidRPr="007874D8">
        <w:tab/>
      </w:r>
      <w:r w:rsidRPr="007874D8">
        <w:tab/>
      </w:r>
      <w:r w:rsidRPr="007874D8">
        <w:tab/>
      </w:r>
      <w:r w:rsidRPr="007874D8">
        <w:tab/>
        <w:t xml:space="preserve"> </w:t>
      </w:r>
    </w:p>
    <w:p w:rsidRDefault="004F7E0E" w:rsidR="004F7E0E" w:rsidRPr="007874D8"/>
    <w:p w:rsidRDefault="004F7E0E" w:rsidR="004F7E0E" w:rsidRPr="007874D8">
      <w:r w:rsidRPr="007874D8">
        <w:tab/>
      </w:r>
      <w:r w:rsidRPr="007874D8">
        <w:tab/>
      </w:r>
      <w:r w:rsidRPr="007874D8">
        <w:tab/>
      </w:r>
      <w:r w:rsidRPr="007874D8">
        <w:tab/>
      </w:r>
      <w:r w:rsidRPr="007874D8">
        <w:tab/>
      </w:r>
      <w:r w:rsidRPr="007874D8">
        <w:tab/>
      </w:r>
      <w:r w:rsidRPr="007874D8">
        <w:tab/>
      </w:r>
      <w:r w:rsidRPr="007874D8">
        <w:tab/>
        <w:t xml:space="preserve"> </w:t>
      </w:r>
    </w:p>
    <w:p w:rsidRDefault="004F7E0E" w:rsidR="004F7E0E" w:rsidRPr="007874D8">
      <w:pPr>
        <w:pStyle w:val="Naslov2"/>
        <w:rPr>
          <w:b w:val="false"/>
        </w:rPr>
      </w:pPr>
      <w:r w:rsidRPr="007874D8">
        <w:rPr>
          <w:b w:val="false"/>
        </w:rPr>
        <w:t>POUKA O PRAVNOM LIJEKU</w:t>
      </w:r>
    </w:p>
    <w:p w:rsidRDefault="004F7E0E" w:rsidR="004F7E0E" w:rsidRPr="007874D8">
      <w:r w:rsidRPr="007874D8">
        <w:t>Protiv ovog rješenja nije dopuštena posebna žalba .</w:t>
      </w:r>
    </w:p>
    <w:p w:rsidRDefault="00127B22" w:rsidR="00127B22" w:rsidRPr="007874D8"/>
    <w:p w:rsidRDefault="004129AC" w:rsidR="004129AC" w:rsidRPr="007874D8">
      <w:r w:rsidRPr="007874D8">
        <w:t xml:space="preserve">DNA </w:t>
      </w:r>
    </w:p>
    <w:p w:rsidRDefault="004129AC" w:rsidP="003F7976" w:rsidR="003F7976" w:rsidRPr="007874D8">
      <w:pPr>
        <w:numPr>
          <w:ilvl w:val="0"/>
          <w:numId w:val="11"/>
        </w:numPr>
      </w:pPr>
      <w:r w:rsidRPr="007874D8">
        <w:t xml:space="preserve">Predlagatelju </w:t>
      </w:r>
    </w:p>
    <w:p w:rsidRDefault="00232CF5" w:rsidP="004129AC" w:rsidR="004129AC" w:rsidRPr="007874D8">
      <w:pPr>
        <w:numPr>
          <w:ilvl w:val="0"/>
          <w:numId w:val="11"/>
        </w:numPr>
      </w:pPr>
      <w:r w:rsidRPr="007874D8">
        <w:t>Direktoru dužnika</w:t>
      </w:r>
    </w:p>
    <w:p w:rsidRDefault="003F7976" w:rsidP="004129AC" w:rsidR="004129AC" w:rsidRPr="007874D8">
      <w:pPr>
        <w:numPr>
          <w:ilvl w:val="0"/>
          <w:numId w:val="11"/>
        </w:numPr>
      </w:pPr>
      <w:r w:rsidRPr="007874D8">
        <w:t>Privremeni stečajni</w:t>
      </w:r>
      <w:r w:rsidR="00232CF5" w:rsidRPr="007874D8">
        <w:t xml:space="preserve"> upravitelj</w:t>
      </w:r>
      <w:r w:rsidR="004129AC" w:rsidRPr="007874D8">
        <w:t xml:space="preserve"> </w:t>
      </w:r>
    </w:p>
    <w:p w:rsidRDefault="004129AC" w:rsidP="00232CF5" w:rsidR="00232CF5" w:rsidRPr="007874D8">
      <w:pPr>
        <w:numPr>
          <w:ilvl w:val="0"/>
          <w:numId w:val="11"/>
        </w:numPr>
      </w:pPr>
      <w:r w:rsidRPr="007874D8">
        <w:t>Registar</w:t>
      </w:r>
    </w:p>
    <w:p w:rsidRDefault="004129AC" w:rsidP="003F7976" w:rsidR="00CD5BDD" w:rsidRPr="007874D8">
      <w:pPr>
        <w:ind w:left="360"/>
      </w:pPr>
      <w:r w:rsidRPr="007874D8">
        <w:t>Zagreb,</w:t>
      </w:r>
      <w:r w:rsidR="00603B5B">
        <w:t>3. 11.2015.</w:t>
      </w:r>
      <w:r w:rsidR="000603B9" w:rsidRPr="007874D8">
        <w:t xml:space="preserve"> </w:t>
      </w:r>
      <w:r w:rsidR="00CD5BDD" w:rsidRPr="007874D8">
        <w:tab/>
      </w:r>
      <w:r w:rsidR="00CD5BDD" w:rsidRPr="007874D8">
        <w:tab/>
      </w:r>
      <w:r w:rsidR="00CD5BDD" w:rsidRPr="007874D8">
        <w:tab/>
      </w:r>
      <w:r w:rsidR="00CD5BDD" w:rsidRPr="007874D8">
        <w:tab/>
      </w:r>
      <w:r w:rsidR="00CD5BDD" w:rsidRPr="007874D8">
        <w:tab/>
      </w:r>
      <w:r w:rsidR="00CD5BDD" w:rsidRPr="007874D8">
        <w:tab/>
      </w:r>
      <w:r w:rsidR="00CD5BDD" w:rsidRPr="007874D8">
        <w:tab/>
        <w:t xml:space="preserve"> </w:t>
      </w:r>
    </w:p>
    <w:p w:rsidRDefault="001029B6" w:rsidR="001029B6" w:rsidRPr="007874D8">
      <w:r w:rsidRPr="007874D8">
        <w:tab/>
      </w:r>
      <w:r w:rsidRPr="007874D8">
        <w:tab/>
      </w:r>
      <w:r w:rsidRPr="007874D8">
        <w:tab/>
      </w:r>
      <w:r w:rsidRPr="007874D8">
        <w:tab/>
      </w:r>
      <w:r w:rsidRPr="007874D8">
        <w:tab/>
      </w:r>
      <w:r w:rsidRPr="007874D8">
        <w:tab/>
      </w:r>
      <w:r w:rsidRPr="007874D8">
        <w:tab/>
      </w:r>
      <w:r w:rsidRPr="007874D8">
        <w:tab/>
        <w:t xml:space="preserve"> </w:t>
      </w:r>
    </w:p>
    <w:p w:rsidRDefault="00127B22" w:rsidR="004F7E0E" w:rsidRPr="007874D8">
      <w:pPr>
        <w:rPr>
          <w:bCs/>
        </w:rPr>
      </w:pPr>
      <w:r w:rsidRPr="007874D8">
        <w:rPr>
          <w:bCs/>
        </w:rPr>
        <w:tab/>
      </w:r>
      <w:r w:rsidRPr="007874D8">
        <w:rPr>
          <w:bCs/>
        </w:rPr>
        <w:tab/>
      </w:r>
      <w:r w:rsidRPr="007874D8">
        <w:rPr>
          <w:bCs/>
        </w:rPr>
        <w:tab/>
      </w:r>
      <w:r w:rsidRPr="007874D8">
        <w:rPr>
          <w:bCs/>
        </w:rPr>
        <w:tab/>
      </w:r>
      <w:r w:rsidRPr="007874D8">
        <w:rPr>
          <w:bCs/>
        </w:rPr>
        <w:tab/>
      </w:r>
      <w:r w:rsidRPr="007874D8">
        <w:rPr>
          <w:bCs/>
        </w:rPr>
        <w:tab/>
      </w:r>
      <w:r w:rsidRPr="007874D8">
        <w:rPr>
          <w:bCs/>
        </w:rPr>
        <w:tab/>
      </w:r>
      <w:r w:rsidRPr="007874D8">
        <w:rPr>
          <w:bCs/>
        </w:rPr>
        <w:tab/>
      </w:r>
    </w:p>
    <w:p w:rsidRDefault="004F7E0E" w:rsidR="004F7E0E" w:rsidRPr="007874D8">
      <w:pPr>
        <w:ind w:left="360"/>
        <w:rPr>
          <w:bCs/>
        </w:rPr>
      </w:pPr>
    </w:p>
    <w:p w:rsidRDefault="004F7E0E" w:rsidR="004F7E0E" w:rsidRPr="007874D8">
      <w:pPr>
        <w:rPr>
          <w:bCs/>
        </w:rPr>
      </w:pPr>
    </w:p>
    <w:p w:rsidRDefault="004F7E0E" w:rsidR="004F7E0E" w:rsidRPr="007874D8"/>
    <w:p w:rsidRDefault="004F7E0E" w:rsidR="004F7E0E" w:rsidRPr="007874D8">
      <w:r w:rsidRPr="007874D8">
        <w:t xml:space="preserve"> </w:t>
      </w:r>
    </w:p>
    <w:sectPr w:rsidR="004F7E0E" w:rsidRPr="007874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7D6804"/>
    <w:multiLevelType w:val="hybridMultilevel"/>
    <w:tmpl w:val="927E9664"/>
    <w:lvl w:tplc="8B1E6B6C" w:ilvl="0">
      <w:start w:val="8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1B276892"/>
    <w:multiLevelType w:val="hybridMultilevel"/>
    <w:tmpl w:val="F78A2B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ECE1C60"/>
    <w:multiLevelType w:val="hybridMultilevel"/>
    <w:tmpl w:val="A1F6DC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13C496C"/>
    <w:multiLevelType w:val="hybridMultilevel"/>
    <w:tmpl w:val="943A09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0E94E9C"/>
    <w:multiLevelType w:val="hybridMultilevel"/>
    <w:tmpl w:val="C6F644D6"/>
    <w:lvl w:tplc="5F4C81A2" w:ilvl="0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5">
    <w:nsid w:val="50EC44F9"/>
    <w:multiLevelType w:val="hybridMultilevel"/>
    <w:tmpl w:val="75C8FD04"/>
    <w:lvl w:tplc="2B3E6CEE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46C6E52"/>
    <w:multiLevelType w:val="hybridMultilevel"/>
    <w:tmpl w:val="28268CC4"/>
    <w:lvl w:tplc="D9320DA8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585F72C1"/>
    <w:multiLevelType w:val="hybridMultilevel"/>
    <w:tmpl w:val="72DE3302"/>
    <w:lvl w:tplc="C4DCC3C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CF07ED9"/>
    <w:multiLevelType w:val="hybridMultilevel"/>
    <w:tmpl w:val="0CDA63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732E6C6B"/>
    <w:multiLevelType w:val="hybridMultilevel"/>
    <w:tmpl w:val="30A80C44"/>
    <w:lvl w:tplc="8BFA740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D562E21"/>
    <w:multiLevelType w:val="hybridMultilevel"/>
    <w:tmpl w:val="FFB2E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3"/>
  </w:num>
  <w:num w:numId="5">
    <w:abstractNumId w:val="12"/>
  </w:num>
  <w:num w:numId="6">
    <w:abstractNumId w:val="1"/>
  </w:num>
  <w:num w:numId="7">
    <w:abstractNumId w:val="2"/>
  </w:num>
  <w:num w:numId="8">
    <w:abstractNumId w:val="4"/>
  </w:num>
  <w:num w:numId="9">
    <w:abstractNumId w:val="7"/>
  </w:num>
  <w:num w:numId="10">
    <w:abstractNumId w:val="10"/>
  </w:num>
  <w:num w:numId="11">
    <w:abstractNumId w:val="11"/>
  </w:num>
  <w:num w:numId="12">
    <w:abstractNumId w:val="6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2E6A"/>
    <w:rsid w:val="00056BC5"/>
    <w:rsid w:val="000603B9"/>
    <w:rsid w:val="000673FE"/>
    <w:rsid w:val="000A340A"/>
    <w:rsid w:val="000B3C33"/>
    <w:rsid w:val="0010019C"/>
    <w:rsid w:val="001029B6"/>
    <w:rsid w:val="00112A61"/>
    <w:rsid w:val="00127B22"/>
    <w:rsid w:val="00170030"/>
    <w:rsid w:val="001F04BE"/>
    <w:rsid w:val="00232CF5"/>
    <w:rsid w:val="002B0F6D"/>
    <w:rsid w:val="003052EA"/>
    <w:rsid w:val="00312741"/>
    <w:rsid w:val="00394658"/>
    <w:rsid w:val="003A7F79"/>
    <w:rsid w:val="003F7976"/>
    <w:rsid w:val="004129AC"/>
    <w:rsid w:val="00452E6A"/>
    <w:rsid w:val="0048137E"/>
    <w:rsid w:val="004B1522"/>
    <w:rsid w:val="004F7E0E"/>
    <w:rsid w:val="0050475C"/>
    <w:rsid w:val="00531F46"/>
    <w:rsid w:val="00591B4A"/>
    <w:rsid w:val="005D0C50"/>
    <w:rsid w:val="00603B5B"/>
    <w:rsid w:val="0062653A"/>
    <w:rsid w:val="006A5D57"/>
    <w:rsid w:val="006F42F2"/>
    <w:rsid w:val="006F532A"/>
    <w:rsid w:val="007874D8"/>
    <w:rsid w:val="007A4C05"/>
    <w:rsid w:val="00875906"/>
    <w:rsid w:val="008C4ED4"/>
    <w:rsid w:val="008C7478"/>
    <w:rsid w:val="009D57DA"/>
    <w:rsid w:val="00A22BBA"/>
    <w:rsid w:val="00A2437B"/>
    <w:rsid w:val="00A57341"/>
    <w:rsid w:val="00C148ED"/>
    <w:rsid w:val="00CA4967"/>
    <w:rsid w:val="00CA5545"/>
    <w:rsid w:val="00CD5BDD"/>
    <w:rsid w:val="00D3040A"/>
    <w:rsid w:val="00D46F22"/>
    <w:rsid w:val="00E2309C"/>
    <w:rsid w:val="00EA7140"/>
    <w:rsid w:val="00ED522F"/>
    <w:rsid w:val="00F423AE"/>
    <w:rsid w:val="00F85917"/>
    <w:rsid w:val="00FC0CA1"/>
    <w:rsid w:val="00FC3798"/>
    <w:rsid w:val="00FF2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874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74D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4E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4ED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4ED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4ED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4ED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7874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74D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C4E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4ED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4ED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4ED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4ED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2015.</izvorni_sadrzaj>
    <derivirana_varijabla naziv="DomainObject.DatumDonosenjaOdluke_1">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656</izvorni_sadrzaj>
    <derivirana_varijabla naziv="DomainObject.Predmet.Broj_1">656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2015.</izvorni_sadrzaj>
    <derivirana_varijabla naziv="DomainObject.Predmet.DatumOsnivanja_1">31.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St-656/2015</izvorni_sadrzaj>
    <derivirana_varijabla naziv="DomainObject.Predmet.OznakaBroj_1">St-656/2015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UJEDINJENE PRODUKCIJE d.o.o.</izvorni_sadrzaj>
    <derivirana_varijabla naziv="DomainObject.Predmet.ProtustrankaFormated_1">  UJEDINJENE PRODUKCIJE d.o.o.</derivirana_varijabla>
  </DomainObject.Predmet.ProtustrankaFormated>
  <DomainObject.Predmet.ProtustrankaFormatedOIB>
    <izvorni_sadrzaj>  UJEDINJENE PRODUKCIJE d.o.o., OIB 73253971193</izvorni_sadrzaj>
    <derivirana_varijabla naziv="DomainObject.Predmet.ProtustrankaFormatedOIB_1">  UJEDINJENE PRODUKCIJE d.o.o., OIB 73253971193</derivirana_varijabla>
  </DomainObject.Predmet.ProtustrankaFormatedOIB>
  <DomainObject.Predmet.ProtustrankaFormatedWithAdress>
    <izvorni_sadrzaj> UJEDINJENE PRODUKCIJE d.o.o., Heinzelova 62/a, 10000 Zagreb</izvorni_sadrzaj>
    <derivirana_varijabla naziv="DomainObject.Predmet.ProtustrankaFormatedWithAdress_1"> UJEDINJENE PRODUKCIJE d.o.o., Heinzelova 62/a, 10000 Zagreb</derivirana_varijabla>
  </DomainObject.Predmet.ProtustrankaFormatedWithAdress>
  <DomainObject.Predmet.ProtustrankaFormatedWithAdressOIB>
    <izvorni_sadrzaj> UJEDINJENE PRODUKCIJE d.o.o., OIB 73253971193, Heinzelova 62/a, 10000 Zagreb</izvorni_sadrzaj>
    <derivirana_varijabla naziv="DomainObject.Predmet.ProtustrankaFormatedWithAdressOIB_1"> UJEDINJENE PRODUKCIJE d.o.o., OIB 73253971193, Heinzelova 62/a, 10000 Zagreb</derivirana_varijabla>
  </DomainObject.Predmet.ProtustrankaFormatedWithAdressOIB>
  <DomainObject.Predmet.ProtustrankaWithAdress>
    <izvorni_sadrzaj>UJEDINJENE PRODUKCIJE d.o.o. Heinzelova 62/a, 10000 Zagreb</izvorni_sadrzaj>
    <derivirana_varijabla naziv="DomainObject.Predmet.ProtustrankaWithAdress_1">UJEDINJENE PRODUKCIJE d.o.o. Heinzelova 62/a, 10000 Zagreb</derivirana_varijabla>
  </DomainObject.Predmet.ProtustrankaWithAdress>
  <DomainObject.Predmet.ProtustrankaWithAdressOIB>
    <izvorni_sadrzaj>UJEDINJENE PRODUKCIJE d.o.o., OIB 73253971193, Heinzelova 62/a, 10000 Zagreb</izvorni_sadrzaj>
    <derivirana_varijabla naziv="DomainObject.Predmet.ProtustrankaWithAdressOIB_1">UJEDINJENE PRODUKCIJE d.o.o., OIB 73253971193, Heinzelova 62/a, 10000 Zagreb</derivirana_varijabla>
  </DomainObject.Predmet.ProtustrankaWithAdressOIB>
  <DomainObject.Predmet.ProtustrankaNazivFormated>
    <izvorni_sadrzaj>UJEDINJENE PRODUKCIJE d.o.o.</izvorni_sadrzaj>
    <derivirana_varijabla naziv="DomainObject.Predmet.ProtustrankaNazivFormated_1">UJEDINJENE PRODUKCIJE d.o.o.</derivirana_varijabla>
  </DomainObject.Predmet.ProtustrankaNazivFormated>
  <DomainObject.Predmet.ProtustrankaNazivFormatedOIB>
    <izvorni_sadrzaj>UJEDINJENE PRODUKCIJE d.o.o., OIB 73253971193</izvorni_sadrzaj>
    <derivirana_varijabla naziv="DomainObject.Predmet.ProtustrankaNazivFormatedOIB_1">UJEDINJENE PRODUKCIJE d.o.o., OIB 73253971193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UJEDINJENE PRODUKCIJE d.o.o.</item>
    </izvorni_sadrzaj>
    <derivirana_varijabla naziv="DomainObject.Predmet.ProtuStrankaListFormated_1">
      <item>UJEDINJENE PRODUKCIJE d.o.o.</item>
    </derivirana_varijabla>
  </DomainObject.Predmet.ProtuStrankaListFormated>
  <DomainObject.Predmet.ProtuStrankaListFormatedOIB>
    <izvorni_sadrzaj>
      <item>UJEDINJENE PRODUKCIJE d.o.o., OIB 73253971193</item>
    </izvorni_sadrzaj>
    <derivirana_varijabla naziv="DomainObject.Predmet.ProtuStrankaListFormatedOIB_1">
      <item>UJEDINJENE PRODUKCIJE d.o.o., OIB 73253971193</item>
    </derivirana_varijabla>
  </DomainObject.Predmet.ProtuStrankaListFormatedOIB>
  <DomainObject.Predmet.ProtuStrankaListFormatedWithAdress>
    <izvorni_sadrzaj>
      <item>UJEDINJENE PRODUKCIJE d.o.o., Heinzelova 62/a, 10000 Zagreb</item>
    </izvorni_sadrzaj>
    <derivirana_varijabla naziv="DomainObject.Predmet.ProtuStrankaListFormatedWithAdress_1">
      <item>UJEDINJENE PRODUKCIJE d.o.o., Heinzelova 62/a, 10000 Zagreb</item>
    </derivirana_varijabla>
  </DomainObject.Predmet.ProtuStrankaListFormatedWithAdress>
  <DomainObject.Predmet.ProtuStrankaListFormatedWithAdressOIB>
    <izvorni_sadrzaj>
      <item>UJEDINJENE PRODUKCIJE d.o.o., OIB 73253971193, Heinzelova 62/a, 10000 Zagreb</item>
    </izvorni_sadrzaj>
    <derivirana_varijabla naziv="DomainObject.Predmet.ProtuStrankaListFormatedWithAdressOIB_1">
      <item>UJEDINJENE PRODUKCIJE d.o.o., OIB 73253971193, Heinzelova 62/a, 10000 Zagreb</item>
    </derivirana_varijabla>
  </DomainObject.Predmet.ProtuStrankaListFormatedWithAdressOIB>
  <DomainObject.Predmet.ProtuStrankaListNazivFormated>
    <izvorni_sadrzaj>
      <item>UJEDINJENE PRODUKCIJE d.o.o.</item>
    </izvorni_sadrzaj>
    <derivirana_varijabla naziv="DomainObject.Predmet.ProtuStrankaListNazivFormated_1">
      <item>UJEDINJENE PRODUKCIJE d.o.o.</item>
    </derivirana_varijabla>
  </DomainObject.Predmet.ProtuStrankaListNazivFormated>
  <DomainObject.Predmet.ProtuStrankaListNazivFormatedOIB>
    <izvorni_sadrzaj>
      <item>UJEDINJENE PRODUKCIJE d.o.o., OIB 73253971193</item>
    </izvorni_sadrzaj>
    <derivirana_varijabla naziv="DomainObject.Predmet.ProtuStrankaListNazivFormatedOIB_1">
      <item>UJEDINJENE PRODUKCIJE d.o.o., OIB 73253971193</item>
    </derivirana_varijabla>
  </DomainObject.Predmet.ProtuStrankaListNazivFormatedOIB>
  <DomainObject.Predmet.OstaliListFormated>
    <izvorni_sadrzaj>
      <item>Aljoša Roksandić</item>
    </izvorni_sadrzaj>
    <derivirana_varijabla naziv="DomainObject.Predmet.OstaliListFormated_1">
      <item>Aljoša Roksandić</item>
    </derivirana_varijabla>
  </DomainObject.Predmet.OstaliListFormated>
  <DomainObject.Predmet.OstaliListFormatedOIB>
    <izvorni_sadrzaj>
      <item>Aljoša Roksandić, OIB 34978435776</item>
    </izvorni_sadrzaj>
    <derivirana_varijabla naziv="DomainObject.Predmet.OstaliListFormatedOIB_1">
      <item>Aljoša Roksandić, OIB 34978435776</item>
    </derivirana_varijabla>
  </DomainObject.Predmet.OstaliListFormatedOIB>
  <DomainObject.Predmet.OstaliListFormatedWithAdress>
    <izvorni_sadrzaj>
      <item>Aljoša Roksandić, Tošovac 1, 10000 Zagreb</item>
    </izvorni_sadrzaj>
    <derivirana_varijabla naziv="DomainObject.Predmet.OstaliListFormatedWithAdress_1">
      <item>Aljoša Roksandić, Tošovac 1, 10000 Zagreb</item>
    </derivirana_varijabla>
  </DomainObject.Predmet.OstaliListFormatedWithAdress>
  <DomainObject.Predmet.OstaliListFormatedWithAdressOIB>
    <izvorni_sadrzaj>
      <item>Aljoša Roksandić, OIB 34978435776, Tošovac 1, 10000 Zagreb</item>
    </izvorni_sadrzaj>
    <derivirana_varijabla naziv="DomainObject.Predmet.OstaliListFormatedWithAdressOIB_1">
      <item>Aljoša Roksandić, OIB 34978435776, Tošovac 1, 10000 Zagreb</item>
    </derivirana_varijabla>
  </DomainObject.Predmet.OstaliListFormatedWithAdressOIB>
  <DomainObject.Predmet.OstaliListNazivFormated>
    <izvorni_sadrzaj>
      <item>Aljoša Roksandić</item>
    </izvorni_sadrzaj>
    <derivirana_varijabla naziv="DomainObject.Predmet.OstaliListNazivFormated_1">
      <item>Aljoša Roksandić</item>
    </derivirana_varijabla>
  </DomainObject.Predmet.OstaliListNazivFormated>
  <DomainObject.Predmet.OstaliListNazivFormatedOIB>
    <izvorni_sadrzaj>
      <item>Aljoša Roksandić, OIB 34978435776</item>
    </izvorni_sadrzaj>
    <derivirana_varijabla naziv="DomainObject.Predmet.OstaliListNazivFormatedOIB_1">
      <item>Aljoša Roksandić, OIB 34978435776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2015.</izvorni_sadrzaj>
    <derivirana_varijabla naziv="DomainObject.Datum_1">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UJEDINJENE PRODUKCIJE d.o.o.</izvorni_sadrzaj>
    <derivirana_varijabla naziv="DomainObject.Predmet.ProtustrankaIDrugi_1">UJEDINJENE PRODUKCIJE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UJEDINJENE PRODUKCIJE d.o.o., OIB 73253971193, Heinzelova 62/a, 10000 Zagreb</izvorni_sadrzaj>
    <derivirana_varijabla naziv="DomainObject.Predmet.ProtustrankaIDrugiAdressOIB_1">UJEDINJENE PRODUKCIJE d.o.o., OIB 73253971193, Heinzelova 62/a,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UJEDINJENE PRODUKCIJE d.o.o.</item>
      <item>Aljoša Roksandić</item>
    </izvorni_sadrzaj>
    <derivirana_varijabla naziv="DomainObject.Predmet.SudioniciListNaziv_1">
      <item>FINA Regionalni centar Zagreb</item>
      <item>UJEDINJENE PRODUKCIJE d.o.o.</item>
      <item>Aljoša Roksandić</item>
    </derivirana_varijabla>
  </DomainObject.Predmet.SudioniciListNaziv>
  <DomainObject.Predmet.SudioniciListAdressOIB>
    <izvorni_sadrzaj>
      <item>FINA Regionalni centar Zagreb, OIB 85821130368, Koturaška 43,10000 Zagreb</item>
      <item>UJEDINJENE PRODUKCIJE d.o.o., OIB 73253971193, Heinzelova 62/a,10000 Zagreb</item>
      <item>Aljoša Roksandić, OIB 34978435776, Tošovac 1,10000 Zagreb</item>
    </izvorni_sadrzaj>
    <derivirana_varijabla naziv="DomainObject.Predmet.SudioniciListAdressOIB_1">
      <item>FINA Regionalni centar Zagreb, OIB 85821130368, Koturaška 43,10000 Zagreb</item>
      <item>UJEDINJENE PRODUKCIJE d.o.o., OIB 73253971193, Heinzelova 62/a,10000 Zagreb</item>
      <item>Aljoša Roksandić, OIB 34978435776, Tošovac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73253971193</item>
      <item>, OIB 34978435776</item>
    </izvorni_sadrzaj>
    <derivirana_varijabla naziv="DomainObject.Predmet.SudioniciListNazivOIB_1">
      <item>, OIB 85821130368</item>
      <item>, OIB 73253971193</item>
      <item>, OIB 34978435776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320</properties:Words>
  <properties:Characters>1755</properties:Characters>
  <properties:Lines>63</properties:Lines>
  <properties:Paragraphs>26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2015-11-03T12:41:00Z</dcterms:created>
  <dc:creator>Nada Kraljić</dc:creator>
  <cp:lastModifiedBy>Vinka Mihalinčić</cp:lastModifiedBy>
  <cp:lastPrinted>2010-02-02T08:47:00Z</cp:lastPrinted>
  <dcterms:modified xmlns:xsi="http://www.w3.org/2001/XMLSchema-instance" xsi:type="dcterms:W3CDTF">2015-11-03T13:12:00Z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