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69854" w14:paraId="0e6985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698740" cx="517585"/>
            <wp:effectExtent b="6350" r="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2119" cx="520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A251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</w:t>
      </w:r>
      <w:r w:rsidR="00381608">
        <w:rPr>
          <w:rFonts w:cs="Times New Roman" w:eastAsia="Times New Roman" w:hAnsi="Times New Roman" w:ascii="Times New Roman"/>
          <w:sz w:val="24"/>
          <w:szCs w:val="24"/>
          <w:lang w:eastAsia="zh-CN"/>
        </w:rPr>
        <w:t>4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zh-CN"/>
        </w:rPr>
        <w:t>846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316E9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E75C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>PEKARNICA VAŠ KRUH d.o.o.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Savska cesta 136, MBS: 080508557,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147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>53402860255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22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50475D" w:rsidR="009F7260" w:rsidRPr="009F1879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DA341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50475D" w:rsidR="0034499A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PEKARNICA VAŠ KRUH d.o.o., Zagreb, Savska cesta 136, MBS: 080508557, OIB: 53402860255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7E0C5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9F7260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50475D" w:rsidP="0050475D" w:rsidR="0050475D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BD2BE4" w:rsidRPr="00BD2B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PEKARNICA</w:t>
      </w:r>
      <w:proofErr w:type="gramEnd"/>
      <w:r w:rsidR="00792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VAŠ KRUH d.o.o., Zagreb, Savska cesta 136, MBS: 080508557, OIB: 53402860255</w:t>
      </w:r>
      <w:r w:rsidR="00792967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8B6847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50475D" w:rsidR="009D1BD2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475D" w:rsidR="009F7260" w:rsidRPr="009F7260">
      <w:p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50475D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50475D" w:rsidR="0050475D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tLeast" w:line="240" w:after="0"/>
        <w:jc w:val="both"/>
      </w:pPr>
      <w:r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 w:rsidRPr="0050475D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50475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106FF"/>
    <w:rsid w:val="0002525B"/>
    <w:rsid w:val="000377D6"/>
    <w:rsid w:val="00041E19"/>
    <w:rsid w:val="000B6626"/>
    <w:rsid w:val="000F1318"/>
    <w:rsid w:val="001572B7"/>
    <w:rsid w:val="0017646E"/>
    <w:rsid w:val="001A7E0E"/>
    <w:rsid w:val="001B573D"/>
    <w:rsid w:val="001E2827"/>
    <w:rsid w:val="0028381A"/>
    <w:rsid w:val="002B5FFE"/>
    <w:rsid w:val="00316E99"/>
    <w:rsid w:val="00320115"/>
    <w:rsid w:val="0034499A"/>
    <w:rsid w:val="0036669E"/>
    <w:rsid w:val="00381608"/>
    <w:rsid w:val="003A1F20"/>
    <w:rsid w:val="003D6408"/>
    <w:rsid w:val="003E749C"/>
    <w:rsid w:val="00402A94"/>
    <w:rsid w:val="00453F21"/>
    <w:rsid w:val="004577C5"/>
    <w:rsid w:val="004E3B26"/>
    <w:rsid w:val="004F548D"/>
    <w:rsid w:val="0050475D"/>
    <w:rsid w:val="005834B8"/>
    <w:rsid w:val="00604F51"/>
    <w:rsid w:val="00646DA9"/>
    <w:rsid w:val="00697734"/>
    <w:rsid w:val="006F2BD2"/>
    <w:rsid w:val="00726DD4"/>
    <w:rsid w:val="00733F1C"/>
    <w:rsid w:val="007659BE"/>
    <w:rsid w:val="00776376"/>
    <w:rsid w:val="00792967"/>
    <w:rsid w:val="007A2912"/>
    <w:rsid w:val="007B36DC"/>
    <w:rsid w:val="007E0C53"/>
    <w:rsid w:val="007E7B9C"/>
    <w:rsid w:val="007F5666"/>
    <w:rsid w:val="00832164"/>
    <w:rsid w:val="00855097"/>
    <w:rsid w:val="008578A5"/>
    <w:rsid w:val="008B6847"/>
    <w:rsid w:val="00957EDF"/>
    <w:rsid w:val="00964EEA"/>
    <w:rsid w:val="009759A0"/>
    <w:rsid w:val="00997F21"/>
    <w:rsid w:val="009D1BD2"/>
    <w:rsid w:val="009F1879"/>
    <w:rsid w:val="009F7260"/>
    <w:rsid w:val="00A03733"/>
    <w:rsid w:val="00A15DB0"/>
    <w:rsid w:val="00A40C18"/>
    <w:rsid w:val="00A725C7"/>
    <w:rsid w:val="00A802D1"/>
    <w:rsid w:val="00AE0D82"/>
    <w:rsid w:val="00AF0698"/>
    <w:rsid w:val="00B457F2"/>
    <w:rsid w:val="00B67B87"/>
    <w:rsid w:val="00BA417B"/>
    <w:rsid w:val="00BD2BE4"/>
    <w:rsid w:val="00BE3395"/>
    <w:rsid w:val="00BE77BB"/>
    <w:rsid w:val="00C25DEF"/>
    <w:rsid w:val="00C27CE4"/>
    <w:rsid w:val="00C305D9"/>
    <w:rsid w:val="00C76ECF"/>
    <w:rsid w:val="00C9607A"/>
    <w:rsid w:val="00CA251F"/>
    <w:rsid w:val="00CA6C01"/>
    <w:rsid w:val="00CE07D7"/>
    <w:rsid w:val="00D34BA7"/>
    <w:rsid w:val="00D56637"/>
    <w:rsid w:val="00DA341C"/>
    <w:rsid w:val="00DA38AC"/>
    <w:rsid w:val="00E46CAC"/>
    <w:rsid w:val="00E54D73"/>
    <w:rsid w:val="00E75C74"/>
    <w:rsid w:val="00E90658"/>
    <w:rsid w:val="00E90B58"/>
    <w:rsid w:val="00EA3943"/>
    <w:rsid w:val="00EC61CA"/>
    <w:rsid w:val="00EE7D2B"/>
    <w:rsid w:val="00F1473C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9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59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759A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759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759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759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59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759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759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759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4846</izvorni_sadrzaj>
    <derivirana_varijabla naziv="DomainObject.Predmet.Broj_1">4846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St-4846/2015</izvorni_sadrzaj>
    <derivirana_varijabla naziv="DomainObject.Predmet.OznakaBroj_1">St-4846/2015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VAŠ KRUH d.o.o.</izvorni_sadrzaj>
    <derivirana_varijabla naziv="DomainObject.Predmet.ProtustrankaFormated_1">  PEKARNICA VAŠ KRUH d.o.o.</derivirana_varijabla>
  </DomainObject.Predmet.ProtustrankaFormated>
  <DomainObject.Predmet.ProtustrankaFormatedOIB>
    <izvorni_sadrzaj>  PEKARNICA VAŠ KRUH d.o.o., OIB 53402860255</izvorni_sadrzaj>
    <derivirana_varijabla naziv="DomainObject.Predmet.ProtustrankaFormatedOIB_1">  PEKARNICA VAŠ KRUH d.o.o., OIB 53402860255</derivirana_varijabla>
  </DomainObject.Predmet.ProtustrankaFormatedOIB>
  <DomainObject.Predmet.ProtustrankaFormatedWithAdress>
    <izvorni_sadrzaj> PEKARNICA VAŠ KRUH d.o.o., Savska cesta 136, 10000 Zagreb</izvorni_sadrzaj>
    <derivirana_varijabla naziv="DomainObject.Predmet.ProtustrankaFormatedWithAdress_1"> PEKARNICA VAŠ KRUH d.o.o., Savska cesta 136, 10000 Zagreb</derivirana_varijabla>
  </DomainObject.Predmet.ProtustrankaFormatedWithAdress>
  <DomainObject.Predmet.ProtustrankaFormatedWithAdressOIB>
    <izvorni_sadrzaj> PEKARNICA VAŠ KRUH d.o.o., OIB 53402860255, Savska cesta 136, 10000 Zagreb</izvorni_sadrzaj>
    <derivirana_varijabla naziv="DomainObject.Predmet.ProtustrankaFormatedWithAdressOIB_1"> PEKARNICA VAŠ KRUH d.o.o., OIB 53402860255, Savska cesta 136, 10000 Zagreb</derivirana_varijabla>
  </DomainObject.Predmet.ProtustrankaFormatedWithAdressOIB>
  <DomainObject.Predmet.ProtustrankaWithAdress>
    <izvorni_sadrzaj>PEKARNICA VAŠ KRUH d.o.o. Savska cesta 136, 10000 Zagreb</izvorni_sadrzaj>
    <derivirana_varijabla naziv="DomainObject.Predmet.ProtustrankaWithAdress_1">PEKARNICA VAŠ KRUH d.o.o. Savska cesta 136, 10000 Zagreb</derivirana_varijabla>
  </DomainObject.Predmet.ProtustrankaWithAdress>
  <DomainObject.Predmet.ProtustrankaWithAdressOIB>
    <izvorni_sadrzaj>PEKARNICA VAŠ KRUH d.o.o., OIB 53402860255, Savska cesta 136, 10000 Zagreb</izvorni_sadrzaj>
    <derivirana_varijabla naziv="DomainObject.Predmet.ProtustrankaWithAdressOIB_1">PEKARNICA VAŠ KRUH d.o.o., OIB 53402860255, Savska cesta 136, 10000 Zagreb</derivirana_varijabla>
  </DomainObject.Predmet.ProtustrankaWithAdressOIB>
  <DomainObject.Predmet.ProtustrankaNazivFormated>
    <izvorni_sadrzaj>PEKARNICA VAŠ KRUH d.o.o.</izvorni_sadrzaj>
    <derivirana_varijabla naziv="DomainObject.Predmet.ProtustrankaNazivFormated_1">PEKARNICA VAŠ KRUH d.o.o.</derivirana_varijabla>
  </DomainObject.Predmet.ProtustrankaNazivFormated>
  <DomainObject.Predmet.ProtustrankaNazivFormatedOIB>
    <izvorni_sadrzaj>PEKARNICA VAŠ KRUH d.o.o., OIB 53402860255</izvorni_sadrzaj>
    <derivirana_varijabla naziv="DomainObject.Predmet.ProtustrankaNazivFormatedOIB_1">PEKARNICA VAŠ KRUH d.o.o., OIB 53402860255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VAŠ KRUH d.o.o.</item>
    </izvorni_sadrzaj>
    <derivirana_varijabla naziv="DomainObject.Predmet.ProtuStrankaListFormated_1">
      <item>PEKARNICA VAŠ KRUH d.o.o.</item>
    </derivirana_varijabla>
  </DomainObject.Predmet.ProtuStrankaListFormated>
  <DomainObject.Predmet.ProtuStrankaListFormatedOIB>
    <izvorni_sadrzaj>
      <item>PEKARNICA VAŠ KRUH d.o.o., OIB 53402860255</item>
    </izvorni_sadrzaj>
    <derivirana_varijabla naziv="DomainObject.Predmet.ProtuStrankaListFormatedOIB_1">
      <item>PEKARNICA VAŠ KRUH d.o.o., OIB 53402860255</item>
    </derivirana_varijabla>
  </DomainObject.Predmet.ProtuStrankaListFormatedOIB>
  <DomainObject.Predmet.ProtuStrankaListFormatedWithAdress>
    <izvorni_sadrzaj>
      <item>PEKARNICA VAŠ KRUH d.o.o., Savska cesta 136, 10000 Zagreb</item>
    </izvorni_sadrzaj>
    <derivirana_varijabla naziv="DomainObject.Predmet.ProtuStrankaListFormatedWithAdress_1">
      <item>PEKARNICA VAŠ KRUH d.o.o., Savska cesta 136, 10000 Zagreb</item>
    </derivirana_varijabla>
  </DomainObject.Predmet.ProtuStrankaListFormatedWithAdress>
  <DomainObject.Predmet.ProtuStrankaListFormatedWithAdressOIB>
    <izvorni_sadrzaj>
      <item>PEKARNICA VAŠ KRUH d.o.o., OIB 53402860255, Savska cesta 136, 10000 Zagreb</item>
    </izvorni_sadrzaj>
    <derivirana_varijabla naziv="DomainObject.Predmet.ProtuStrankaListFormatedWithAdressOIB_1">
      <item>PEKARNICA VAŠ KRUH d.o.o., OIB 53402860255, Savska cesta 136, 10000 Zagreb</item>
    </derivirana_varijabla>
  </DomainObject.Predmet.ProtuStrankaListFormatedWithAdressOIB>
  <DomainObject.Predmet.ProtuStrankaListNazivFormated>
    <izvorni_sadrzaj>
      <item>PEKARNICA VAŠ KRUH d.o.o.</item>
    </izvorni_sadrzaj>
    <derivirana_varijabla naziv="DomainObject.Predmet.ProtuStrankaListNazivFormated_1">
      <item>PEKARNICA VAŠ KRUH d.o.o.</item>
    </derivirana_varijabla>
  </DomainObject.Predmet.ProtuStrankaListNazivFormated>
  <DomainObject.Predmet.ProtuStrankaListNazivFormatedOIB>
    <izvorni_sadrzaj>
      <item>PEKARNICA VAŠ KRUH d.o.o., OIB 53402860255</item>
    </izvorni_sadrzaj>
    <derivirana_varijabla naziv="DomainObject.Predmet.ProtuStrankaListNazivFormatedOIB_1">
      <item>PEKARNICA VAŠ KRUH d.o.o., OIB 53402860255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VAŠ KRUH d.o.o.</izvorni_sadrzaj>
    <derivirana_varijabla naziv="DomainObject.Predmet.ProtustrankaIDrugi_1">PEKARNICA VAŠ KRUH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VAŠ KRUH d.o.o., OIB 53402860255, Savska cesta 136, 10000 Zagreb</izvorni_sadrzaj>
    <derivirana_varijabla naziv="DomainObject.Predmet.ProtustrankaIDrugiAdressOIB_1">PEKARNICA VAŠ KRUH d.o.o., OIB 53402860255, Savska cesta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VAŠ KRUH d.o.o.</item>
    </izvorni_sadrzaj>
    <derivirana_varijabla naziv="DomainObject.Predmet.SudioniciListNaziv_1">
      <item>FINA Regionalni centar Zagreb</item>
      <item>PEKARNICA VAŠ KRUH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VAŠ KRUH d.o.o., OIB 53402860255, Savska cesta 136,10000 Zagreb</item>
    </izvorni_sadrzaj>
    <derivirana_varijabla naziv="DomainObject.Predmet.SudioniciListAdressOIB_1">
      <item>FINA Regionalni centar Zagreb, OIB 85821130368, Trg svibanjskih žrtava 1995. 1,10000 Zagreb</item>
      <item>PEKARNICA VAŠ KRUH d.o.o., OIB 53402860255, Savska cesta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53402860255</item>
    </izvorni_sadrzaj>
    <derivirana_varijabla naziv="DomainObject.Predmet.SudioniciListNazivOIB_1">
      <item>, OIB 85821130368</item>
      <item>, OIB 53402860255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1841</properties:Characters>
  <properties:Lines>44</properties:Lines>
  <properties:Paragraphs>19</properties:Paragraphs>
  <properties:TotalTime>421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2015-12-22T09:51:00Z</cp:lastPrinted>
  <dcterms:modified xmlns:xsi="http://www.w3.org/2001/XMLSchema-instance" xsi:type="dcterms:W3CDTF">2015-12-23T13:29:00Z</dcterms:modified>
  <cp:revision>80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