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3812" w14:paraId="9053812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070644">
        <w:t>3</w:t>
      </w:r>
      <w:r w:rsidR="00202675">
        <w:t>4</w:t>
      </w:r>
      <w:r w:rsidR="00070644">
        <w:t>1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202675">
        <w:t xml:space="preserve">FANTASTIC FOUR d.o.o. za ugostiteljstvo  </w:t>
      </w:r>
      <w:r w:rsidR="00DB22F6">
        <w:t xml:space="preserve">Grožnjan, Ulica braće </w:t>
      </w:r>
      <w:proofErr w:type="spellStart"/>
      <w:r w:rsidR="00DB22F6">
        <w:t>Corva</w:t>
      </w:r>
      <w:proofErr w:type="spellEnd"/>
      <w:r w:rsidR="00DB22F6">
        <w:t xml:space="preserve"> 14, OIB 49129140936, MBS 040329377</w:t>
      </w:r>
      <w:r w:rsidR="00070644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B22F6">
        <w:t xml:space="preserve">FANTASTIC FOUR d.o.o. za ugostiteljstvo Grožnjan, Ulica braće </w:t>
      </w:r>
      <w:proofErr w:type="spellStart"/>
      <w:r w:rsidR="00DB22F6">
        <w:t>Corva</w:t>
      </w:r>
      <w:proofErr w:type="spellEnd"/>
      <w:r w:rsidR="00DB22F6">
        <w:t xml:space="preserve"> 14, OIB 49129140936, MBS 040329377</w:t>
      </w:r>
      <w:r w:rsidR="00C86E8A">
        <w:t xml:space="preserve"> iznosi </w:t>
      </w:r>
      <w:r w:rsidR="00DB22F6">
        <w:t>7.792,76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070644">
        <w:t>3</w:t>
      </w:r>
      <w:r w:rsidR="00DB22F6">
        <w:t>4</w:t>
      </w:r>
      <w:r w:rsidR="00070644">
        <w:t>1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644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2675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B22F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FANTASTIC FOUR d.o.o. GROŽNJAN</izvorni_sadrzaj>
    <derivirana_varijabla naziv="DomainObject.Predmet.ProtustrankaFormated_1">  FANTASTIC FOUR d.o.o. GROŽNJAN</derivirana_varijabla>
  </DomainObject.Predmet.ProtustrankaFormated>
  <DomainObject.Predmet.ProtustrankaFormatedOIB>
    <izvorni_sadrzaj>  FANTASTIC FOUR d.o.o. GROŽNJAN, OIB 49129140936</izvorni_sadrzaj>
    <derivirana_varijabla naziv="DomainObject.Predmet.ProtustrankaFormatedOIB_1">  FANTASTIC FOUR d.o.o. GROŽNJAN, OIB 49129140936</derivirana_varijabla>
  </DomainObject.Predmet.ProtustrankaFormatedOIB>
  <DomainObject.Predmet.ProtustrankaFormatedWithAdress>
    <izvorni_sadrzaj> FANTASTIC FOUR d.o.o. GROŽNJAN, Ulica braće Corva 14, 52429 Grožnjan</izvorni_sadrzaj>
    <derivirana_varijabla naziv="DomainObject.Predmet.ProtustrankaFormatedWithAdress_1"> FANTASTIC FOUR d.o.o. GROŽNJAN, Ulica braće Corva 14, 52429 Grožnjan</derivirana_varijabla>
  </DomainObject.Predmet.ProtustrankaFormatedWithAdress>
  <DomainObject.Predmet.ProtustrankaFormatedWithAdressOIB>
    <izvorni_sadrzaj> FANTASTIC FOUR d.o.o. GROŽNJAN, OIB 49129140936, Ulica braće Corva 14, 52429 Grožnjan</izvorni_sadrzaj>
    <derivirana_varijabla naziv="DomainObject.Predmet.ProtustrankaFormatedWithAdressOIB_1"> FANTASTIC FOUR d.o.o. GROŽNJAN, OIB 49129140936, Ulica braće Corva 14, 52429 Grožnjan</derivirana_varijabla>
  </DomainObject.Predmet.ProtustrankaFormatedWithAdressOIB>
  <DomainObject.Predmet.ProtustrankaWithAdress>
    <izvorni_sadrzaj>FANTASTIC FOUR d.o.o. GROŽNJAN Ulica braće Corva 14, 52429 Grožnjan</izvorni_sadrzaj>
    <derivirana_varijabla naziv="DomainObject.Predmet.ProtustrankaWithAdress_1">FANTASTIC FOUR d.o.o. GROŽNJAN Ulica braće Corva 14, 52429 Grožnjan</derivirana_varijabla>
  </DomainObject.Predmet.ProtustrankaWithAdress>
  <DomainObject.Predmet.ProtustrankaWithAdressOIB>
    <izvorni_sadrzaj>FANTASTIC FOUR d.o.o. GROŽNJAN, OIB 49129140936, Ulica braće Corva 14, 52429 Grožnjan</izvorni_sadrzaj>
    <derivirana_varijabla naziv="DomainObject.Predmet.ProtustrankaWithAdressOIB_1">FANTASTIC FOUR d.o.o. GROŽNJAN, OIB 49129140936, Ulica braće Corva 14, 52429 Grožnjan</derivirana_varijabla>
  </DomainObject.Predmet.ProtustrankaWithAdressOIB>
  <DomainObject.Predmet.ProtustrankaNazivFormated>
    <izvorni_sadrzaj>FANTASTIC FOUR d.o.o. GROŽNJAN</izvorni_sadrzaj>
    <derivirana_varijabla naziv="DomainObject.Predmet.ProtustrankaNazivFormated_1">FANTASTIC FOUR d.o.o. GROŽNJAN</derivirana_varijabla>
  </DomainObject.Predmet.ProtustrankaNazivFormated>
  <DomainObject.Predmet.ProtustrankaNazivFormatedOIB>
    <izvorni_sadrzaj>FANTASTIC FOUR d.o.o. GROŽNJAN, OIB 49129140936</izvorni_sadrzaj>
    <derivirana_varijabla naziv="DomainObject.Predmet.ProtustrankaNazivFormatedOIB_1">FANTASTIC FOUR d.o.o. GROŽNJAN, OIB 49129140936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FANTASTIC FOUR d.o.o. GROŽNJAN</item>
    </izvorni_sadrzaj>
    <derivirana_varijabla naziv="DomainObject.Predmet.ProtuStrankaListFormated_1">
      <item>FANTASTIC FOUR d.o.o. GROŽNJAN</item>
    </derivirana_varijabla>
  </DomainObject.Predmet.ProtuStrankaListFormated>
  <DomainObject.Predmet.ProtuStrankaListFormatedOIB>
    <izvorni_sadrzaj>
      <item>FANTASTIC FOUR d.o.o. GROŽNJAN, OIB 49129140936</item>
    </izvorni_sadrzaj>
    <derivirana_varijabla naziv="DomainObject.Predmet.ProtuStrankaListFormatedOIB_1">
      <item>FANTASTIC FOUR d.o.o. GROŽNJAN, OIB 49129140936</item>
    </derivirana_varijabla>
  </DomainObject.Predmet.ProtuStrankaListFormatedOIB>
  <DomainObject.Predmet.ProtuStrankaListFormatedWithAdress>
    <izvorni_sadrzaj>
      <item>FANTASTIC FOUR d.o.o. GROŽNJAN, Ulica braće Corva 14, 52429 Grožnjan</item>
    </izvorni_sadrzaj>
    <derivirana_varijabla naziv="DomainObject.Predmet.ProtuStrankaListFormatedWithAdress_1">
      <item>FANTASTIC FOUR d.o.o. GROŽNJAN, Ulica braće Corva 14, 52429 Grožnjan</item>
    </derivirana_varijabla>
  </DomainObject.Predmet.ProtuStrankaListFormatedWithAdress>
  <DomainObject.Predmet.ProtuStrankaListFormatedWithAdressOIB>
    <izvorni_sadrzaj>
      <item>FANTASTIC FOUR d.o.o. GROŽNJAN, OIB 49129140936, Ulica braće Corva 14, 52429 Grožnjan</item>
    </izvorni_sadrzaj>
    <derivirana_varijabla naziv="DomainObject.Predmet.ProtuStrankaListFormatedWithAdressOIB_1">
      <item>FANTASTIC FOUR d.o.o. GROŽNJAN, OIB 49129140936, Ulica braće Corva 14, 52429 Grožnjan</item>
    </derivirana_varijabla>
  </DomainObject.Predmet.ProtuStrankaListFormatedWithAdressOIB>
  <DomainObject.Predmet.ProtuStrankaListNazivFormated>
    <izvorni_sadrzaj>
      <item>FANTASTIC FOUR d.o.o. GROŽNJAN</item>
    </izvorni_sadrzaj>
    <derivirana_varijabla naziv="DomainObject.Predmet.ProtuStrankaListNazivFormated_1">
      <item>FANTASTIC FOUR d.o.o. GROŽNJAN</item>
    </derivirana_varijabla>
  </DomainObject.Predmet.ProtuStrankaListNazivFormated>
  <DomainObject.Predmet.ProtuStrankaListNazivFormatedOIB>
    <izvorni_sadrzaj>
      <item>FANTASTIC FOUR d.o.o. GROŽNJAN, OIB 49129140936</item>
    </izvorni_sadrzaj>
    <derivirana_varijabla naziv="DomainObject.Predmet.ProtuStrankaListNazivFormatedOIB_1">
      <item>FANTASTIC FOUR d.o.o. GROŽNJAN, OIB 49129140936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FANTASTIC FOUR d.o.o. GROŽNJAN</izvorni_sadrzaj>
    <derivirana_varijabla naziv="DomainObject.Predmet.ProtustrankaIDrugi_1">FANTASTIC FOUR d.o.o.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FANTASTIC FOUR d.o.o. GROŽNJAN, OIB 49129140936, Ulica braće Corva 14, 52429 Grožnjan</izvorni_sadrzaj>
    <derivirana_varijabla naziv="DomainObject.Predmet.ProtustrankaIDrugiAdressOIB_1">FANTASTIC FOUR d.o.o. GROŽNJAN, OIB 49129140936, Ulica braće Corva 14,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 FOUR d.o.o. GROŽNJAN</item>
      <item>FINANCIJSKA AGENCIJA, RC RIJEKA, PODRUŽNICA PULA, PULA</item>
    </izvorni_sadrzaj>
    <derivirana_varijabla naziv="DomainObject.Predmet.SudioniciListNaziv_1">
      <item>FANTASTIC FOUR d.o.o. GROŽNJAN</item>
      <item>FINANCIJSKA AGENCIJA, RC RIJEKA, PODRUŽNICA PULA, PULA</item>
    </derivirana_varijabla>
  </DomainObject.Predmet.SudioniciListNaziv>
  <DomainObject.Predmet.SudioniciListAdressOIB>
    <izvorni_sadrzaj>
      <item>FANTASTIC FOUR d.o.o. GROŽNJAN, OIB 49129140936, Ulica braće Corva 14,52429 Grožnjan</item>
      <item>FINANCIJSKA AGENCIJA, RC RIJEKA, PODRUŽNICA PULA, PULA, OIB 85821130368, Giardini 5,52100 Pula</item>
    </izvorni_sadrzaj>
    <derivirana_varijabla naziv="DomainObject.Predmet.SudioniciListAdressOIB_1">
      <item>FANTASTIC FOUR d.o.o. GROŽNJAN, OIB 49129140936, Ulica braće Corva 14,52429 Grožnjan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49129140936</item>
      <item>, OIB 85821130368</item>
    </izvorni_sadrzaj>
    <derivirana_varijabla naziv="DomainObject.Predmet.SudioniciListNazivOIB_1">
      <item>, OIB 49129140936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6256A-0980-4249-8344-5E964C38E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1792</properties:Characters>
  <properties:Lines>45</properties:Lines>
  <properties:Paragraphs>13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2016-10-14T06:24:00Z</cp:lastPrinted>
  <dcterms:modified xmlns:xsi="http://www.w3.org/2001/XMLSchema-instance" xsi:type="dcterms:W3CDTF">2016-10-14T06:24:00Z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