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a500" w14:paraId="f79a500" w:rsidRDefault="001172A0" w:rsidP="00910611" w:rsidR="001172A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2A0" w:rsidP="00910611" w:rsidR="001172A0">
      <w:r>
        <w:rPr>
          <w:rFonts w:eastAsia="MS Mincho"/>
        </w:rPr>
        <w:t xml:space="preserve">   REPUBLIKA HRVATSKA</w:t>
      </w:r>
    </w:p>
    <w:p w:rsidRDefault="001172A0" w:rsidP="00910611" w:rsidR="001172A0">
      <w:r>
        <w:rPr>
          <w:rFonts w:eastAsia="MS Mincho"/>
        </w:rPr>
        <w:t>TRGOVAČKI SUD U RIJECI</w:t>
      </w:r>
    </w:p>
    <w:p w:rsidRDefault="001172A0" w:rsidR="001172A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A61704">
      <w:pPr>
        <w:pStyle w:val="Naslov1"/>
        <w:rPr>
          <w:b w:val="false"/>
          <w:sz w:val="24"/>
          <w:szCs w:val="24"/>
        </w:rPr>
      </w:pPr>
      <w:r w:rsidRPr="00A61704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A61704">
      <w:pPr>
        <w:rPr>
          <w:lang w:eastAsia="en-US"/>
        </w:rPr>
      </w:pPr>
    </w:p>
    <w:p w:rsidRDefault="0030222D" w:rsidP="0030222D" w:rsidR="0030222D" w:rsidRPr="00A61704">
      <w:pPr>
        <w:pStyle w:val="Naslov1"/>
        <w:rPr>
          <w:b w:val="false"/>
          <w:sz w:val="24"/>
          <w:szCs w:val="24"/>
        </w:rPr>
      </w:pPr>
      <w:r w:rsidRPr="00A61704">
        <w:rPr>
          <w:b w:val="false"/>
          <w:sz w:val="24"/>
          <w:szCs w:val="24"/>
        </w:rPr>
        <w:t>R J E Š E N J E</w:t>
      </w:r>
    </w:p>
    <w:p w:rsidRDefault="0030222D" w:rsidP="0030222D" w:rsidR="0030222D" w:rsidRPr="00253D10"/>
    <w:p w:rsidRDefault="0030222D" w:rsidP="00021FF7" w:rsidR="0030222D" w:rsidRPr="00253D10">
      <w:pPr>
        <w:ind w:firstLine="720"/>
        <w:jc w:val="both"/>
      </w:pPr>
      <w:r w:rsidRPr="00253D10">
        <w:t>Trgovački sud u Rijeci,</w:t>
      </w:r>
      <w:r w:rsidR="00DF79F1">
        <w:t xml:space="preserve"> OIB 88785964957,</w:t>
      </w:r>
      <w:r w:rsidRPr="00253D10">
        <w:t xml:space="preserve"> po sucu</w:t>
      </w:r>
      <w:r w:rsidR="007D4134">
        <w:t xml:space="preserve"> pojedincu</w:t>
      </w:r>
      <w:r w:rsidRPr="00253D10">
        <w:t xml:space="preserve"> Danieli Korlević, u </w:t>
      </w:r>
      <w:r w:rsidR="007D4134">
        <w:t>pred</w:t>
      </w:r>
      <w:r w:rsidR="000254D4">
        <w:t xml:space="preserve">stečajnom postupku nad dužnikom </w:t>
      </w:r>
      <w:r w:rsidR="00A6582A">
        <w:rPr>
          <w:b/>
        </w:rPr>
        <w:t xml:space="preserve">KONDURA </w:t>
      </w:r>
      <w:r w:rsidR="00A6582A" w:rsidRPr="00A6582A">
        <w:rPr>
          <w:b/>
        </w:rPr>
        <w:t xml:space="preserve">društvo s ograničenom odgovornošću </w:t>
      </w:r>
      <w:r w:rsidR="00A6582A">
        <w:rPr>
          <w:b/>
        </w:rPr>
        <w:t xml:space="preserve"> za</w:t>
      </w:r>
      <w:r w:rsidR="00A6582A" w:rsidRPr="00A6582A">
        <w:rPr>
          <w:b/>
        </w:rPr>
        <w:t xml:space="preserve"> trgovinu</w:t>
      </w:r>
      <w:r w:rsidR="00A6582A">
        <w:rPr>
          <w:b/>
        </w:rPr>
        <w:t xml:space="preserve"> </w:t>
      </w:r>
      <w:r w:rsidR="00A6582A" w:rsidRPr="00A6582A">
        <w:rPr>
          <w:b/>
        </w:rPr>
        <w:t xml:space="preserve">i </w:t>
      </w:r>
      <w:r w:rsidR="00A6582A">
        <w:rPr>
          <w:b/>
        </w:rPr>
        <w:t xml:space="preserve">proizvodnju unikatnih predmeta, </w:t>
      </w:r>
      <w:r w:rsidR="00A6582A" w:rsidRPr="00A6582A">
        <w:rPr>
          <w:b/>
        </w:rPr>
        <w:t>Rijeka, Dragutina Tadijanovića 5, OIB 94992849747</w:t>
      </w:r>
      <w:r w:rsidR="00A6582A">
        <w:rPr>
          <w:b/>
        </w:rPr>
        <w:t>,</w:t>
      </w:r>
      <w:r w:rsidR="00253D10">
        <w:rPr>
          <w:b/>
        </w:rPr>
        <w:t xml:space="preserve"> </w:t>
      </w:r>
      <w:r w:rsidRPr="00253D10">
        <w:t>na</w:t>
      </w:r>
      <w:r w:rsidR="00ED058C" w:rsidRPr="00253D10">
        <w:t>kon</w:t>
      </w:r>
      <w:r w:rsidRPr="00253D10">
        <w:t xml:space="preserve"> </w:t>
      </w:r>
      <w:r w:rsidR="00ED058C" w:rsidRPr="00253D10">
        <w:t xml:space="preserve">ročišta </w:t>
      </w:r>
      <w:r w:rsidR="00A6582A">
        <w:t>radi ispitivanja tražbina</w:t>
      </w:r>
      <w:r w:rsidR="007D4134">
        <w:t xml:space="preserve"> dana </w:t>
      </w:r>
      <w:r w:rsidR="00A6582A">
        <w:t>04. lipnja 2018</w:t>
      </w:r>
      <w:r w:rsidR="007D4134">
        <w:t>. godine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B224E2" w:rsidR="00B224E2" w:rsidRPr="00A61704">
      <w:pPr>
        <w:jc w:val="center"/>
      </w:pPr>
      <w:r w:rsidRPr="00A61704">
        <w:t xml:space="preserve">r i j e š i o </w:t>
      </w:r>
      <w:r w:rsidR="008E4BEC" w:rsidRPr="00A61704">
        <w:t xml:space="preserve">  </w:t>
      </w:r>
      <w:r w:rsidR="008C691F" w:rsidRPr="00A61704">
        <w:t xml:space="preserve"> </w:t>
      </w:r>
      <w:r w:rsidRPr="00A61704">
        <w:t xml:space="preserve"> j e</w:t>
      </w:r>
    </w:p>
    <w:p w:rsidRDefault="00B224E2" w:rsidP="00B224E2" w:rsidR="00B224E2">
      <w:pPr>
        <w:jc w:val="center"/>
        <w:rPr>
          <w:b/>
        </w:rPr>
      </w:pPr>
    </w:p>
    <w:p w:rsidRDefault="003E146F" w:rsidP="00B224E2" w:rsidR="0030222D">
      <w:pPr>
        <w:jc w:val="both"/>
      </w:pPr>
      <w:r w:rsidRPr="003E146F">
        <w:t>I</w:t>
      </w:r>
      <w:r>
        <w:rPr>
          <w:b/>
        </w:rPr>
        <w:t>.</w:t>
      </w:r>
      <w:r w:rsidR="00B224E2">
        <w:rPr>
          <w:b/>
        </w:rPr>
        <w:tab/>
      </w:r>
      <w:r w:rsidR="003724D3" w:rsidRPr="00253D10">
        <w:t>Utvrđene su</w:t>
      </w:r>
      <w:r w:rsidR="0030222D" w:rsidRPr="00253D10">
        <w:t xml:space="preserve"> tražbine sljedećih vjerovnika:</w:t>
      </w:r>
    </w:p>
    <w:p w:rsidRDefault="00A6582A" w:rsidP="00B224E2" w:rsidR="00A6582A" w:rsidRPr="00B224E2">
      <w:pPr>
        <w:jc w:val="both"/>
        <w:rPr>
          <w:b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CROATIA OSIGURANJE d.d.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7.518,59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Vatroslava Jagića 33,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26187994862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ERSTE&amp;STEIERMARKISCHE BANK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121.311,70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Rijeka, </w:t>
      </w:r>
      <w:r>
        <w:rPr>
          <w:lang w:eastAsia="en-US"/>
        </w:rPr>
        <w:t>Jadranski trg 3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23057039320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GRAD KORČULA, Korčula,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34.169,00 kn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Trg Antuna i Stjepana Radića 1,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92770362982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HEP ELEKTRA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7.802,51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Ulica grada Vukovara 37,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OIB 43965974818  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ARSEN KINKELA vl. obrta vatrogasna oprema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</w:t>
      </w:r>
      <w:r w:rsidR="00B868BC">
        <w:rPr>
          <w:lang w:eastAsia="en-US"/>
        </w:rPr>
        <w:t xml:space="preserve"> </w:t>
      </w:r>
      <w:r>
        <w:rPr>
          <w:lang w:eastAsia="en-US"/>
        </w:rPr>
        <w:t xml:space="preserve">37,50 kn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Rijeka, Braće Cetina 17,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99582444692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KD VODOVOD I KANALIZACIJA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868BC">
        <w:rPr>
          <w:lang w:eastAsia="en-US"/>
        </w:rPr>
        <w:t xml:space="preserve">   </w:t>
      </w:r>
      <w:r>
        <w:rPr>
          <w:lang w:eastAsia="en-US"/>
        </w:rPr>
        <w:t xml:space="preserve">483,90 kn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Rijeka, Dolac 14,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80805858278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REPUBLIKA HRVATSKA,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868BC">
        <w:rPr>
          <w:lang w:eastAsia="en-US"/>
        </w:rPr>
        <w:t xml:space="preserve">        </w:t>
      </w:r>
      <w:r>
        <w:rPr>
          <w:lang w:eastAsia="en-US"/>
        </w:rPr>
        <w:t>147.787,82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MINISTARSTVO FINANCIJA,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Zagreb, Katančićeva 5,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18683136487</w:t>
      </w:r>
    </w:p>
    <w:p w:rsidRDefault="00A6582A" w:rsidP="00EB01EF" w:rsidR="00A6582A">
      <w:pPr>
        <w:ind w:left="709"/>
        <w:rPr>
          <w:lang w:eastAsia="en-US"/>
        </w:rPr>
      </w:pPr>
    </w:p>
    <w:p w:rsidRDefault="00B868BC" w:rsidP="00EB01EF" w:rsidR="00B868BC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lastRenderedPageBreak/>
        <w:t xml:space="preserve">RI – INSTAL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868BC">
        <w:rPr>
          <w:lang w:eastAsia="en-US"/>
        </w:rPr>
        <w:t xml:space="preserve">          </w:t>
      </w:r>
      <w:r>
        <w:rPr>
          <w:lang w:eastAsia="en-US"/>
        </w:rPr>
        <w:t>15.038,00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Viškovo, Valjani 2a,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90134161952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SILNER d.o.o.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868BC">
        <w:rPr>
          <w:lang w:eastAsia="en-US"/>
        </w:rPr>
        <w:t xml:space="preserve">     </w:t>
      </w:r>
      <w:r>
        <w:rPr>
          <w:lang w:eastAsia="en-US"/>
        </w:rPr>
        <w:t>50,00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Srdoči 60,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40820444221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MILE TOKIĆ vl. MTI obrt za postavljanje instalacija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868BC">
        <w:rPr>
          <w:lang w:eastAsia="en-US"/>
        </w:rPr>
        <w:t xml:space="preserve">     </w:t>
      </w:r>
      <w:r>
        <w:rPr>
          <w:lang w:eastAsia="en-US"/>
        </w:rPr>
        <w:t>62,50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Kastav, Put Srdočev 48,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24826513046</w:t>
      </w:r>
    </w:p>
    <w:p w:rsidRDefault="00A6582A" w:rsidP="00EB01EF" w:rsidR="00A6582A">
      <w:pPr>
        <w:ind w:left="709"/>
        <w:rPr>
          <w:lang w:eastAsia="en-US"/>
        </w:rPr>
      </w:pP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VIPnet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3.935,10 kn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Vrtni put 1, </w:t>
      </w:r>
    </w:p>
    <w:p w:rsidRDefault="00A6582A" w:rsidP="00EB01EF" w:rsidR="00A6582A">
      <w:pPr>
        <w:ind w:left="709"/>
        <w:rPr>
          <w:lang w:eastAsia="en-US"/>
        </w:rPr>
      </w:pPr>
      <w:r w:rsidRPr="00A6582A">
        <w:rPr>
          <w:lang w:eastAsia="en-US"/>
        </w:rPr>
        <w:t>OIB 29524210204</w:t>
      </w:r>
    </w:p>
    <w:p w:rsidRDefault="00A6582A" w:rsidP="00EB01EF" w:rsidR="00A6582A">
      <w:pPr>
        <w:ind w:left="709"/>
        <w:rPr>
          <w:lang w:eastAsia="en-US"/>
        </w:rPr>
      </w:pPr>
    </w:p>
    <w:p w:rsidRDefault="00365C3E" w:rsidP="00EB01EF" w:rsidR="00365C3E">
      <w:pPr>
        <w:ind w:left="709"/>
        <w:rPr>
          <w:lang w:eastAsia="en-US"/>
        </w:rPr>
      </w:pPr>
      <w:r w:rsidRPr="00365C3E">
        <w:rPr>
          <w:lang w:eastAsia="en-US"/>
        </w:rPr>
        <w:t xml:space="preserve">MIRA ŽEPINA,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455.781,19 kn</w:t>
      </w:r>
    </w:p>
    <w:p w:rsidRDefault="00365C3E" w:rsidP="00EB01EF" w:rsidR="00365C3E">
      <w:pPr>
        <w:ind w:left="709"/>
        <w:rPr>
          <w:lang w:eastAsia="en-US"/>
        </w:rPr>
      </w:pPr>
      <w:r w:rsidRPr="00365C3E">
        <w:rPr>
          <w:lang w:eastAsia="en-US"/>
        </w:rPr>
        <w:t xml:space="preserve">Dragutina Tadijanovića 5, </w:t>
      </w:r>
    </w:p>
    <w:p w:rsidRDefault="00365C3E" w:rsidP="00EB01EF" w:rsidR="00A6582A">
      <w:pPr>
        <w:ind w:left="709"/>
        <w:rPr>
          <w:lang w:eastAsia="en-US"/>
        </w:rPr>
      </w:pPr>
      <w:r w:rsidRPr="00365C3E">
        <w:rPr>
          <w:lang w:eastAsia="en-US"/>
        </w:rPr>
        <w:t>OIB 26181366134</w:t>
      </w:r>
    </w:p>
    <w:p w:rsidRDefault="00365C3E" w:rsidP="00EB01EF" w:rsidR="00365C3E">
      <w:pPr>
        <w:ind w:left="709"/>
        <w:rPr>
          <w:lang w:eastAsia="en-US"/>
        </w:rPr>
      </w:pPr>
    </w:p>
    <w:p w:rsidRDefault="00365C3E" w:rsidP="00EB01EF" w:rsidR="00365C3E">
      <w:pPr>
        <w:ind w:left="709"/>
        <w:rPr>
          <w:lang w:eastAsia="en-US"/>
        </w:rPr>
      </w:pPr>
      <w:r w:rsidRPr="00365C3E">
        <w:rPr>
          <w:lang w:eastAsia="en-US"/>
        </w:rPr>
        <w:t xml:space="preserve">NEVIO  ŽEPINA,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332.008,81 kn</w:t>
      </w:r>
    </w:p>
    <w:p w:rsidRDefault="00365C3E" w:rsidP="00EB01EF" w:rsidR="00365C3E">
      <w:pPr>
        <w:ind w:left="709"/>
        <w:rPr>
          <w:lang w:eastAsia="en-US"/>
        </w:rPr>
      </w:pPr>
      <w:r w:rsidRPr="00365C3E">
        <w:rPr>
          <w:lang w:eastAsia="en-US"/>
        </w:rPr>
        <w:t xml:space="preserve">Dragutina Tadijanovića 5, </w:t>
      </w:r>
    </w:p>
    <w:p w:rsidRDefault="00365C3E" w:rsidP="00EB01EF" w:rsidR="00365C3E">
      <w:pPr>
        <w:ind w:left="709"/>
        <w:rPr>
          <w:lang w:eastAsia="en-US"/>
        </w:rPr>
      </w:pPr>
      <w:r w:rsidRPr="00365C3E">
        <w:rPr>
          <w:lang w:eastAsia="en-US"/>
        </w:rPr>
        <w:t>OIB 45469256379</w:t>
      </w:r>
    </w:p>
    <w:p w:rsidRDefault="00365C3E" w:rsidP="00EB01EF" w:rsidR="00365C3E">
      <w:pPr>
        <w:ind w:left="709"/>
        <w:rPr>
          <w:lang w:eastAsia="en-US"/>
        </w:rPr>
      </w:pPr>
    </w:p>
    <w:p w:rsidRDefault="00365C3E" w:rsidP="00EB01EF" w:rsidR="00A61704">
      <w:pPr>
        <w:ind w:left="709"/>
        <w:rPr>
          <w:lang w:eastAsia="en-US"/>
        </w:rPr>
      </w:pPr>
      <w:r w:rsidRPr="00365C3E">
        <w:rPr>
          <w:lang w:eastAsia="en-US"/>
        </w:rPr>
        <w:t xml:space="preserve">SLATINSKA BANKA d.d. </w:t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  <w:t xml:space="preserve">          98.635,61 kn </w:t>
      </w:r>
    </w:p>
    <w:p w:rsidRDefault="00365C3E" w:rsidP="00EB01EF" w:rsidR="00A61704">
      <w:pPr>
        <w:ind w:left="709"/>
        <w:rPr>
          <w:lang w:eastAsia="en-US"/>
        </w:rPr>
      </w:pPr>
      <w:r w:rsidRPr="00365C3E">
        <w:rPr>
          <w:lang w:eastAsia="en-US"/>
        </w:rPr>
        <w:t xml:space="preserve">Slatina, V. Nazora 2, </w:t>
      </w:r>
    </w:p>
    <w:p w:rsidRDefault="00365C3E" w:rsidP="00EB01EF" w:rsidR="00365C3E">
      <w:pPr>
        <w:ind w:left="709"/>
        <w:rPr>
          <w:lang w:eastAsia="en-US"/>
        </w:rPr>
      </w:pPr>
      <w:r w:rsidRPr="00365C3E">
        <w:rPr>
          <w:lang w:eastAsia="en-US"/>
        </w:rPr>
        <w:t>OIB 42252496579</w:t>
      </w:r>
    </w:p>
    <w:p w:rsidRDefault="00365C3E" w:rsidP="00EB01EF" w:rsidR="00365C3E">
      <w:pPr>
        <w:ind w:left="709"/>
        <w:rPr>
          <w:lang w:eastAsia="en-US"/>
        </w:rPr>
      </w:pPr>
    </w:p>
    <w:p w:rsidRDefault="00E54888" w:rsidP="00E54888" w:rsidR="00A6582A">
      <w:pPr>
        <w:rPr>
          <w:lang w:eastAsia="en-US"/>
        </w:rPr>
      </w:pPr>
      <w:r>
        <w:rPr>
          <w:lang w:eastAsia="en-US"/>
        </w:rPr>
        <w:t>II.</w:t>
      </w:r>
      <w:r>
        <w:rPr>
          <w:lang w:eastAsia="en-US"/>
        </w:rPr>
        <w:tab/>
        <w:t xml:space="preserve">Osporene su tražbine slijedećih vjerovnika: </w:t>
      </w:r>
    </w:p>
    <w:p w:rsidRDefault="00A61704" w:rsidP="00E54888" w:rsidR="00A61704">
      <w:pPr>
        <w:rPr>
          <w:lang w:eastAsia="en-US"/>
        </w:rPr>
      </w:pPr>
    </w:p>
    <w:p w:rsidRDefault="00A61704" w:rsidP="0030222D" w:rsidR="00A61704">
      <w:pPr>
        <w:jc w:val="both"/>
      </w:pPr>
      <w:r>
        <w:tab/>
      </w:r>
      <w:r w:rsidRPr="00A6582A">
        <w:t xml:space="preserve">ARHITEKT d.o.o. za projektiranje, konzalting i </w:t>
      </w:r>
      <w:r>
        <w:tab/>
      </w:r>
      <w:r>
        <w:tab/>
      </w:r>
      <w:r>
        <w:tab/>
      </w:r>
      <w:r>
        <w:tab/>
      </w:r>
      <w:r w:rsidR="00B868BC">
        <w:t xml:space="preserve">     </w:t>
      </w:r>
      <w:r>
        <w:t>50,00 kn</w:t>
      </w:r>
    </w:p>
    <w:p w:rsidRDefault="00A61704" w:rsidP="0030222D" w:rsidR="00A61704">
      <w:pPr>
        <w:jc w:val="both"/>
      </w:pPr>
      <w:r>
        <w:tab/>
        <w:t>i</w:t>
      </w:r>
      <w:r w:rsidRPr="00A6582A">
        <w:t xml:space="preserve">zvođenje radova u građevinarstvu, </w:t>
      </w:r>
    </w:p>
    <w:p w:rsidRDefault="00A61704" w:rsidP="00E54888" w:rsidR="00E54888">
      <w:r>
        <w:tab/>
      </w:r>
      <w:r w:rsidRPr="00A6582A">
        <w:t>Split, Karamanova 1, OIB 23036988540</w:t>
      </w:r>
    </w:p>
    <w:p w:rsidRDefault="00A61704" w:rsidP="00E54888" w:rsidR="00A61704">
      <w:pPr>
        <w:rPr>
          <w:lang w:eastAsia="en-US"/>
        </w:rPr>
      </w:pPr>
    </w:p>
    <w:p w:rsidRDefault="00A6582A" w:rsidP="00E54888" w:rsidR="00A61704">
      <w:pPr>
        <w:ind w:left="709"/>
        <w:rPr>
          <w:lang w:eastAsia="en-US"/>
        </w:rPr>
      </w:pPr>
      <w:r w:rsidRPr="00A6582A">
        <w:rPr>
          <w:lang w:eastAsia="en-US"/>
        </w:rPr>
        <w:t xml:space="preserve">ANTUN BELIĆ, Žrnovo, </w:t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  <w:t xml:space="preserve">       </w:t>
      </w:r>
      <w:r w:rsidR="00B868BC">
        <w:rPr>
          <w:lang w:eastAsia="en-US"/>
        </w:rPr>
        <w:t xml:space="preserve"> </w:t>
      </w:r>
      <w:r w:rsidR="00A61704">
        <w:rPr>
          <w:lang w:eastAsia="en-US"/>
        </w:rPr>
        <w:t>167.128,00 kn</w:t>
      </w:r>
    </w:p>
    <w:p w:rsidRDefault="00A6582A" w:rsidP="00E54888" w:rsidR="00A6582A">
      <w:pPr>
        <w:ind w:left="709"/>
        <w:rPr>
          <w:lang w:eastAsia="en-US"/>
        </w:rPr>
      </w:pPr>
      <w:r w:rsidRPr="00A6582A">
        <w:rPr>
          <w:lang w:eastAsia="en-US"/>
        </w:rPr>
        <w:t xml:space="preserve">Žrnovo 257, </w:t>
      </w:r>
    </w:p>
    <w:p w:rsidRDefault="00A6582A" w:rsidP="00E54888" w:rsidR="00E54888">
      <w:pPr>
        <w:ind w:left="709"/>
        <w:rPr>
          <w:lang w:eastAsia="en-US"/>
        </w:rPr>
      </w:pPr>
      <w:r w:rsidRPr="00A6582A">
        <w:rPr>
          <w:lang w:eastAsia="en-US"/>
        </w:rPr>
        <w:t>OIB 42231995585</w:t>
      </w:r>
    </w:p>
    <w:p w:rsidRDefault="00A61704" w:rsidP="00E54888" w:rsidR="00A61704">
      <w:pPr>
        <w:ind w:left="709"/>
        <w:rPr>
          <w:lang w:eastAsia="en-US"/>
        </w:rPr>
      </w:pPr>
    </w:p>
    <w:p w:rsidRDefault="00A61704" w:rsidP="00E54888" w:rsidR="00A61704">
      <w:pPr>
        <w:ind w:left="709"/>
        <w:rPr>
          <w:lang w:eastAsia="en-US"/>
        </w:rPr>
      </w:pPr>
      <w:r w:rsidRPr="00A61704">
        <w:rPr>
          <w:lang w:eastAsia="en-US"/>
        </w:rPr>
        <w:t>BOBAN trgovina i zastupanje d.o.o.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B868BC">
        <w:rPr>
          <w:lang w:eastAsia="en-US"/>
        </w:rPr>
        <w:t xml:space="preserve">     </w:t>
      </w:r>
      <w:r>
        <w:rPr>
          <w:lang w:eastAsia="en-US"/>
        </w:rPr>
        <w:t>62,50 kn</w:t>
      </w:r>
    </w:p>
    <w:p w:rsidRDefault="00A61704" w:rsidP="00E54888" w:rsidR="00A61704">
      <w:pPr>
        <w:ind w:left="709"/>
        <w:rPr>
          <w:lang w:eastAsia="en-US"/>
        </w:rPr>
      </w:pPr>
      <w:r w:rsidRPr="00A61704">
        <w:rPr>
          <w:lang w:eastAsia="en-US"/>
        </w:rPr>
        <w:t xml:space="preserve">Rijeka, Braće Cetine 5, </w:t>
      </w:r>
    </w:p>
    <w:p w:rsidRDefault="00A61704" w:rsidP="00E54888" w:rsidR="00A61704">
      <w:pPr>
        <w:ind w:left="709"/>
        <w:rPr>
          <w:lang w:eastAsia="en-US"/>
        </w:rPr>
      </w:pPr>
      <w:r w:rsidRPr="00A61704">
        <w:rPr>
          <w:lang w:eastAsia="en-US"/>
        </w:rPr>
        <w:t>OIB 38944753530</w:t>
      </w:r>
    </w:p>
    <w:p w:rsidRDefault="00A61704" w:rsidP="00E54888" w:rsidR="00A61704">
      <w:pPr>
        <w:ind w:left="709"/>
        <w:rPr>
          <w:lang w:eastAsia="en-US"/>
        </w:rPr>
      </w:pPr>
    </w:p>
    <w:p w:rsidRDefault="00A61704" w:rsidP="00EB01EF" w:rsidR="00A61704">
      <w:pPr>
        <w:ind w:left="709"/>
        <w:rPr>
          <w:lang w:eastAsia="en-US"/>
        </w:rPr>
      </w:pPr>
      <w:r w:rsidRPr="00A6582A">
        <w:rPr>
          <w:lang w:eastAsia="en-US"/>
        </w:rPr>
        <w:t xml:space="preserve">GRAD KORČULA, Korčula,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17.25</w:t>
      </w:r>
      <w:r w:rsidR="001533CF">
        <w:rPr>
          <w:lang w:eastAsia="en-US"/>
        </w:rPr>
        <w:t>8</w:t>
      </w:r>
      <w:r>
        <w:rPr>
          <w:lang w:eastAsia="en-US"/>
        </w:rPr>
        <w:t xml:space="preserve">,99 kn </w:t>
      </w:r>
    </w:p>
    <w:p w:rsidRDefault="00A61704" w:rsidP="00EB01EF" w:rsidR="00A61704">
      <w:pPr>
        <w:ind w:left="709"/>
        <w:rPr>
          <w:lang w:eastAsia="en-US"/>
        </w:rPr>
      </w:pPr>
      <w:r w:rsidRPr="00A6582A">
        <w:rPr>
          <w:lang w:eastAsia="en-US"/>
        </w:rPr>
        <w:t xml:space="preserve">Trg Antuna i Stjepana Radića 1, </w:t>
      </w:r>
    </w:p>
    <w:p w:rsidRDefault="00A61704" w:rsidP="00EB01EF" w:rsidR="00A61704">
      <w:pPr>
        <w:ind w:left="709"/>
        <w:rPr>
          <w:lang w:eastAsia="en-US"/>
        </w:rPr>
      </w:pPr>
      <w:r w:rsidRPr="00A6582A">
        <w:rPr>
          <w:lang w:eastAsia="en-US"/>
        </w:rPr>
        <w:t>OIB 92770362982</w:t>
      </w:r>
    </w:p>
    <w:p w:rsidRDefault="00A61704" w:rsidP="00E54888" w:rsidR="00A61704">
      <w:pPr>
        <w:ind w:left="709"/>
        <w:rPr>
          <w:lang w:eastAsia="en-US"/>
        </w:rPr>
      </w:pPr>
    </w:p>
    <w:p w:rsidRDefault="00A6582A" w:rsidP="00E54888" w:rsidR="00A61704">
      <w:pPr>
        <w:ind w:left="709"/>
        <w:rPr>
          <w:lang w:eastAsia="en-US"/>
        </w:rPr>
      </w:pPr>
      <w:r w:rsidRPr="00A6582A">
        <w:rPr>
          <w:lang w:eastAsia="en-US"/>
        </w:rPr>
        <w:t xml:space="preserve">HOTEL AMFITEATAR d.o.o. </w:t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A61704">
        <w:rPr>
          <w:lang w:eastAsia="en-US"/>
        </w:rPr>
        <w:tab/>
      </w:r>
      <w:r w:rsidR="00B868BC">
        <w:rPr>
          <w:lang w:eastAsia="en-US"/>
        </w:rPr>
        <w:t xml:space="preserve">   </w:t>
      </w:r>
      <w:r w:rsidR="00A61704">
        <w:rPr>
          <w:lang w:eastAsia="en-US"/>
        </w:rPr>
        <w:t>654,00 kn</w:t>
      </w:r>
    </w:p>
    <w:p w:rsidRDefault="00A6582A" w:rsidP="00E54888" w:rsidR="00A61704">
      <w:pPr>
        <w:ind w:left="709"/>
        <w:rPr>
          <w:lang w:eastAsia="en-US"/>
        </w:rPr>
      </w:pPr>
      <w:r w:rsidRPr="00A6582A">
        <w:rPr>
          <w:lang w:eastAsia="en-US"/>
        </w:rPr>
        <w:t xml:space="preserve">Rijeka, Korzo 30, </w:t>
      </w:r>
    </w:p>
    <w:p w:rsidRDefault="00A6582A" w:rsidP="00E54888" w:rsidR="00E54888">
      <w:pPr>
        <w:ind w:left="709"/>
        <w:rPr>
          <w:lang w:eastAsia="en-US"/>
        </w:rPr>
      </w:pPr>
      <w:r w:rsidRPr="00A6582A">
        <w:rPr>
          <w:lang w:eastAsia="en-US"/>
        </w:rPr>
        <w:t>OIB 80794419575</w:t>
      </w:r>
    </w:p>
    <w:p w:rsidRDefault="00A61704" w:rsidP="00E54888" w:rsidR="00A61704">
      <w:pPr>
        <w:ind w:left="709"/>
        <w:rPr>
          <w:lang w:eastAsia="en-US"/>
        </w:rPr>
      </w:pPr>
    </w:p>
    <w:p w:rsidRDefault="00A61704" w:rsidP="00E54888" w:rsidR="00A61704">
      <w:pPr>
        <w:ind w:left="709"/>
        <w:rPr>
          <w:lang w:eastAsia="en-US"/>
        </w:rPr>
      </w:pPr>
      <w:r w:rsidRPr="00A61704">
        <w:rPr>
          <w:lang w:eastAsia="en-US"/>
        </w:rPr>
        <w:lastRenderedPageBreak/>
        <w:t xml:space="preserve">UNIX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</w:t>
      </w:r>
      <w:r>
        <w:rPr>
          <w:lang w:eastAsia="en-US"/>
        </w:rPr>
        <w:tab/>
        <w:t xml:space="preserve">      </w:t>
      </w:r>
      <w:r w:rsidR="00B868BC">
        <w:rPr>
          <w:lang w:eastAsia="en-US"/>
        </w:rPr>
        <w:t xml:space="preserve">   </w:t>
      </w:r>
      <w:r>
        <w:rPr>
          <w:lang w:eastAsia="en-US"/>
        </w:rPr>
        <w:t>33.000,00 kn</w:t>
      </w:r>
    </w:p>
    <w:p w:rsidRDefault="00A61704" w:rsidP="00E54888" w:rsidR="00A61704">
      <w:pPr>
        <w:ind w:left="709"/>
        <w:rPr>
          <w:lang w:eastAsia="en-US"/>
        </w:rPr>
      </w:pPr>
      <w:r w:rsidRPr="00A61704">
        <w:rPr>
          <w:lang w:eastAsia="en-US"/>
        </w:rPr>
        <w:t xml:space="preserve">Rijeka, Korzo 2a, </w:t>
      </w:r>
    </w:p>
    <w:p w:rsidRDefault="00A61704" w:rsidP="00E54888" w:rsidR="00A61704">
      <w:pPr>
        <w:ind w:left="709"/>
        <w:rPr>
          <w:lang w:eastAsia="en-US"/>
        </w:rPr>
      </w:pPr>
      <w:r w:rsidRPr="00A61704">
        <w:rPr>
          <w:lang w:eastAsia="en-US"/>
        </w:rPr>
        <w:t>OIB 77486440254</w:t>
      </w:r>
    </w:p>
    <w:p w:rsidRDefault="00A61704" w:rsidP="00E54888" w:rsidR="00A61704">
      <w:pPr>
        <w:ind w:left="709"/>
        <w:rPr>
          <w:lang w:eastAsia="en-US"/>
        </w:rPr>
      </w:pPr>
    </w:p>
    <w:p w:rsidRDefault="00A7203C" w:rsidP="00A7203C" w:rsidR="00A7203C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="00A61704" w:rsidRPr="0076568E">
        <w:rPr>
          <w:b/>
          <w:lang w:eastAsia="en-US"/>
        </w:rPr>
        <w:t>ARHITEKT d.o.o. za projektiranje, konzalting i izvođenje radova u građevinarstvu, Split, Karamanova 1, OIB 23036988540</w:t>
      </w:r>
      <w:r w:rsidR="00A61704">
        <w:rPr>
          <w:lang w:eastAsia="en-US"/>
        </w:rPr>
        <w:t xml:space="preserve"> </w:t>
      </w:r>
      <w:r>
        <w:rPr>
          <w:lang w:eastAsia="en-US"/>
        </w:rPr>
        <w:t>u iznosu 50</w:t>
      </w:r>
      <w:r w:rsidR="00A61704">
        <w:rPr>
          <w:lang w:eastAsia="en-US"/>
        </w:rPr>
        <w:t>,00</w:t>
      </w:r>
      <w:r>
        <w:rPr>
          <w:lang w:eastAsia="en-US"/>
        </w:rPr>
        <w:t xml:space="preserve"> kn.</w:t>
      </w:r>
    </w:p>
    <w:p w:rsidRDefault="00B62EDF" w:rsidP="00A7203C" w:rsidR="00B62EDF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</w:t>
      </w:r>
      <w:r w:rsidR="00A61704" w:rsidRPr="00A61704">
        <w:rPr>
          <w:lang w:eastAsia="en-US"/>
        </w:rPr>
        <w:t>KONDURA društvo s ograničenom odgovornošću za trgovinu i proizvodnju unikatnih predmeta, Rijeka, Dragutina Tadijanovića 5</w:t>
      </w:r>
      <w:r w:rsidR="00A61704">
        <w:rPr>
          <w:b/>
          <w:lang w:eastAsia="en-US"/>
        </w:rPr>
        <w:t xml:space="preserve"> </w:t>
      </w:r>
      <w:r>
        <w:rPr>
          <w:lang w:eastAsia="en-US"/>
        </w:rPr>
        <w:t xml:space="preserve">je </w:t>
      </w:r>
      <w:r w:rsidR="00A61704">
        <w:rPr>
          <w:lang w:eastAsia="en-US"/>
        </w:rPr>
        <w:t xml:space="preserve">priznao </w:t>
      </w:r>
      <w:r>
        <w:rPr>
          <w:lang w:eastAsia="en-US"/>
        </w:rPr>
        <w:t xml:space="preserve">tražbinu </w:t>
      </w:r>
      <w:r w:rsidR="00A61704">
        <w:rPr>
          <w:lang w:eastAsia="en-US"/>
        </w:rPr>
        <w:t xml:space="preserve">u iznosu 50,00 kn. </w:t>
      </w:r>
    </w:p>
    <w:p w:rsidRDefault="00B62EDF" w:rsidP="00A7203C" w:rsidR="00A653A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="00A61704" w:rsidRPr="00A61704">
        <w:rPr>
          <w:lang w:eastAsia="en-US"/>
        </w:rPr>
        <w:t>ARHITEKT d.o.o. za projektiranje, konzalting i izvođenje radova u građevinarstvu, Split, Karamanova 1</w:t>
      </w:r>
      <w:r w:rsidR="00A61704">
        <w:rPr>
          <w:lang w:eastAsia="en-US"/>
        </w:rPr>
        <w:t xml:space="preserve">, </w:t>
      </w:r>
      <w:r w:rsidR="00A61704" w:rsidRPr="00A61704">
        <w:rPr>
          <w:lang w:eastAsia="en-US"/>
        </w:rPr>
        <w:t>OIB 23036988540</w:t>
      </w:r>
      <w:r w:rsidR="00A61704">
        <w:rPr>
          <w:lang w:eastAsia="en-US"/>
        </w:rPr>
        <w:t xml:space="preserve"> </w:t>
      </w:r>
      <w:r>
        <w:rPr>
          <w:lang w:eastAsia="en-US"/>
        </w:rPr>
        <w:t xml:space="preserve">upućuje se </w:t>
      </w:r>
      <w:r w:rsidR="00A7203C">
        <w:rPr>
          <w:lang w:eastAsia="en-US"/>
        </w:rPr>
        <w:t>na parnic</w:t>
      </w:r>
      <w:r>
        <w:rPr>
          <w:lang w:eastAsia="en-US"/>
        </w:rPr>
        <w:t>u</w:t>
      </w:r>
      <w:r w:rsidR="00A7203C">
        <w:rPr>
          <w:lang w:eastAsia="en-US"/>
        </w:rPr>
        <w:t xml:space="preserve"> protiv dužnika radi utvrđivanja osporene tražbine u iznosu </w:t>
      </w:r>
      <w:r w:rsidR="00A61704">
        <w:rPr>
          <w:lang w:eastAsia="en-US"/>
        </w:rPr>
        <w:t>50,00</w:t>
      </w:r>
      <w:r w:rsidR="00A7203C">
        <w:rPr>
          <w:lang w:eastAsia="en-US"/>
        </w:rPr>
        <w:t xml:space="preserve"> kn, u roku od osam dana od dana pravomoćnosti rješenja o upućivanju u parnicu, odnosno primitka drugostupanjske odluke</w:t>
      </w:r>
      <w:r w:rsidR="00537C40">
        <w:rPr>
          <w:lang w:eastAsia="en-US"/>
        </w:rPr>
        <w:t xml:space="preserve"> jer će se u protivnom </w:t>
      </w:r>
      <w:r w:rsidR="00A7203C">
        <w:rPr>
          <w:lang w:eastAsia="en-US"/>
        </w:rPr>
        <w:t>smatrat</w:t>
      </w:r>
      <w:r w:rsidR="00537C40">
        <w:rPr>
          <w:lang w:eastAsia="en-US"/>
        </w:rPr>
        <w:t>i</w:t>
      </w:r>
      <w:r w:rsidR="00A7203C">
        <w:rPr>
          <w:lang w:eastAsia="en-US"/>
        </w:rPr>
        <w:t xml:space="preserve"> da je odustao od prava na vođenje parnice.</w:t>
      </w:r>
    </w:p>
    <w:p w:rsidRDefault="00A61704" w:rsidP="007D4134" w:rsidR="00A7203C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B868BC" w:rsidP="007D4134" w:rsidR="00B868BC">
      <w:pPr>
        <w:ind w:left="709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="00A61704" w:rsidRPr="0076568E">
        <w:rPr>
          <w:b/>
          <w:lang w:eastAsia="en-US"/>
        </w:rPr>
        <w:t>ANTUNA BELIĆ, Žrnovo, Žrnovo 257, OIB 42231995585</w:t>
      </w:r>
      <w:r w:rsidR="00A61704" w:rsidRPr="00A61704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iznosu </w:t>
      </w:r>
      <w:r w:rsidR="00A61704">
        <w:rPr>
          <w:lang w:eastAsia="en-US"/>
        </w:rPr>
        <w:t>167.128,00</w:t>
      </w:r>
      <w:r>
        <w:rPr>
          <w:lang w:eastAsia="en-US"/>
        </w:rPr>
        <w:t xml:space="preserve">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</w:t>
      </w:r>
      <w:r w:rsidR="00A61704" w:rsidRPr="00A61704">
        <w:rPr>
          <w:lang w:eastAsia="en-US"/>
        </w:rPr>
        <w:t>KONDURA društvo s ograničenom odgovornošću za trgovinu i proizvodnju unikatnih predmeta, Rijeka, Dragutina Tadijanovića 5</w:t>
      </w:r>
      <w:r w:rsidR="00A61704" w:rsidRPr="00A61704">
        <w:rPr>
          <w:b/>
          <w:lang w:eastAsia="en-US"/>
        </w:rPr>
        <w:t xml:space="preserve"> </w:t>
      </w:r>
      <w:r>
        <w:rPr>
          <w:lang w:eastAsia="en-US"/>
        </w:rPr>
        <w:t xml:space="preserve">osporio je tražbinu vjerovnika u iznosu </w:t>
      </w:r>
      <w:r w:rsidR="00A61704">
        <w:rPr>
          <w:lang w:eastAsia="en-US"/>
        </w:rPr>
        <w:t>167.128,00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="00A61704" w:rsidRPr="00A61704">
        <w:rPr>
          <w:lang w:eastAsia="en-US"/>
        </w:rPr>
        <w:t>ANTUN BELIĆ, Žrnovo, Žrnovo 257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upućuje se na parnicu protiv dužnika radi utvrđivanja osporene tražbine u iznosu </w:t>
      </w:r>
      <w:r w:rsidR="00A61704">
        <w:rPr>
          <w:lang w:eastAsia="en-US"/>
        </w:rPr>
        <w:t>167.128,00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76568E" w:rsidP="00A7203C" w:rsidR="0076568E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="0076568E" w:rsidRPr="0076568E">
        <w:rPr>
          <w:b/>
          <w:lang w:eastAsia="en-US"/>
        </w:rPr>
        <w:t>BOBAN trgovina i zastupanje d.o.o. Rijeka, Braće Cetine 5, OIB 38944753530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iznosu </w:t>
      </w:r>
      <w:r w:rsidR="0076568E">
        <w:rPr>
          <w:lang w:eastAsia="en-US"/>
        </w:rPr>
        <w:t>62,50</w:t>
      </w:r>
      <w:r>
        <w:rPr>
          <w:lang w:eastAsia="en-US"/>
        </w:rPr>
        <w:t xml:space="preserve">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</w:t>
      </w:r>
      <w:r w:rsidR="0076568E" w:rsidRPr="00A61704">
        <w:rPr>
          <w:lang w:eastAsia="en-US"/>
        </w:rPr>
        <w:t>KONDURA društvo s ograničenom odgovornošću za trgovinu i proizvodnju unikatnih predmeta, Rijeka, Dragutina Tadijanovića 5</w:t>
      </w:r>
      <w:r w:rsidR="0076568E" w:rsidRPr="0076568E">
        <w:rPr>
          <w:b/>
          <w:lang w:eastAsia="en-US"/>
        </w:rPr>
        <w:t xml:space="preserve"> </w:t>
      </w:r>
      <w:r>
        <w:rPr>
          <w:lang w:eastAsia="en-US"/>
        </w:rPr>
        <w:t xml:space="preserve">je </w:t>
      </w:r>
      <w:r w:rsidR="0076568E">
        <w:rPr>
          <w:lang w:eastAsia="en-US"/>
        </w:rPr>
        <w:t xml:space="preserve">priznao </w:t>
      </w:r>
      <w:r>
        <w:rPr>
          <w:lang w:eastAsia="en-US"/>
        </w:rPr>
        <w:t xml:space="preserve">tražbinu vjerovnika u iznosu </w:t>
      </w:r>
      <w:r w:rsidR="0076568E">
        <w:rPr>
          <w:lang w:eastAsia="en-US"/>
        </w:rPr>
        <w:t>62,50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76568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="0076568E" w:rsidRPr="0076568E">
        <w:rPr>
          <w:lang w:eastAsia="en-US"/>
        </w:rPr>
        <w:t>BOBAN trgovina i zastupanje d.o.o. Rijeka, Braće Cetine 5, OIB 38944753530</w:t>
      </w:r>
      <w:r w:rsidR="0076568E">
        <w:rPr>
          <w:lang w:eastAsia="en-US"/>
        </w:rPr>
        <w:t xml:space="preserve"> upućuje se na parnicu protiv dužnika radi utvrđivanja osporene tražbine u iznosu 50,00 kn, u roku od osam dana od dana pravomoćnosti rješenja o upućivanju u parnicu, odnosno primitka drugostupanjske odluke jer će se u protivnom smatrati da je odustao od prava na vođenje parnice.</w:t>
      </w:r>
    </w:p>
    <w:p w:rsidRDefault="0076568E" w:rsidP="007D4134" w:rsidR="0076568E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B868BC" w:rsidP="00A7203C" w:rsidR="00B868BC">
      <w:pPr>
        <w:ind w:firstLine="709"/>
        <w:jc w:val="both"/>
        <w:rPr>
          <w:lang w:eastAsia="en-US"/>
        </w:rPr>
      </w:pPr>
    </w:p>
    <w:p w:rsidRDefault="0076568E" w:rsidP="00A7203C" w:rsidR="0076568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priznao tražbinu vjerovnika </w:t>
      </w:r>
      <w:r w:rsidRPr="0076568E">
        <w:rPr>
          <w:b/>
          <w:lang w:eastAsia="en-US"/>
        </w:rPr>
        <w:t>GRAD KORČULA, Korčula, Trg Antuna i Stjepana Radića 1, OIB 92770362982</w:t>
      </w:r>
      <w:r w:rsidRPr="00B50BD0">
        <w:rPr>
          <w:lang w:eastAsia="en-US"/>
        </w:rPr>
        <w:t xml:space="preserve"> </w:t>
      </w:r>
      <w:r>
        <w:rPr>
          <w:lang w:eastAsia="en-US"/>
        </w:rPr>
        <w:t>u cijelosti.</w:t>
      </w:r>
    </w:p>
    <w:p w:rsidRDefault="0076568E" w:rsidP="00A7203C" w:rsidR="0076568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</w:t>
      </w:r>
      <w:r w:rsidRPr="00A61704">
        <w:rPr>
          <w:lang w:eastAsia="en-US"/>
        </w:rPr>
        <w:t>KONDURA društvo s ograničenom odgovornošću za trgovinu i proizvodnju unikatnih predmeta, Rijeka, Dragutina Tadijanovića 5</w:t>
      </w:r>
      <w:r w:rsidRPr="0076568E">
        <w:rPr>
          <w:b/>
          <w:lang w:eastAsia="en-US"/>
        </w:rPr>
        <w:t xml:space="preserve"> </w:t>
      </w:r>
      <w:r>
        <w:rPr>
          <w:lang w:eastAsia="en-US"/>
        </w:rPr>
        <w:t>je osporio tražbinu vjerovnika u iznosu 17.258,99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76568E" w:rsidP="00A7203C" w:rsidR="0076568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76568E">
        <w:rPr>
          <w:lang w:eastAsia="en-US"/>
        </w:rPr>
        <w:t>GRAD KORČULA, Korčula, Trg Antuna i Stjepana Radića 1, OIB 92770362982</w:t>
      </w:r>
      <w:r>
        <w:rPr>
          <w:lang w:eastAsia="en-US"/>
        </w:rPr>
        <w:t xml:space="preserve"> upućuje se na parnicu protiv dužnika radi utvrđivanja osporene tražbine u iznosu 17.258,99 kn, u roku od osam dana od dana pravomoćnosti rješenja o upućivanju u parnicu, odnosno primitka drugostupanjske odluke jer će se u protivnom smatrati da je odustao od prava na vođenje parnice.</w:t>
      </w:r>
    </w:p>
    <w:p w:rsidRDefault="0076568E" w:rsidP="00A7203C" w:rsidR="0076568E">
      <w:pPr>
        <w:ind w:firstLine="709"/>
        <w:jc w:val="both"/>
        <w:rPr>
          <w:lang w:eastAsia="en-US"/>
        </w:rPr>
      </w:pPr>
    </w:p>
    <w:p w:rsidRDefault="0076568E" w:rsidP="00A7203C" w:rsidR="0076568E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="006E75FB" w:rsidRPr="006E75FB">
        <w:rPr>
          <w:b/>
          <w:lang w:eastAsia="en-US"/>
        </w:rPr>
        <w:t>HOTEL AMFITEATAR d.o.o. Rijeka, Korzo 30, OIB 80794419575</w:t>
      </w:r>
      <w:r w:rsidR="006E75FB">
        <w:rPr>
          <w:b/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iznosu </w:t>
      </w:r>
      <w:r w:rsidR="006E75FB">
        <w:rPr>
          <w:lang w:eastAsia="en-US"/>
        </w:rPr>
        <w:t>654,00</w:t>
      </w:r>
      <w:r>
        <w:rPr>
          <w:lang w:eastAsia="en-US"/>
        </w:rPr>
        <w:t xml:space="preserve">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</w:t>
      </w:r>
      <w:r w:rsidR="006E75FB" w:rsidRPr="00A61704">
        <w:rPr>
          <w:lang w:eastAsia="en-US"/>
        </w:rPr>
        <w:t>KONDURA društvo s ograničenom odgovornošću za trgovinu i proizvodnju unikatnih predmeta, Rijeka, Dragutina Tadijanovića 5</w:t>
      </w:r>
      <w:r w:rsidR="006E75FB" w:rsidRPr="006E75FB">
        <w:rPr>
          <w:b/>
          <w:lang w:eastAsia="en-US"/>
        </w:rPr>
        <w:t xml:space="preserve"> </w:t>
      </w:r>
      <w:r>
        <w:rPr>
          <w:lang w:eastAsia="en-US"/>
        </w:rPr>
        <w:t xml:space="preserve">je </w:t>
      </w:r>
      <w:r w:rsidR="006E75FB">
        <w:rPr>
          <w:lang w:eastAsia="en-US"/>
        </w:rPr>
        <w:t xml:space="preserve">priznao </w:t>
      </w:r>
      <w:r>
        <w:rPr>
          <w:lang w:eastAsia="en-US"/>
        </w:rPr>
        <w:t xml:space="preserve">tražbinu vjerovnika u iznosu </w:t>
      </w:r>
      <w:r w:rsidR="006E75FB">
        <w:rPr>
          <w:lang w:eastAsia="en-US"/>
        </w:rPr>
        <w:t>654,00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="006E75FB" w:rsidRPr="006E75FB">
        <w:rPr>
          <w:lang w:eastAsia="en-US"/>
        </w:rPr>
        <w:t>HOTEL AMFITEATAR d.o.o. Rijeka, Korzo 30, OIB 80794419575</w:t>
      </w:r>
      <w:r w:rsidR="006E75FB">
        <w:rPr>
          <w:lang w:eastAsia="en-US"/>
        </w:rPr>
        <w:t xml:space="preserve"> </w:t>
      </w:r>
      <w:r>
        <w:rPr>
          <w:lang w:eastAsia="en-US"/>
        </w:rPr>
        <w:t xml:space="preserve">upućuje se na parnicu protiv dužnika radi utvrđivanja osporene tražbine u iznosu </w:t>
      </w:r>
      <w:r w:rsidR="006E75FB">
        <w:rPr>
          <w:lang w:eastAsia="en-US"/>
        </w:rPr>
        <w:t>654,00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6E75FB" w:rsidP="007D4134" w:rsidR="006E75FB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6E75FB" w:rsidP="00A7203C" w:rsidR="006E75FB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6E75FB">
        <w:rPr>
          <w:b/>
          <w:lang w:eastAsia="en-US"/>
        </w:rPr>
        <w:t>UNIX d.o.o. Rijeka, Korzo 2a, OIB 77486440254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u iznosu </w:t>
      </w:r>
      <w:r w:rsidR="00D732F2">
        <w:rPr>
          <w:lang w:eastAsia="en-US"/>
        </w:rPr>
        <w:t>33.000</w:t>
      </w:r>
      <w:r>
        <w:rPr>
          <w:lang w:eastAsia="en-US"/>
        </w:rPr>
        <w:t>,00 kn.</w:t>
      </w:r>
    </w:p>
    <w:p w:rsidRDefault="006E75FB" w:rsidP="00A7203C" w:rsidR="006E75F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</w:t>
      </w:r>
      <w:r w:rsidRPr="00A61704">
        <w:rPr>
          <w:lang w:eastAsia="en-US"/>
        </w:rPr>
        <w:t>KONDURA društvo s ograničenom odgovornošću za trgovinu i proizvodnju unikatnih predmeta, Rijeka, Dragutina Tadijanovića 5</w:t>
      </w:r>
      <w:r w:rsidRPr="006E75FB">
        <w:rPr>
          <w:b/>
          <w:lang w:eastAsia="en-US"/>
        </w:rPr>
        <w:t xml:space="preserve"> </w:t>
      </w:r>
      <w:r>
        <w:rPr>
          <w:lang w:eastAsia="en-US"/>
        </w:rPr>
        <w:t xml:space="preserve">je priznao tražbinu vjerovnika u iznosu </w:t>
      </w:r>
      <w:r w:rsidR="00D732F2">
        <w:rPr>
          <w:lang w:eastAsia="en-US"/>
        </w:rPr>
        <w:t>33.000</w:t>
      </w:r>
      <w:r>
        <w:rPr>
          <w:lang w:eastAsia="en-US"/>
        </w:rPr>
        <w:t>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6E75FB" w:rsidP="00A7203C" w:rsidR="006E75F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6E75FB">
        <w:rPr>
          <w:lang w:eastAsia="en-US"/>
        </w:rPr>
        <w:t>UNIX d.o.o. Rijeka, Korzo 2a, OIB 77486440254</w:t>
      </w:r>
      <w:r>
        <w:rPr>
          <w:lang w:eastAsia="en-US"/>
        </w:rPr>
        <w:t xml:space="preserve"> upućuje se na parnicu protiv dužnika radi utvrđivanja osporene tražbine u iznosu </w:t>
      </w:r>
      <w:r w:rsidR="00D732F2">
        <w:rPr>
          <w:lang w:eastAsia="en-US"/>
        </w:rPr>
        <w:t>33.000</w:t>
      </w:r>
      <w:r>
        <w:rPr>
          <w:lang w:eastAsia="en-US"/>
        </w:rPr>
        <w:t>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6E75FB" w:rsidP="007D4134" w:rsidR="006E75FB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30222D" w:rsidP="0030222D" w:rsidR="0030222D" w:rsidRPr="00B62EDF">
      <w:pPr>
        <w:pStyle w:val="Naslov2"/>
        <w:jc w:val="center"/>
        <w:rPr>
          <w:b w:val="false"/>
          <w:bCs w:val="false"/>
          <w:szCs w:val="24"/>
        </w:rPr>
      </w:pPr>
      <w:r w:rsidRPr="00B62EDF">
        <w:rPr>
          <w:b w:val="false"/>
          <w:bCs w:val="false"/>
          <w:szCs w:val="24"/>
        </w:rPr>
        <w:t>Obrazloženje</w:t>
      </w:r>
    </w:p>
    <w:p w:rsidRDefault="00032560" w:rsidP="00032560" w:rsidR="00032560" w:rsidRPr="00253D1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 xml:space="preserve">Na ročištu </w:t>
      </w:r>
      <w:r w:rsidR="00A653A9">
        <w:t xml:space="preserve">radi ispitivanja tražbina </w:t>
      </w:r>
      <w:r w:rsidRPr="00253D10">
        <w:t>ispitane su prijavljene tražbine.</w:t>
      </w:r>
    </w:p>
    <w:p w:rsidRDefault="00A653A9" w:rsidP="00640807" w:rsidR="00F8123F">
      <w:pPr>
        <w:ind w:firstLine="720"/>
        <w:jc w:val="both"/>
      </w:pPr>
      <w:r>
        <w:t>Sud je</w:t>
      </w:r>
      <w:r w:rsidR="0030222D" w:rsidRPr="00253D10">
        <w:t xml:space="preserve"> na temelju čl</w:t>
      </w:r>
      <w:r w:rsidR="00F454A0">
        <w:t>.</w:t>
      </w:r>
      <w:r>
        <w:t>49</w:t>
      </w:r>
      <w:r w:rsidR="0030222D" w:rsidRPr="00253D10">
        <w:t>. st</w:t>
      </w:r>
      <w:r w:rsidR="00F454A0">
        <w:t>.</w:t>
      </w:r>
      <w:r w:rsidR="0030222D" w:rsidRPr="00253D10">
        <w:t xml:space="preserve">2. Stečajnog zakona </w:t>
      </w:r>
      <w:r w:rsidR="00C74E9D" w:rsidRPr="00253D10">
        <w:t>(N</w:t>
      </w:r>
      <w:r w:rsidR="00B12759">
        <w:t xml:space="preserve">arodne novine broj </w:t>
      </w:r>
      <w:r>
        <w:t>71/15</w:t>
      </w:r>
      <w:r w:rsidR="00D732F2">
        <w:t xml:space="preserve"> i 104/17</w:t>
      </w:r>
      <w:r>
        <w:t>, dal</w:t>
      </w:r>
      <w:r w:rsidR="007D03DC" w:rsidRPr="00253D10">
        <w:t>je:</w:t>
      </w:r>
      <w:r w:rsidR="00640807" w:rsidRPr="00253D10">
        <w:t xml:space="preserve"> </w:t>
      </w:r>
      <w:r w:rsidR="007D03DC" w:rsidRPr="00253D10">
        <w:t>SZ)</w:t>
      </w:r>
      <w:r w:rsidR="0030222D" w:rsidRPr="00253D10">
        <w:t xml:space="preserve"> sastavio tablicu ispitanih tražbina u koj</w:t>
      </w:r>
      <w:r>
        <w:t>oj</w:t>
      </w:r>
      <w:r w:rsidR="0030222D" w:rsidRPr="00253D10">
        <w:t xml:space="preserve"> su za svaku </w:t>
      </w:r>
      <w:r>
        <w:t xml:space="preserve">pojedinu </w:t>
      </w:r>
      <w:r w:rsidR="0030222D" w:rsidRPr="00253D10">
        <w:t>tražbinu uneseni podaci u koj</w:t>
      </w:r>
      <w:r>
        <w:t xml:space="preserve">em iznosu je tražbina </w:t>
      </w:r>
      <w:r w:rsidR="0030222D" w:rsidRPr="00253D10">
        <w:t>utvrđena</w:t>
      </w:r>
      <w:r w:rsidR="00F454A0">
        <w:t>, odnosno osporena, uz naznaku razloga osporavanja</w:t>
      </w:r>
      <w:r w:rsidR="0093393A">
        <w:t xml:space="preserve">. </w:t>
      </w:r>
    </w:p>
    <w:p w:rsidRDefault="0030222D" w:rsidP="00640807" w:rsidR="0030222D">
      <w:pPr>
        <w:ind w:firstLine="720"/>
        <w:jc w:val="both"/>
      </w:pPr>
      <w:r w:rsidRPr="00253D10">
        <w:t xml:space="preserve">Tražbine </w:t>
      </w:r>
      <w:r w:rsidR="00A653A9">
        <w:t xml:space="preserve">prijavljene u propisanom roku i </w:t>
      </w:r>
      <w:r w:rsidRPr="00253D10">
        <w:t xml:space="preserve">označene </w:t>
      </w:r>
      <w:r w:rsidR="00D049A5">
        <w:t xml:space="preserve">u </w:t>
      </w:r>
      <w:r w:rsidR="00F454A0">
        <w:t>točki I. izreke</w:t>
      </w:r>
      <w:r w:rsidR="00A653A9">
        <w:t xml:space="preserve"> </w:t>
      </w:r>
      <w:r w:rsidRPr="00253D10">
        <w:t xml:space="preserve">rješenja </w:t>
      </w:r>
      <w:r w:rsidR="00B224E2" w:rsidRPr="00253D10">
        <w:t xml:space="preserve">smatraju </w:t>
      </w:r>
      <w:r w:rsidRPr="00253D10">
        <w:t xml:space="preserve">se na temelju članka </w:t>
      </w:r>
      <w:r w:rsidR="00A653A9">
        <w:t>4</w:t>
      </w:r>
      <w:r w:rsidRPr="00253D10">
        <w:t>7.</w:t>
      </w:r>
      <w:r w:rsidR="00B23DF4" w:rsidRPr="00253D10">
        <w:t>SZ-a</w:t>
      </w:r>
      <w:r w:rsidRPr="00253D10">
        <w:t xml:space="preserve"> utvrđenim, budući ih nije osporio </w:t>
      </w:r>
      <w:r w:rsidR="00A653A9">
        <w:t>dužnik, povjerenik ili vjerovnik</w:t>
      </w:r>
      <w:r w:rsidRPr="00253D10">
        <w:t>.</w:t>
      </w:r>
    </w:p>
    <w:p w:rsidRDefault="00BA0CBE" w:rsidP="00640807" w:rsidR="00BA0CBE">
      <w:pPr>
        <w:ind w:firstLine="720"/>
        <w:jc w:val="both"/>
      </w:pPr>
    </w:p>
    <w:p w:rsidRDefault="00B224E2" w:rsidP="00A7203C" w:rsidR="00D732F2">
      <w:pPr>
        <w:ind w:firstLine="709"/>
        <w:jc w:val="both"/>
        <w:rPr>
          <w:lang w:eastAsia="en-US"/>
        </w:rPr>
      </w:pPr>
      <w:r>
        <w:t xml:space="preserve">  </w:t>
      </w:r>
      <w:r w:rsidR="00BA0CBE">
        <w:rPr>
          <w:lang w:eastAsia="en-US"/>
        </w:rPr>
        <w:t xml:space="preserve">Povjerenik je osporio tražbinu vjerovnika </w:t>
      </w:r>
      <w:r w:rsidR="00D732F2" w:rsidRPr="00D732F2">
        <w:rPr>
          <w:b/>
          <w:lang w:eastAsia="en-US"/>
        </w:rPr>
        <w:t xml:space="preserve">ARHITEKT d.o.o. za projektiranje, konzalting i izvođenje radova u građevinarstvu, Split, Karamanova 1, OIB 23036988540 </w:t>
      </w:r>
      <w:r w:rsidR="00BA0CBE">
        <w:rPr>
          <w:lang w:eastAsia="en-US"/>
        </w:rPr>
        <w:t xml:space="preserve"> u iznosu </w:t>
      </w:r>
      <w:r w:rsidR="00D732F2">
        <w:rPr>
          <w:lang w:eastAsia="en-US"/>
        </w:rPr>
        <w:t>50,00</w:t>
      </w:r>
      <w:r w:rsidR="00BA0CBE">
        <w:rPr>
          <w:lang w:eastAsia="en-US"/>
        </w:rPr>
        <w:t xml:space="preserve"> kn, </w:t>
      </w:r>
      <w:r w:rsidR="00D732F2" w:rsidRPr="00D732F2">
        <w:rPr>
          <w:lang w:eastAsia="en-US"/>
        </w:rPr>
        <w:t xml:space="preserve">budući prijava nije dostavljena, a povjereniku nisu dostavljeni nikakvi dokazi, niti je uspio stupiti u kontakt sa zastupnikom dužnika po zakonu.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>Valjalo je stoga vjerovnika na temelju čl.48. st.1. SZ-a uputiti na parnicu</w:t>
      </w:r>
      <w:r w:rsidR="00855B82">
        <w:rPr>
          <w:lang w:eastAsia="en-US"/>
        </w:rPr>
        <w:t xml:space="preserve"> protiv dužnika</w:t>
      </w:r>
      <w:r>
        <w:rPr>
          <w:lang w:eastAsia="en-US"/>
        </w:rPr>
        <w:t xml:space="preserve"> radi utvrđivanja osporene tražbine. </w:t>
      </w:r>
    </w:p>
    <w:p w:rsidRDefault="00D732F2" w:rsidP="007D4134" w:rsidR="00D732F2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BA0CBE" w:rsidP="007D4134" w:rsidR="00BA0CBE">
      <w:pPr>
        <w:ind w:left="709"/>
        <w:rPr>
          <w:lang w:eastAsia="en-US"/>
        </w:rPr>
      </w:pPr>
    </w:p>
    <w:p w:rsidRDefault="00D732F2" w:rsidP="00A7203C" w:rsidR="00D732F2">
      <w:pPr>
        <w:ind w:firstLine="709"/>
        <w:jc w:val="both"/>
        <w:rPr>
          <w:lang w:eastAsia="en-US"/>
        </w:rPr>
      </w:pPr>
      <w:r>
        <w:t xml:space="preserve">  </w:t>
      </w:r>
      <w:r>
        <w:rPr>
          <w:lang w:eastAsia="en-US"/>
        </w:rPr>
        <w:t xml:space="preserve">Povjerenik je osporio tražbinu vjerovnika </w:t>
      </w:r>
      <w:r w:rsidRPr="00D732F2">
        <w:rPr>
          <w:b/>
          <w:lang w:eastAsia="en-US"/>
        </w:rPr>
        <w:t xml:space="preserve">ANTUNA BELIĆ, Žrnovo, Žrnovo 257, OIB 42231995585 </w:t>
      </w:r>
      <w:r w:rsidRPr="00D732F2">
        <w:rPr>
          <w:lang w:eastAsia="en-US"/>
        </w:rPr>
        <w:t>u iznosu 167.128,00</w:t>
      </w:r>
      <w:r>
        <w:rPr>
          <w:lang w:eastAsia="en-US"/>
        </w:rPr>
        <w:t xml:space="preserve"> kn, </w:t>
      </w:r>
      <w:r w:rsidRPr="00D732F2">
        <w:rPr>
          <w:lang w:eastAsia="en-US"/>
        </w:rPr>
        <w:t xml:space="preserve">budući prijava nije dostavljena, a povjereniku nisu dostavljeni nikakvi dokazi, niti je uspio stupiti u kontakt sa zastupnikom dužnika po zakonu. </w:t>
      </w:r>
    </w:p>
    <w:p w:rsidRDefault="00855B82" w:rsidP="00A7203C" w:rsidR="00855B8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je osporio tražbinu vjerovnika </w:t>
      </w:r>
      <w:r w:rsidRPr="00D732F2">
        <w:rPr>
          <w:b/>
          <w:lang w:eastAsia="en-US"/>
        </w:rPr>
        <w:t xml:space="preserve">ANTUNA BELIĆ, Žrnovo, Žrnovo 257, OIB 42231995585 </w:t>
      </w:r>
      <w:r w:rsidRPr="00D732F2">
        <w:rPr>
          <w:lang w:eastAsia="en-US"/>
        </w:rPr>
        <w:t>u iznosu 167.128,00</w:t>
      </w:r>
      <w:r>
        <w:rPr>
          <w:lang w:eastAsia="en-US"/>
        </w:rPr>
        <w:t xml:space="preserve"> kn </w:t>
      </w:r>
      <w:r w:rsidRPr="00855B82">
        <w:rPr>
          <w:lang w:eastAsia="en-US"/>
        </w:rPr>
        <w:t xml:space="preserve">jer je u trenutku pripreme dokumentacije tražbina bila knjigovodstveno provedena, ali nakon kontrole faktura i dokumentacije dužnik je utvrdio da je za istu nastupila zastara.  </w:t>
      </w:r>
    </w:p>
    <w:p w:rsidRDefault="00D732F2" w:rsidP="00BA0CBE" w:rsidR="00D732F2">
      <w:pPr>
        <w:pStyle w:val="Bezproreda"/>
        <w:jc w:val="both"/>
        <w:rPr>
          <w:lang w:eastAsia="en-US"/>
        </w:rPr>
      </w:pPr>
      <w:r>
        <w:rPr>
          <w:lang w:eastAsia="en-US"/>
        </w:rPr>
        <w:lastRenderedPageBreak/>
        <w:tab/>
        <w:t>Valjalo je stoga vjerovnika na temelju čl.48. st.1. SZ-a uputiti na parnicu</w:t>
      </w:r>
      <w:r w:rsidR="00855B82">
        <w:rPr>
          <w:lang w:eastAsia="en-US"/>
        </w:rPr>
        <w:t xml:space="preserve"> protiv dužnika</w:t>
      </w:r>
      <w:r>
        <w:rPr>
          <w:lang w:eastAsia="en-US"/>
        </w:rPr>
        <w:t xml:space="preserve"> radi utvrđivanja osporene tražbine. </w:t>
      </w:r>
    </w:p>
    <w:p w:rsidRDefault="0093393A" w:rsidP="00640807" w:rsidR="0093393A">
      <w:pPr>
        <w:ind w:firstLine="720"/>
        <w:jc w:val="both"/>
        <w:rPr>
          <w:lang w:eastAsia="en-US"/>
        </w:rPr>
      </w:pPr>
    </w:p>
    <w:p w:rsidRDefault="00855B82" w:rsidP="00A7203C" w:rsidR="00855B82">
      <w:pPr>
        <w:ind w:firstLine="709"/>
        <w:jc w:val="both"/>
        <w:rPr>
          <w:lang w:eastAsia="en-US"/>
        </w:rPr>
      </w:pPr>
      <w:r>
        <w:t xml:space="preserve">  </w:t>
      </w:r>
      <w:r>
        <w:rPr>
          <w:lang w:eastAsia="en-US"/>
        </w:rPr>
        <w:t xml:space="preserve">Povjerenik je osporio tražbinu vjerovnika </w:t>
      </w:r>
      <w:r w:rsidRPr="00855B82">
        <w:rPr>
          <w:b/>
          <w:lang w:eastAsia="en-US"/>
        </w:rPr>
        <w:t>BOBAN trgovina i zastupanje d.o.o. Rijeka, Braće Cetine 5, OIB 38944753530</w:t>
      </w:r>
      <w:r>
        <w:rPr>
          <w:b/>
          <w:lang w:eastAsia="en-US"/>
        </w:rPr>
        <w:t xml:space="preserve"> </w:t>
      </w:r>
      <w:r>
        <w:rPr>
          <w:lang w:eastAsia="en-US"/>
        </w:rPr>
        <w:t xml:space="preserve">u iznosu 62,50 kn, </w:t>
      </w:r>
      <w:r w:rsidRPr="00D732F2">
        <w:rPr>
          <w:lang w:eastAsia="en-US"/>
        </w:rPr>
        <w:t xml:space="preserve">budući prijava nije dostavljena, a povjereniku nisu dostavljeni nikakvi dokazi, niti je uspio stupiti u kontakt sa zastupnikom dužnika po zakonu. </w:t>
      </w:r>
    </w:p>
    <w:p w:rsidRDefault="00855B82" w:rsidP="00BA0CBE" w:rsidR="00855B82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st.2. SZ-a uputiti na parnicu protiv dužnika radi utvrđivanja osporene tražbine. </w:t>
      </w:r>
    </w:p>
    <w:p w:rsidRDefault="00855B82" w:rsidP="007D4134" w:rsidR="00855B82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855B82" w:rsidP="00640807" w:rsidR="00855B82">
      <w:pPr>
        <w:ind w:firstLine="720"/>
        <w:jc w:val="both"/>
        <w:rPr>
          <w:lang w:eastAsia="en-US"/>
        </w:rPr>
      </w:pPr>
    </w:p>
    <w:p w:rsidRDefault="00855B82" w:rsidP="00640807" w:rsidR="00855B82">
      <w:pPr>
        <w:ind w:firstLine="720"/>
        <w:jc w:val="both"/>
      </w:pPr>
    </w:p>
    <w:p w:rsidRDefault="00855B82" w:rsidP="00A7203C" w:rsidR="00855B82">
      <w:pPr>
        <w:ind w:firstLine="709"/>
        <w:jc w:val="both"/>
        <w:rPr>
          <w:lang w:eastAsia="en-US"/>
        </w:rPr>
      </w:pPr>
      <w:r>
        <w:t xml:space="preserve">  </w:t>
      </w:r>
      <w:r>
        <w:rPr>
          <w:lang w:eastAsia="en-US"/>
        </w:rPr>
        <w:t xml:space="preserve">Dužnik je osporio tražbinu vjerovnika </w:t>
      </w:r>
      <w:r w:rsidRPr="00855B82">
        <w:rPr>
          <w:b/>
          <w:lang w:eastAsia="en-US"/>
        </w:rPr>
        <w:t>GRAD</w:t>
      </w:r>
      <w:r>
        <w:rPr>
          <w:b/>
          <w:lang w:eastAsia="en-US"/>
        </w:rPr>
        <w:t>A</w:t>
      </w:r>
      <w:r w:rsidRPr="00855B82">
        <w:rPr>
          <w:b/>
          <w:lang w:eastAsia="en-US"/>
        </w:rPr>
        <w:t xml:space="preserve"> KORČULA, Korčula, Trg Antuna i Stjepana Radića 1, OIB 92770362982 </w:t>
      </w:r>
      <w:r>
        <w:rPr>
          <w:lang w:eastAsia="en-US"/>
        </w:rPr>
        <w:t>u iznosu 17.258,99 kn, zbog plaćanja.</w:t>
      </w:r>
    </w:p>
    <w:p w:rsidRDefault="00855B82" w:rsidP="00BA0CBE" w:rsidR="00855B82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protiv dužnika radi utvrđivanja osporene tražbine. </w:t>
      </w:r>
    </w:p>
    <w:p w:rsidRDefault="00855B82" w:rsidP="00BA0CBE" w:rsidR="00855B82">
      <w:pPr>
        <w:pStyle w:val="Bezproreda"/>
        <w:jc w:val="both"/>
        <w:rPr>
          <w:lang w:eastAsia="en-US"/>
        </w:rPr>
      </w:pPr>
    </w:p>
    <w:p w:rsidRDefault="00855B82" w:rsidP="00A7203C" w:rsidR="00855B82">
      <w:pPr>
        <w:ind w:firstLine="709"/>
        <w:jc w:val="both"/>
        <w:rPr>
          <w:lang w:eastAsia="en-US"/>
        </w:rPr>
      </w:pPr>
      <w:r>
        <w:t xml:space="preserve">  </w:t>
      </w:r>
      <w:r>
        <w:rPr>
          <w:lang w:eastAsia="en-US"/>
        </w:rPr>
        <w:t xml:space="preserve">Povjerenik je osporio tražbinu vjerovnika </w:t>
      </w:r>
      <w:r w:rsidRPr="00855B82">
        <w:rPr>
          <w:b/>
          <w:lang w:eastAsia="en-US"/>
        </w:rPr>
        <w:t xml:space="preserve">HOTEL AMFITEATAR d.o.o. Rijeka, Korzo 30, OIB 80794419575 </w:t>
      </w:r>
      <w:r w:rsidRPr="00855B82">
        <w:rPr>
          <w:lang w:eastAsia="en-US"/>
        </w:rPr>
        <w:t>u iznosu 654,00 kn</w:t>
      </w:r>
      <w:r>
        <w:rPr>
          <w:lang w:eastAsia="en-US"/>
        </w:rPr>
        <w:t xml:space="preserve">, </w:t>
      </w:r>
      <w:r w:rsidRPr="00D732F2">
        <w:rPr>
          <w:lang w:eastAsia="en-US"/>
        </w:rPr>
        <w:t xml:space="preserve">budući prijava nije dostavljena, a povjereniku nisu dostavljeni nikakvi dokazi, niti je uspio stupiti u kontakt sa zastupnikom dužnika po zakonu. </w:t>
      </w:r>
    </w:p>
    <w:p w:rsidRDefault="00855B82" w:rsidP="00BA0CBE" w:rsidR="00855B82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st.2. SZ-a uputiti na parnicu protiv dužnika radi utvrđivanja osporene tražbine. </w:t>
      </w:r>
    </w:p>
    <w:p w:rsidRDefault="00855B82" w:rsidP="007D4134" w:rsidR="00855B82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855B82" w:rsidP="00640807" w:rsidR="00855B82">
      <w:pPr>
        <w:ind w:firstLine="720"/>
        <w:jc w:val="both"/>
      </w:pPr>
    </w:p>
    <w:p w:rsidRDefault="00855B82" w:rsidP="00640807" w:rsidR="00855B82">
      <w:pPr>
        <w:ind w:firstLine="720"/>
        <w:jc w:val="both"/>
      </w:pPr>
    </w:p>
    <w:p w:rsidRDefault="00855B82" w:rsidP="00A7203C" w:rsidR="00855B82">
      <w:pPr>
        <w:ind w:firstLine="709"/>
        <w:jc w:val="both"/>
        <w:rPr>
          <w:lang w:eastAsia="en-US"/>
        </w:rPr>
      </w:pPr>
      <w:r>
        <w:t xml:space="preserve">  </w:t>
      </w:r>
      <w:r>
        <w:rPr>
          <w:lang w:eastAsia="en-US"/>
        </w:rPr>
        <w:t xml:space="preserve">Povjerenik je osporio tražbinu vjerovnika </w:t>
      </w:r>
      <w:r w:rsidRPr="00855B82">
        <w:rPr>
          <w:b/>
          <w:lang w:eastAsia="en-US"/>
        </w:rPr>
        <w:t xml:space="preserve">UNIX d.o.o. Rijeka, Korzo 2a, OIB 77486440254 </w:t>
      </w:r>
      <w:r>
        <w:rPr>
          <w:lang w:eastAsia="en-US"/>
        </w:rPr>
        <w:t>u iznosu 33.000,00 kn</w:t>
      </w:r>
      <w:r w:rsidRPr="00855B82">
        <w:rPr>
          <w:lang w:eastAsia="en-US"/>
        </w:rPr>
        <w:t>,</w:t>
      </w:r>
      <w:r>
        <w:rPr>
          <w:lang w:eastAsia="en-US"/>
        </w:rPr>
        <w:t xml:space="preserve"> </w:t>
      </w:r>
      <w:r w:rsidRPr="00D732F2">
        <w:rPr>
          <w:lang w:eastAsia="en-US"/>
        </w:rPr>
        <w:t xml:space="preserve">budući prijava nije dostavljena, a povjereniku nisu dostavljeni nikakvi dokazi, niti je uspio stupiti u kontakt sa zastupnikom dužnika po zakonu. </w:t>
      </w:r>
    </w:p>
    <w:p w:rsidRDefault="00855B82" w:rsidP="00BA0CBE" w:rsidR="00855B82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st.2. SZ-a uputiti na parnicu protiv dužnika radi utvrđivanja osporene tražbine. </w:t>
      </w:r>
    </w:p>
    <w:p w:rsidRDefault="00855B82" w:rsidP="007D4134" w:rsidR="00855B82">
      <w:pPr>
        <w:ind w:left="709"/>
        <w:rPr>
          <w:lang w:eastAsia="en-US"/>
        </w:rPr>
      </w:pPr>
      <w:r>
        <w:rPr>
          <w:lang w:eastAsia="en-US"/>
        </w:rPr>
        <w:t xml:space="preserve">Povjerenik u takvom postupku nastupa u ime i za račun te na trošak dužnika. </w:t>
      </w:r>
    </w:p>
    <w:p w:rsidRDefault="00855B82" w:rsidP="00640807" w:rsidR="00855B82" w:rsidRPr="00253D10">
      <w:pPr>
        <w:ind w:firstLine="720"/>
        <w:jc w:val="both"/>
      </w:pPr>
    </w:p>
    <w:p w:rsidRDefault="002F755F" w:rsidP="0030222D" w:rsidR="00D230BA">
      <w:pPr>
        <w:jc w:val="center"/>
      </w:pPr>
      <w:r w:rsidRPr="00253D10">
        <w:t xml:space="preserve">U Rijeci, </w:t>
      </w:r>
      <w:r w:rsidR="00D458AF">
        <w:t>04. lipnja 2018</w:t>
      </w:r>
      <w:r w:rsidR="00640807" w:rsidRPr="00253D10">
        <w:t xml:space="preserve">. </w:t>
      </w:r>
      <w:r w:rsidR="00D230BA">
        <w:t>g</w:t>
      </w:r>
      <w:r w:rsidR="00640807" w:rsidRPr="00253D10">
        <w:t>odine</w:t>
      </w:r>
    </w:p>
    <w:p w:rsidRDefault="00A653A9" w:rsidP="0030222D" w:rsidR="00A653A9" w:rsidRPr="00253D10">
      <w:pPr>
        <w:jc w:val="center"/>
      </w:pPr>
    </w:p>
    <w:p w:rsidRDefault="0030222D" w:rsidP="00D230BA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  </w:t>
      </w:r>
      <w:r w:rsidR="000842FE">
        <w:t>S</w:t>
      </w:r>
      <w:r w:rsidRPr="00253D10">
        <w:t>udac</w:t>
      </w:r>
    </w:p>
    <w:p w:rsidRDefault="0030222D" w:rsidP="009B2A45" w:rsidR="00DF79F1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="00D01C47">
        <w:rPr>
          <w:b/>
        </w:rPr>
        <w:t xml:space="preserve">   </w:t>
      </w:r>
      <w:r w:rsidRPr="00253D10">
        <w:t>Daniela Korlević</w:t>
      </w:r>
      <w:r w:rsidR="00DF79F1">
        <w:t xml:space="preserve"> </w:t>
      </w:r>
    </w:p>
    <w:p w:rsidRDefault="00EB5905" w:rsidP="00EB5905" w:rsidR="00EB5905">
      <w:pPr>
        <w:ind w:firstLine="708" w:left="1416"/>
        <w:jc w:val="right"/>
      </w:pPr>
    </w:p>
    <w:p w:rsidRDefault="0030222D" w:rsidP="0030222D" w:rsidR="0030222D" w:rsidRPr="00BA0CBE">
      <w:pPr>
        <w:jc w:val="both"/>
        <w:rPr>
          <w:b/>
        </w:rPr>
      </w:pPr>
      <w:r w:rsidRPr="00BA0CBE">
        <w:rPr>
          <w:b/>
        </w:rPr>
        <w:t>UPUTA O PRAVNOM LIJEKU:</w:t>
      </w:r>
    </w:p>
    <w:p w:rsidRDefault="0030222D" w:rsidP="0030222D" w:rsidR="00DF79F1" w:rsidRPr="00A653A9">
      <w:pPr>
        <w:jc w:val="both"/>
      </w:pPr>
      <w:r w:rsidRPr="00A653A9">
        <w:tab/>
        <w:t xml:space="preserve">Protiv rješenja pravo na žalbu ima </w:t>
      </w:r>
      <w:r w:rsidR="00A653A9">
        <w:t>dužnik</w:t>
      </w:r>
      <w:r w:rsidRPr="00A653A9">
        <w:t xml:space="preserve"> i svaki vjerovnik u dijelu koji se </w:t>
      </w:r>
      <w:r w:rsidR="00A653A9">
        <w:t xml:space="preserve">odnosi na njegovu </w:t>
      </w:r>
      <w:r w:rsidRPr="00A653A9">
        <w:t>prijavljen</w:t>
      </w:r>
      <w:r w:rsidR="00A653A9">
        <w:t>u</w:t>
      </w:r>
      <w:r w:rsidRPr="00A653A9">
        <w:t xml:space="preserve"> tražbin</w:t>
      </w:r>
      <w:r w:rsidR="00A653A9">
        <w:t>u</w:t>
      </w:r>
      <w:r w:rsidRPr="00A653A9">
        <w:t xml:space="preserve"> i tražbin</w:t>
      </w:r>
      <w:r w:rsidR="00A653A9">
        <w:t xml:space="preserve">u </w:t>
      </w:r>
      <w:r w:rsidRPr="00A653A9">
        <w:t>koj</w:t>
      </w:r>
      <w:r w:rsidR="00B23DF4" w:rsidRPr="00A653A9">
        <w:t xml:space="preserve">u je osporio (članak </w:t>
      </w:r>
      <w:r w:rsidR="00A653A9">
        <w:t>51.st.1. SZ-a</w:t>
      </w:r>
      <w:r w:rsidRPr="00A653A9">
        <w:t xml:space="preserve">). </w:t>
      </w:r>
      <w:r w:rsidR="003E146F" w:rsidRPr="00A653A9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A653A9">
        <w:tab/>
      </w:r>
    </w:p>
    <w:sectPr w:rsidR="00DF79F1" w:rsidRPr="00A653A9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C3E" w:rsidR="00365C3E">
      <w:r>
        <w:separator/>
      </w:r>
    </w:p>
  </w:endnote>
  <w:endnote w:id="0" w:type="continuationSeparator">
    <w:p w:rsidRDefault="00365C3E" w:rsidR="00365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3E" w:rsidR="00365C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C3E" w:rsidR="00365C3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3E" w:rsidR="00365C3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2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65C3E" w:rsidR="00365C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C3E" w:rsidR="00365C3E">
      <w:r>
        <w:separator/>
      </w:r>
    </w:p>
  </w:footnote>
  <w:footnote w:id="0" w:type="continuationSeparator">
    <w:p w:rsidRDefault="00365C3E" w:rsidR="00365C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C3E" w:rsidP="00B059B8" w:rsidR="00365C3E" w:rsidRPr="00B059B8">
    <w:pPr>
      <w:pStyle w:val="Zaglavlje"/>
      <w:jc w:val="right"/>
    </w:pPr>
    <w:r w:rsidRPr="00B059B8">
      <w:tab/>
    </w:r>
    <w:r w:rsidRPr="00B059B8">
      <w:tab/>
      <w:t xml:space="preserve">Posl.br. 15 </w:t>
    </w:r>
    <w:r>
      <w:t>St-777/17-25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172A0"/>
    <w:rsid w:val="001227B2"/>
    <w:rsid w:val="00143D6D"/>
    <w:rsid w:val="00144DE7"/>
    <w:rsid w:val="00146175"/>
    <w:rsid w:val="00152B1E"/>
    <w:rsid w:val="001533CF"/>
    <w:rsid w:val="00170508"/>
    <w:rsid w:val="001849E1"/>
    <w:rsid w:val="001A4D28"/>
    <w:rsid w:val="001D68D1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65C3E"/>
    <w:rsid w:val="003724D3"/>
    <w:rsid w:val="003746F4"/>
    <w:rsid w:val="003A723A"/>
    <w:rsid w:val="003E146F"/>
    <w:rsid w:val="003E49F9"/>
    <w:rsid w:val="00430F3D"/>
    <w:rsid w:val="004645C9"/>
    <w:rsid w:val="004828A8"/>
    <w:rsid w:val="00482AAF"/>
    <w:rsid w:val="004958DB"/>
    <w:rsid w:val="004A6349"/>
    <w:rsid w:val="004C35A9"/>
    <w:rsid w:val="004D3354"/>
    <w:rsid w:val="004E0C5D"/>
    <w:rsid w:val="004E1C5B"/>
    <w:rsid w:val="00501235"/>
    <w:rsid w:val="00510887"/>
    <w:rsid w:val="00512278"/>
    <w:rsid w:val="00537C40"/>
    <w:rsid w:val="00574923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42739"/>
    <w:rsid w:val="00645763"/>
    <w:rsid w:val="00663C84"/>
    <w:rsid w:val="00666422"/>
    <w:rsid w:val="00667C20"/>
    <w:rsid w:val="00670E4F"/>
    <w:rsid w:val="00670E5E"/>
    <w:rsid w:val="006A5C1A"/>
    <w:rsid w:val="006C139C"/>
    <w:rsid w:val="006C55FD"/>
    <w:rsid w:val="006D0152"/>
    <w:rsid w:val="006D5DFE"/>
    <w:rsid w:val="006E044F"/>
    <w:rsid w:val="006E75FB"/>
    <w:rsid w:val="00704B59"/>
    <w:rsid w:val="00725A8C"/>
    <w:rsid w:val="007270CD"/>
    <w:rsid w:val="00742C34"/>
    <w:rsid w:val="00746C57"/>
    <w:rsid w:val="0076568E"/>
    <w:rsid w:val="00773EEC"/>
    <w:rsid w:val="00787E48"/>
    <w:rsid w:val="007979AB"/>
    <w:rsid w:val="007B28FF"/>
    <w:rsid w:val="007D03DC"/>
    <w:rsid w:val="007D4134"/>
    <w:rsid w:val="007F1DE2"/>
    <w:rsid w:val="00806532"/>
    <w:rsid w:val="00855B82"/>
    <w:rsid w:val="00857894"/>
    <w:rsid w:val="00860D63"/>
    <w:rsid w:val="00876E2B"/>
    <w:rsid w:val="008B78F2"/>
    <w:rsid w:val="008C691F"/>
    <w:rsid w:val="008E4BEC"/>
    <w:rsid w:val="0093393A"/>
    <w:rsid w:val="009576FD"/>
    <w:rsid w:val="009755AA"/>
    <w:rsid w:val="00995BA3"/>
    <w:rsid w:val="009A4F4C"/>
    <w:rsid w:val="009B2A45"/>
    <w:rsid w:val="009E0FB6"/>
    <w:rsid w:val="009E2E16"/>
    <w:rsid w:val="00A03719"/>
    <w:rsid w:val="00A067C3"/>
    <w:rsid w:val="00A61704"/>
    <w:rsid w:val="00A653A9"/>
    <w:rsid w:val="00A6582A"/>
    <w:rsid w:val="00A7203C"/>
    <w:rsid w:val="00AA6D05"/>
    <w:rsid w:val="00B05384"/>
    <w:rsid w:val="00B059B8"/>
    <w:rsid w:val="00B12759"/>
    <w:rsid w:val="00B224E2"/>
    <w:rsid w:val="00B23DF4"/>
    <w:rsid w:val="00B50BD0"/>
    <w:rsid w:val="00B62EDF"/>
    <w:rsid w:val="00B8271D"/>
    <w:rsid w:val="00B84D1B"/>
    <w:rsid w:val="00B85C92"/>
    <w:rsid w:val="00B868BC"/>
    <w:rsid w:val="00B96343"/>
    <w:rsid w:val="00BA0CBE"/>
    <w:rsid w:val="00BA42FE"/>
    <w:rsid w:val="00BC14FF"/>
    <w:rsid w:val="00BF7147"/>
    <w:rsid w:val="00C34820"/>
    <w:rsid w:val="00C447B9"/>
    <w:rsid w:val="00C60C8A"/>
    <w:rsid w:val="00C66EF9"/>
    <w:rsid w:val="00C74E9D"/>
    <w:rsid w:val="00C83992"/>
    <w:rsid w:val="00CB20A4"/>
    <w:rsid w:val="00CC0CB6"/>
    <w:rsid w:val="00CE4920"/>
    <w:rsid w:val="00D01C47"/>
    <w:rsid w:val="00D049A5"/>
    <w:rsid w:val="00D230BA"/>
    <w:rsid w:val="00D43950"/>
    <w:rsid w:val="00D4478C"/>
    <w:rsid w:val="00D458AF"/>
    <w:rsid w:val="00D732F2"/>
    <w:rsid w:val="00D82156"/>
    <w:rsid w:val="00DC1DF2"/>
    <w:rsid w:val="00DF79F1"/>
    <w:rsid w:val="00E04154"/>
    <w:rsid w:val="00E11093"/>
    <w:rsid w:val="00E32AD9"/>
    <w:rsid w:val="00E42952"/>
    <w:rsid w:val="00E510B6"/>
    <w:rsid w:val="00E54888"/>
    <w:rsid w:val="00E626D1"/>
    <w:rsid w:val="00E86F40"/>
    <w:rsid w:val="00EB01EF"/>
    <w:rsid w:val="00EB0F1F"/>
    <w:rsid w:val="00EB5905"/>
    <w:rsid w:val="00EC098A"/>
    <w:rsid w:val="00EC3900"/>
    <w:rsid w:val="00ED058C"/>
    <w:rsid w:val="00ED0D95"/>
    <w:rsid w:val="00EE4C61"/>
    <w:rsid w:val="00F008F0"/>
    <w:rsid w:val="00F02BAF"/>
    <w:rsid w:val="00F11844"/>
    <w:rsid w:val="00F23545"/>
    <w:rsid w:val="00F25451"/>
    <w:rsid w:val="00F256E4"/>
    <w:rsid w:val="00F37600"/>
    <w:rsid w:val="00F4454D"/>
    <w:rsid w:val="00F454A0"/>
    <w:rsid w:val="00F50155"/>
    <w:rsid w:val="00F52993"/>
    <w:rsid w:val="00F52EA0"/>
    <w:rsid w:val="00F8123F"/>
    <w:rsid w:val="00F946FA"/>
    <w:rsid w:val="00FD24B3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5B82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BA0CB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2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2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2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2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5B82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BA0CB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2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2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2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2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OstaliListFormated_1">
      <item>Nevio Žepina</item>
      <item>Nevio Žepina</item>
      <item>Nikola Remenar</item>
      <item>MIA VUJIĆ</item>
      <item>BARIŠA PAVIČIĆ</item>
      <item>DRAGAN BACANOVIĆ</item>
    </derivirana_varijabla>
  </DomainObject.Predmet.OstaliListFormated>
  <DomainObject.Predmet.OstaliListFormatedOIB>
    <izvorni_sadrzaj>
      <item>Nevio Žepina, OIB 45469256379</item>
      <item>Nevio Žepina, OIB 45469256379</item>
      <item>Nikola Remenar, OIB 48313195864</item>
      <item>MIA VUJIĆ</item>
      <item>BARIŠA PAVIČIĆ</item>
      <item>DRAGAN BACANOVIĆ</item>
    </izvorni_sadrzaj>
    <derivirana_varijabla naziv="DomainObject.Predmet.OstaliListFormatedOIB_1">
      <item>Nevio Žepina, OIB 45469256379</item>
      <item>Nevio Žepina, OIB 45469256379</item>
      <item>Nikola Remenar, OIB 48313195864</item>
      <item>MIA VUJIĆ</item>
      <item>BARIŠA PAVIČIĆ</item>
      <item>DRAGAN BACANOVIĆ</item>
    </derivirana_varijabla>
  </DomainObject.Predmet.OstaliListFormatedOIB>
  <DomainObject.Predmet.OstaliListFormatedWithAdress>
    <izvorni_sadrzaj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  <item>DRAGAN BACANOVIĆ</item>
    </izvorni_sadrzaj>
    <derivirana_varijabla naziv="DomainObject.Predmet.OstaliListFormatedWithAdress_1"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  <item>DRAGAN BACANOVIĆ</item>
    </derivirana_varijabla>
  </DomainObject.Predmet.OstaliListFormatedWithAdress>
  <DomainObject.Predmet.OstaliListFormatedWithAdressOIB>
    <izvorni_sadrzaj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  <item>DRAGAN BACANOVIĆ</item>
    </izvorni_sadrzaj>
    <derivirana_varijabla naziv="DomainObject.Predmet.OstaliListFormatedWithAdressOIB_1"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  <item>DRAGAN BACANOVIĆ</item>
    </derivirana_varijabla>
  </DomainObject.Predmet.OstaliListFormatedWithAdressOIB>
  <DomainObject.Predmet.OstaliListNazivFormated>
    <izvorni_sadrzaj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OstaliListNazivFormated_1">
      <item>Nevio Žepina</item>
      <item>Nevio Žepina</item>
      <item>Nikola Remenar</item>
      <item>MIA VUJIĆ</item>
      <item>BARIŠA PAVIČIĆ</item>
      <item>DRAGAN BACANOVIĆ</item>
    </derivirana_varijabla>
  </DomainObject.Predmet.OstaliListNazivFormated>
  <DomainObject.Predmet.OstaliListNazivFormatedOIB>
    <izvorni_sadrzaj>
      <item>Nevio Žepina, OIB 45469256379</item>
      <item>Nevio Žepina, OIB 45469256379</item>
      <item>Nikola Remenar, OIB 48313195864</item>
      <item>MIA VUJIĆ</item>
      <item>BARIŠA PAVIČIĆ</item>
      <item>DRAGAN BACANOVIĆ</item>
    </izvorni_sadrzaj>
    <derivirana_varijabla naziv="DomainObject.Predmet.OstaliListNazivFormatedOIB_1">
      <item>Nevio Žepina, OIB 45469256379</item>
      <item>Nevio Žepina, OIB 45469256379</item>
      <item>Nikola Remenar, OIB 48313195864</item>
      <item>MIA VUJIĆ</item>
      <item>BARIŠA PAVIČIĆ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  <item>Nevio Žepina</item>
      <item>Nikola Remenar</item>
      <item>MIA VUJIĆ</item>
      <item>BARIŠA PAVIČIĆ</item>
      <item>DRAGAN BACANOVIĆ</item>
    </izvorni_sadrzaj>
    <derivirana_varijabla naziv="DomainObject.Predmet.SudioniciListNaziv_1">
      <item>KONDURA d.o.o.</item>
      <item>Nevio Žepina</item>
      <item>Nevio Žepina</item>
      <item>Nikola Remenar</item>
      <item>MIA VUJIĆ</item>
      <item>BARIŠA PAVIČIĆ</item>
      <item>DRAGAN BACANOVIĆ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  <item>DRAGAN BACANOVIĆ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  <item>, OIB 45469256379</item>
      <item>, OIB 48313195864</item>
      <item>, OIB null</item>
      <item>, OIB null</item>
      <item>, OIB null</item>
    </izvorni_sadrzaj>
    <derivirana_varijabla naziv="DomainObject.Predmet.SudioniciListNazivOIB_1">
      <item>, OIB 94992849747</item>
      <item>, OIB 45469256379</item>
      <item>, OIB 45469256379</item>
      <item>, OIB 48313195864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90FA6-9B91-41BF-99E2-06C39D0F3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1560</properties:Words>
  <properties:Characters>8872</properties:Characters>
  <properties:Lines>242</properties:Lines>
  <properties:Paragraphs>118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2018-06-04T10:35:00Z</dcterms:created>
  <dc:creator>rcerneka</dc:creator>
  <cp:lastModifiedBy>Jasna Radulović</cp:lastModifiedBy>
  <cp:lastPrinted>2018-06-04T11:53:00Z</cp:lastPrinted>
  <dcterms:modified xmlns:xsi="http://www.w3.org/2001/XMLSchema-instance" xsi:type="dcterms:W3CDTF">2018-06-04T12:01:00Z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(777-17 utvrđeno predstečajne.docx)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