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074e" w14:paraId="e36074e" w:rsidRDefault="00281BC7" w:rsidP="00294852" w:rsidR="00281BC7" w:rsidRPr="0021540A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154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2154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21540A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2154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2154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ab/>
      </w:r>
      <w:r w:rsidRPr="0021540A">
        <w:rPr>
          <w:rFonts w:cstheme="majorBidi" w:hAnsiTheme="majorBidi" w:asciiTheme="majorBidi"/>
          <w:b/>
          <w:sz w:val="22"/>
          <w:szCs w:val="22"/>
        </w:rPr>
        <w:tab/>
      </w:r>
      <w:r w:rsidRPr="0021540A">
        <w:rPr>
          <w:rFonts w:cstheme="majorBidi" w:hAnsiTheme="majorBidi" w:asciiTheme="majorBidi"/>
          <w:b/>
          <w:sz w:val="22"/>
          <w:szCs w:val="22"/>
        </w:rPr>
        <w:tab/>
      </w:r>
      <w:r w:rsidRPr="0021540A">
        <w:rPr>
          <w:rFonts w:cstheme="majorBidi" w:hAnsiTheme="majorBidi" w:asciiTheme="majorBidi"/>
          <w:b/>
          <w:sz w:val="22"/>
          <w:szCs w:val="22"/>
        </w:rPr>
        <w:tab/>
      </w:r>
      <w:r w:rsidRPr="0021540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2154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2154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1540A" w:rsidR="009D7950" w:rsidRPr="0021540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1540A" w:rsidRPr="0021540A">
        <w:rPr>
          <w:sz w:val="22"/>
          <w:szCs w:val="22"/>
        </w:rPr>
        <w:t>VIKI j.d.o.o. za usluge, OIB: 18162562490 sa sjedištem u Donja Jagodnja 97B, 23423 Donja Jagodnja</w:t>
      </w:r>
      <w:r w:rsidR="002D0A6E" w:rsidRPr="0021540A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21540A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21540A">
        <w:rPr>
          <w:rFonts w:cstheme="majorBidi" w:hAnsiTheme="majorBidi" w:asciiTheme="majorBidi"/>
          <w:bCs/>
          <w:sz w:val="22"/>
          <w:szCs w:val="22"/>
        </w:rPr>
        <w:t>2</w:t>
      </w:r>
      <w:r w:rsidR="00294852" w:rsidRPr="0021540A">
        <w:rPr>
          <w:rFonts w:cstheme="majorBidi" w:hAnsiTheme="majorBidi" w:asciiTheme="majorBidi"/>
          <w:bCs/>
          <w:sz w:val="22"/>
          <w:szCs w:val="22"/>
        </w:rPr>
        <w:t>1</w:t>
      </w:r>
      <w:r w:rsidR="00492740" w:rsidRPr="0021540A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21540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154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1540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2154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21540A" w:rsidR="00751935" w:rsidRPr="0021540A">
      <w:pPr>
        <w:tabs>
          <w:tab w:pos="709" w:val="left"/>
        </w:tabs>
        <w:jc w:val="both"/>
        <w:rPr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1.</w:t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="0021540A">
        <w:rPr>
          <w:sz w:val="22"/>
          <w:szCs w:val="22"/>
        </w:rPr>
        <w:t>Nikola Krvavica iz Sv. Ivan Zelina, Vinogradska 15, OIB: 96981389223</w:t>
      </w:r>
      <w:r w:rsidR="0056701F" w:rsidRPr="0021540A">
        <w:rPr>
          <w:sz w:val="22"/>
          <w:szCs w:val="22"/>
        </w:rPr>
        <w:t xml:space="preserve"> </w:t>
      </w:r>
      <w:r w:rsidR="00281BC7" w:rsidRPr="0021540A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21540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1540A" w:rsidRPr="0021540A">
        <w:rPr>
          <w:sz w:val="22"/>
          <w:szCs w:val="22"/>
        </w:rPr>
        <w:t>VIKI j.d.o.o. za usluge, OIB: 18162562490 sa sjedištem u Donja Jagodnja 97B, 23423 Donja Jagodnja</w:t>
      </w:r>
      <w:r w:rsidRPr="0021540A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2154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2154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2.</w:t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1540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21540A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2154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3.</w:t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1540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21540A">
        <w:rPr>
          <w:rFonts w:cstheme="majorBidi" w:hAnsiTheme="majorBidi" w:asciiTheme="majorBidi"/>
          <w:bCs/>
          <w:sz w:val="22"/>
          <w:szCs w:val="22"/>
        </w:rPr>
        <w:t>30</w:t>
      </w:r>
      <w:r w:rsidR="006A6847" w:rsidRPr="0021540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2154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2154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1540A" w:rsidR="00CF328C" w:rsidRPr="002154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21540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1540A" w:rsidRPr="0021540A">
        <w:rPr>
          <w:sz w:val="22"/>
          <w:szCs w:val="22"/>
        </w:rPr>
        <w:t>VIKI j.d.o.o. za usluge, OIB: 18162562490 sa sjedištem u Donja Jagodnja 97B, 23423 Donja Jagodnja</w:t>
      </w:r>
      <w:r w:rsidR="00022AA2" w:rsidRPr="0021540A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2154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21540A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1540A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21540A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1540A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21540A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21540A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21540A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21540A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2154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25F31" w:rsidRPr="0021540A">
        <w:rPr>
          <w:rFonts w:cstheme="majorBidi" w:hAnsiTheme="majorBidi" w:asciiTheme="majorBidi"/>
          <w:bCs/>
          <w:sz w:val="22"/>
          <w:szCs w:val="22"/>
        </w:rPr>
        <w:t>30</w:t>
      </w:r>
      <w:r w:rsidRPr="0021540A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2154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D61B7B" w:rsidRPr="002154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2154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1540A">
        <w:rPr>
          <w:rFonts w:cstheme="majorBidi" w:hAnsiTheme="majorBidi" w:asciiTheme="majorBidi"/>
          <w:bCs/>
          <w:sz w:val="22"/>
          <w:szCs w:val="22"/>
        </w:rPr>
        <w:t>2</w:t>
      </w:r>
      <w:r w:rsidR="00294852" w:rsidRPr="0021540A">
        <w:rPr>
          <w:rFonts w:cstheme="majorBidi" w:hAnsiTheme="majorBidi" w:asciiTheme="majorBidi"/>
          <w:bCs/>
          <w:sz w:val="22"/>
          <w:szCs w:val="22"/>
        </w:rPr>
        <w:t>1</w:t>
      </w:r>
      <w:r w:rsidR="004E7E9B" w:rsidRPr="0021540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21540A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21540A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2154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1540A" w:rsidR="00D61B7B" w:rsidRPr="0021540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21540A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56701F" w:rsidP="0021540A" w:rsidR="004E7E9B" w:rsidRPr="0021540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21540A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21540A" w:rsidR="002A6DDA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  <w:r w:rsidRPr="0021540A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2154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1540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21540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1540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21540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294852" w:rsidR="002A6DDA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2154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2154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2154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21540A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2154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2154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1540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21540A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21540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362</w:t>
    </w:r>
    <w:r w:rsidR="002D0A6E">
      <w:rPr>
        <w:sz w:val="22"/>
        <w:szCs w:val="22"/>
      </w:rPr>
      <w:t>/16-</w:t>
    </w:r>
    <w:r w:rsidR="00294852">
      <w:rPr>
        <w:sz w:val="22"/>
        <w:szCs w:val="22"/>
      </w:rPr>
      <w:t>1</w:t>
    </w:r>
    <w:r w:rsidR="0021540A">
      <w:rPr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2E1A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2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E1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E1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E1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E1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2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E1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E1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E1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E1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>
      <item>Violeta Vukoja</item>
    </izvorni_sadrzaj>
    <derivirana_varijabla naziv="DomainObject.Predmet.OstaliListFormated_1">
      <item>Violeta Vukoja</item>
    </derivirana_varijabla>
  </DomainObject.Predmet.OstaliListFormated>
  <DomainObject.Predmet.OstaliListFormatedOIB>
    <izvorni_sadrzaj>
      <item>Violeta Vukoja, OIB 87271133701</item>
    </izvorni_sadrzaj>
    <derivirana_varijabla naziv="DomainObject.Predmet.OstaliListFormatedOIB_1">
      <item>Violeta Vukoja, OIB 87271133701</item>
    </derivirana_varijabla>
  </DomainObject.Predmet.OstaliListFormatedOIB>
  <DomainObject.Predmet.OstaliListFormatedWithAdress>
    <izvorni_sadrzaj>
      <item>Violeta Vukoja, Otona Ivekovića 12/A, 23000 Zadar</item>
    </izvorni_sadrzaj>
    <derivirana_varijabla naziv="DomainObject.Predmet.OstaliListFormatedWithAdress_1">
      <item>Violeta Vukoja, Otona Ivekovića 12/A, 23000 Zadar</item>
    </derivirana_varijabla>
  </DomainObject.Predmet.OstaliListFormatedWithAdress>
  <DomainObject.Predmet.OstaliListFormatedWithAdressOIB>
    <izvorni_sadrzaj>
      <item>Violeta Vukoja, OIB 87271133701, Otona Ivekovića 12/A, 23000 Zadar</item>
    </izvorni_sadrzaj>
    <derivirana_varijabla naziv="DomainObject.Predmet.OstaliListFormatedWithAdressOIB_1">
      <item>Violeta Vukoja, OIB 87271133701, Otona Ivekovića 12/A, 23000 Zadar</item>
    </derivirana_varijabla>
  </DomainObject.Predmet.OstaliListFormatedWithAdressOIB>
  <DomainObject.Predmet.OstaliListNazivFormated>
    <izvorni_sadrzaj>
      <item>Violeta Vukoja</item>
    </izvorni_sadrzaj>
    <derivirana_varijabla naziv="DomainObject.Predmet.OstaliListNazivFormated_1">
      <item>Violeta Vukoja</item>
    </derivirana_varijabla>
  </DomainObject.Predmet.OstaliListNazivFormated>
  <DomainObject.Predmet.OstaliListNazivFormatedOIB>
    <izvorni_sadrzaj>
      <item>Violeta Vukoja, OIB 87271133701</item>
    </izvorni_sadrzaj>
    <derivirana_varijabla naziv="DomainObject.Predmet.OstaliListNazivFormatedOIB_1">
      <item>Violeta Vukoja, OIB 87271133701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  <item>Violeta Vukoja</item>
    </izvorni_sadrzaj>
    <derivirana_varijabla naziv="DomainObject.Predmet.SudioniciListNaziv_1">
      <item>FINA</item>
      <item>VIKI j.d.o.o. za usluge</item>
      <item>Violeta Vukoja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  <item>Violeta Vukoja, OIB 87271133701, Otona Ivekovića 12/A,23000 Zadar</item>
    </izvorni_sadrzaj>
    <derivirana_varijabla naziv="DomainObject.Predmet.SudioniciListAdressOIB_1">
      <item>FINA, OIB 85821130368</item>
      <item>VIKI j.d.o.o. za usluge, OIB 18162562490, Donja Jagodnja 97/B,23210 Donja Jagodnja</item>
      <item>Violeta Vukoja, OIB 87271133701, Otona Ivekovića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  <item>, OIB 87271133701</item>
    </izvorni_sadrzaj>
    <derivirana_varijabla naziv="DomainObject.Predmet.SudioniciListNazivOIB_1">
      <item>, OIB 85821130368</item>
      <item>, OIB 18162562490</item>
      <item>, OIB 87271133701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4450F-2005-4C6C-A5D3-DD3940423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1988</properties:Characters>
  <properties:Lines>58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2016-04-21T07:10:00Z</dcterms:created>
  <dc:creator>Ardena Bajlo</dc:creator>
  <cp:lastModifiedBy>Merlina Klišmanić</cp:lastModifiedBy>
  <cp:lastPrinted>2016-04-21T07:10:00Z</cp:lastPrinted>
  <dcterms:modified xmlns:xsi="http://www.w3.org/2001/XMLSchema-instance" xsi:type="dcterms:W3CDTF">2016-04-22T07:32:00Z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