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c257" w14:paraId="6e3c257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C48E5">
        <w:t>4</w:t>
      </w:r>
      <w:r w:rsidR="007B27D4">
        <w:t>13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716632">
        <w:t xml:space="preserve"> </w:t>
      </w:r>
      <w:r w:rsidR="007B27D4">
        <w:t xml:space="preserve">PRO-BRAN </w:t>
      </w:r>
      <w:r w:rsidR="00716632">
        <w:t xml:space="preserve">jednostavno društvo s ograničenom odgovornošću </w:t>
      </w:r>
      <w:r w:rsidR="00E51095">
        <w:t xml:space="preserve"> </w:t>
      </w:r>
      <w:r w:rsidR="00716632">
        <w:t xml:space="preserve">za usluge Zagreb, </w:t>
      </w:r>
      <w:r w:rsidR="007B27D4">
        <w:t>Granice 44</w:t>
      </w:r>
      <w:r w:rsidR="00716632">
        <w:t xml:space="preserve">, OIB </w:t>
      </w:r>
      <w:r w:rsidR="007B27D4">
        <w:t>24387259490</w:t>
      </w:r>
      <w:r w:rsidR="00716632">
        <w:t>, MBS 080</w:t>
      </w:r>
      <w:r w:rsidR="007B27D4">
        <w:t>950627</w:t>
      </w:r>
      <w:r w:rsidR="00716632">
        <w:t xml:space="preserve">,  </w:t>
      </w:r>
      <w:r w:rsidR="00AE5115">
        <w:t xml:space="preserve">dana </w:t>
      </w:r>
      <w:r w:rsidR="00716632">
        <w:t>10.</w:t>
      </w:r>
      <w:r w:rsidR="00AE5115">
        <w:t xml:space="preserve"> siječnja 2017.,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7B27D4">
        <w:t>PRO-BRAN jednostavno društvo s ograničenom odgovornošću  za usluge Zagreb, Granice 44, OIB 24387259490, MBS 080950627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7B27D4">
        <w:t>Mladen Beljo iz Vinkovaca,</w:t>
      </w:r>
      <w:r w:rsidR="004A468D">
        <w:t xml:space="preserve"> Antuna Mihanovića 1, OIB 76591147167.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7B27D4">
        <w:t>PRO-BRAN jednostavno društvo s ograničenom odgovornošću za usluge Zagreb, Granice 44, OIB 24387259490, MBS 080950627</w:t>
      </w:r>
      <w:r w:rsidR="00AE5115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4A468D">
        <w:t xml:space="preserve">1. rujna </w:t>
      </w:r>
      <w:r w:rsidR="00E63356">
        <w:t xml:space="preserve">2016. zahtjev za provedbu skraćenog stečajnog postupka nad dužnikom </w:t>
      </w:r>
      <w:r w:rsidR="007B27D4">
        <w:t xml:space="preserve">PRO-BRAN jednostavno društvo s ograničenom odgovornošću  za usluge OIB 24387259490, sa sjedištem u Granice 44, Zagreb. 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1D0B40">
        <w:t>4</w:t>
      </w:r>
      <w:r w:rsidR="004A468D">
        <w:t xml:space="preserve">13 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AD6FCE">
        <w:t>10.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A2D" w:rsidP="00C02BFE" w:rsidR="005C4A2D">
      <w:r>
        <w:separator/>
      </w:r>
    </w:p>
  </w:endnote>
  <w:endnote w:id="0" w:type="continuationSeparator">
    <w:p w:rsidRDefault="005C4A2D" w:rsidP="00C02BFE" w:rsidR="005C4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A2D" w:rsidP="00C02BFE" w:rsidR="005C4A2D">
      <w:r>
        <w:separator/>
      </w:r>
    </w:p>
  </w:footnote>
  <w:footnote w:id="0" w:type="continuationSeparator">
    <w:p w:rsidRDefault="005C4A2D" w:rsidP="00C02BFE" w:rsidR="005C4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4A468D">
      <w:t>13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232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16632"/>
    <w:rsid w:val="00741E59"/>
    <w:rsid w:val="007843B5"/>
    <w:rsid w:val="007B27D4"/>
    <w:rsid w:val="007D0B3D"/>
    <w:rsid w:val="007D56BF"/>
    <w:rsid w:val="007F503E"/>
    <w:rsid w:val="007F5161"/>
    <w:rsid w:val="00804C5F"/>
    <w:rsid w:val="00827C72"/>
    <w:rsid w:val="00832F73"/>
    <w:rsid w:val="008415D2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E3F93"/>
    <w:rsid w:val="00BF5CB0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42F9C"/>
    <w:rsid w:val="00E50563"/>
    <w:rsid w:val="00E51095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2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2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St-2413/2016</izvorni_sadrzaj>
    <derivirana_varijabla naziv="DomainObject.Predmet.OznakaBroj_1">St-2413/2016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PRO-BRAN jednostavno društvo s ograničenom odgovornošću za usluge</izvorni_sadrzaj>
    <derivirana_varijabla naziv="DomainObject.Predmet.ProtustrankaFormated_1">  PRO-BRAN jednostavno društvo s ograničenom odgovornošću za usluge</derivirana_varijabla>
  </DomainObject.Predmet.ProtustrankaFormated>
  <DomainObject.Predmet.ProtustrankaFormatedOIB>
    <izvorni_sadrzaj>  PRO-BRAN jednostavno društvo s ograničenom odgovornošću za usluge, OIB 24387259490</izvorni_sadrzaj>
    <derivirana_varijabla naziv="DomainObject.Predmet.ProtustrankaFormatedOIB_1">  PRO-BRAN jednostavno društvo s ograničenom odgovornošću za usluge, OIB 24387259490</derivirana_varijabla>
  </DomainObject.Predmet.ProtustrankaFormatedOIB>
  <DomainObject.Predmet.ProtustrankaFormatedWithAdress>
    <izvorni_sadrzaj> PRO-BRAN jednostavno društvo s ograničenom odgovornošću za usluge, Granice 44, 10000 Zagreb</izvorni_sadrzaj>
    <derivirana_varijabla naziv="DomainObject.Predmet.ProtustrankaFormatedWithAdress_1"> PRO-BRAN jednostavno društvo s ograničenom odgovornošću za usluge, Granice 44, 10000 Zagreb</derivirana_varijabla>
  </DomainObject.Predmet.ProtustrankaFormatedWithAdress>
  <DomainObject.Predmet.ProtustrankaFormatedWithAdressOIB>
    <izvorni_sadrzaj> PRO-BRAN jednostavno društvo s ograničenom odgovornošću za usluge, OIB 24387259490, Granice 44, 10000 Zagreb</izvorni_sadrzaj>
    <derivirana_varijabla naziv="DomainObject.Predmet.ProtustrankaFormatedWithAdressOIB_1"> PRO-BRAN jednostavno društvo s ograničenom odgovornošću za usluge, OIB 24387259490, Granice 44, 10000 Zagreb</derivirana_varijabla>
  </DomainObject.Predmet.ProtustrankaFormatedWithAdressOIB>
  <DomainObject.Predmet.ProtustrankaWithAdress>
    <izvorni_sadrzaj>PRO-BRAN jednostavno društvo s ograničenom odgovornošću za usluge Granice 44, 10000 Zagreb</izvorni_sadrzaj>
    <derivirana_varijabla naziv="DomainObject.Predmet.ProtustrankaWithAdress_1">PRO-BRAN jednostavno društvo s ograničenom odgovornošću za usluge Granice 44, 10000 Zagreb</derivirana_varijabla>
  </DomainObject.Predmet.ProtustrankaWithAdress>
  <DomainObject.Predmet.ProtustrankaWithAdressOIB>
    <izvorni_sadrzaj>PRO-BRAN jednostavno društvo s ograničenom odgovornošću za usluge, OIB 24387259490, Granice 44, 10000 Zagreb</izvorni_sadrzaj>
    <derivirana_varijabla naziv="DomainObject.Predmet.ProtustrankaWithAdressOIB_1">PRO-BRAN jednostavno društvo s ograničenom odgovornošću za usluge, OIB 24387259490, Granice 44, 10000 Zagreb</derivirana_varijabla>
  </DomainObject.Predmet.ProtustrankaWithAdressOIB>
  <DomainObject.Predmet.ProtustrankaNazivFormated>
    <izvorni_sadrzaj>PRO-BRAN jednostavno društvo s ograničenom odgovornošću za usluge</izvorni_sadrzaj>
    <derivirana_varijabla naziv="DomainObject.Predmet.ProtustrankaNazivFormated_1">PRO-BRAN jednostavno društvo s ograničenom odgovornošću za usluge</derivirana_varijabla>
  </DomainObject.Predmet.ProtustrankaNazivFormated>
  <DomainObject.Predmet.ProtustrankaNazivFormatedOIB>
    <izvorni_sadrzaj>PRO-BRAN jednostavno društvo s ograničenom odgovornošću za usluge, OIB 24387259490</izvorni_sadrzaj>
    <derivirana_varijabla naziv="DomainObject.Predmet.ProtustrankaNazivFormatedOIB_1">PRO-BRAN jednostavno društvo s ograničenom odgovornošću za usluge, OIB 24387259490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PRO-BRAN jednostavno društvo s ograničenom odgovornošću za usluge</item>
    </izvorni_sadrzaj>
    <derivirana_varijabla naziv="DomainObject.Predmet.ProtuStrankaListFormated_1">
      <item>PRO-BRAN jednostavno društvo s ograničenom odgovornošću za usluge</item>
    </derivirana_varijabla>
  </DomainObject.Predmet.ProtuStrankaListFormated>
  <DomainObject.Predmet.ProtuStrankaListFormatedOIB>
    <izvorni_sadrzaj>
      <item>PRO-BRAN jednostavno društvo s ograničenom odgovornošću za usluge, OIB 24387259490</item>
    </izvorni_sadrzaj>
    <derivirana_varijabla naziv="DomainObject.Predmet.ProtuStrankaListFormatedOIB_1">
      <item>PRO-BRAN jednostavno društvo s ograničenom odgovornošću za usluge, OIB 24387259490</item>
    </derivirana_varijabla>
  </DomainObject.Predmet.ProtuStrankaListFormatedOIB>
  <DomainObject.Predmet.ProtuStrankaListFormatedWithAdress>
    <izvorni_sadrzaj>
      <item>PRO-BRAN jednostavno društvo s ograničenom odgovornošću za usluge, Granice 44, 10000 Zagreb</item>
    </izvorni_sadrzaj>
    <derivirana_varijabla naziv="DomainObject.Predmet.ProtuStrankaListFormatedWithAdress_1">
      <item>PRO-BRAN jednostavno društvo s ograničenom odgovornošću za usluge, Granice 44, 10000 Zagreb</item>
    </derivirana_varijabla>
  </DomainObject.Predmet.ProtuStrankaListFormatedWithAdress>
  <DomainObject.Predmet.ProtuStrankaListFormatedWithAdressOIB>
    <izvorni_sadrzaj>
      <item>PRO-BRAN jednostavno društvo s ograničenom odgovornošću za usluge, OIB 24387259490, Granice 44, 10000 Zagreb</item>
    </izvorni_sadrzaj>
    <derivirana_varijabla naziv="DomainObject.Predmet.ProtuStrankaListFormatedWithAdressOIB_1">
      <item>PRO-BRAN jednostavno društvo s ograničenom odgovornošću za usluge, OIB 24387259490, Granice 44, 10000 Zagreb</item>
    </derivirana_varijabla>
  </DomainObject.Predmet.ProtuStrankaListFormatedWithAdressOIB>
  <DomainObject.Predmet.ProtuStrankaListNazivFormated>
    <izvorni_sadrzaj>
      <item>PRO-BRAN jednostavno društvo s ograničenom odgovornošću za usluge</item>
    </izvorni_sadrzaj>
    <derivirana_varijabla naziv="DomainObject.Predmet.ProtuStrankaListNazivFormated_1">
      <item>PRO-BRAN jednostavno društvo s ograničenom odgovornošću za usluge</item>
    </derivirana_varijabla>
  </DomainObject.Predmet.ProtuStrankaListNazivFormated>
  <DomainObject.Predmet.ProtuStrankaListNazivFormatedOIB>
    <izvorni_sadrzaj>
      <item>PRO-BRAN jednostavno društvo s ograničenom odgovornošću za usluge, OIB 24387259490</item>
    </izvorni_sadrzaj>
    <derivirana_varijabla naziv="DomainObject.Predmet.ProtuStrankaListNazivFormatedOIB_1">
      <item>PRO-BRAN jednostavno društvo s ograničenom odgovornošću za usluge, OIB 24387259490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PRO-BRAN jednostavno društvo s ograničenom odgovornošću za usluge</izvorni_sadrzaj>
    <derivirana_varijabla naziv="DomainObject.Predmet.ProtustrankaIDrugi_1">PRO-BRAN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PRO-BRAN jednostavno društvo s ograničenom odgovornošću za usluge, OIB 24387259490, Granice 44, 10000 Zagreb</izvorni_sadrzaj>
    <derivirana_varijabla naziv="DomainObject.Predmet.ProtustrankaIDrugiAdressOIB_1">PRO-BRAN jednostavno društvo s ograničenom odgovornošću za usluge, OIB 24387259490, Granice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PRO-BRAN jednostavno društvo s ograničenom odgovornošću za usluge</item>
      <item>FINA Regionalni centar Zagreb</item>
    </izvorni_sadrzaj>
    <derivirana_varijabla naziv="DomainObject.Predmet.SudioniciListNaziv_1">
      <item>PRO-BRAN jednostavno društvo s ograničenom odgovornošću za usluge</item>
      <item>FINA Regionalni centar Zagreb</item>
    </derivirana_varijabla>
  </DomainObject.Predmet.SudioniciListNaziv>
  <DomainObject.Predmet.SudioniciListAdressOIB>
    <izvorni_sadrzaj>
      <item>PRO-BRAN jednostavno društvo s ograničenom odgovornošću za usluge, OIB 24387259490, Granice 44,10000 Zagreb</item>
      <item>FINA Regionalni centar Zagreb, OIB 85821130368, Trg svibanjskih žrtava 1995. br. 1,10000 Zagreb</item>
    </izvorni_sadrzaj>
    <derivirana_varijabla naziv="DomainObject.Predmet.SudioniciListAdressOIB_1">
      <item>PRO-BRAN jednostavno društvo s ograničenom odgovornošću za usluge, OIB 24387259490, Granice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24387259490</item>
      <item>, OIB 85821130368</item>
    </izvorni_sadrzaj>
    <derivirana_varijabla naziv="DomainObject.Predmet.SudioniciListNazivOIB_1">
      <item>, OIB 24387259490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B9CB8-C50F-402C-8E1B-613FD0028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2406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2017-01-10T08:49:00Z</dcterms:created>
  <dc:creator>Darija Miličević</dc:creator>
  <cp:lastModifiedBy>Darija Miličević</cp:lastModifiedBy>
  <cp:lastPrinted>2017-01-10T08:48:00Z</cp:lastPrinted>
  <dcterms:modified xmlns:xsi="http://www.w3.org/2001/XMLSchema-instance" xsi:type="dcterms:W3CDTF">2017-01-10T08:50:00Z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