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38D3E" w14:paraId="0FF4C52B" w:rsidRDefault="00123F42" w:rsidP="00123F42" w:rsidR="00970398">
      <w:pPr>
        <w:suppressAutoHyphens/>
        <w:autoSpaceDN w:val="false"/>
        <w:spacing w:lineRule="auto" w:line="276" w:after="0"/>
        <w:jc w:val="both"/>
        <w:textAlignment w:val="baseline"/>
        <w15:collapsed w:val="false"/>
        <w:rPr>
          <w:lang w:val="pt-BR"/>
        </w:rPr>
      </w:pPr>
      <w:bookmarkStart w:name="_Hlk8121835" w:id="0"/>
      <w:bookmarkStart w:name="_GoBack" w:id="1"/>
      <w:bookmarkEnd w:id="1"/>
      <w:r>
        <w:rPr>
          <w:lang w:val="pt-BR"/>
        </w:rPr>
        <w:t xml:space="preserve">Stečajna masa iza </w:t>
      </w:r>
      <w:bookmarkStart w:name="_Hlk7354016" w:id="2"/>
      <w:r w:rsidRPr="00E64226">
        <w:rPr>
          <w:lang w:val="pt-BR"/>
        </w:rPr>
        <w:t>LIGHT AND SOUND d.o.o.,</w:t>
      </w:r>
      <w:r>
        <w:rPr>
          <w:lang w:val="pt-BR"/>
        </w:rPr>
        <w:t xml:space="preserve"> u stečaju</w:t>
      </w:r>
      <w:r w:rsidRPr="00123F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bookmarkEnd w:id="2"/>
      <w:r w:rsidRPr="007361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OIB</w:t>
      </w:r>
      <w:r w:rsidR="002A163C" w:rsidRPr="00736175">
        <w:rPr>
          <w:lang w:val="pt-BR"/>
        </w:rPr>
        <w:t xml:space="preserve"> 85536126846</w:t>
      </w:r>
      <w:r w:rsidR="00970398">
        <w:rPr>
          <w:lang w:val="pt-BR"/>
        </w:rPr>
        <w:t xml:space="preserve"> </w:t>
      </w:r>
    </w:p>
    <w:p w14:textId="6E5D64E6" w14:paraId="683B0CD1" w:rsidRDefault="00123F42" w:rsidP="00123F42" w:rsidR="00123F42" w:rsidRPr="00123F42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Calibri" w:ascii="Calibri"/>
        </w:rPr>
      </w:pP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Brod, naselje A.Hebrang blok 7/9</w:t>
      </w:r>
    </w:p>
    <w:p w14:textId="77777777" w14:paraId="7835EA64" w:rsidRDefault="00875F76" w:rsidP="00875F76" w:rsidR="00875F76" w:rsidRPr="00123F42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23F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14:textId="77777777" w14:paraId="23B1A104" w:rsidRDefault="00123F42" w:rsidP="00970398" w:rsidR="00970398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Hlk8121803" w:id="3"/>
      <w:bookmarkEnd w:id="0"/>
      <w:r w:rsidRPr="00123F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NADA RELJIĆ </w:t>
      </w: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63776354688</w:t>
      </w:r>
      <w:r w:rsidR="00970398" w:rsidRPr="009703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14:textId="491E1FAA" w14:paraId="3A159E70" w:rsidRDefault="00970398" w:rsidP="00970398" w:rsidR="00970398" w:rsidRPr="00123F42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Calibri" w:ascii="Calibri"/>
        </w:rPr>
      </w:pP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 naselje A.Hebrang blok 7/9</w:t>
      </w:r>
    </w:p>
    <w:p w14:textId="77777777" w14:paraId="4F13642A" w:rsidRDefault="00123F42" w:rsidP="00123F42" w:rsidR="00123F42" w:rsidRPr="00123F42">
      <w:pPr>
        <w:suppressAutoHyphens/>
        <w:autoSpaceDN w:val="false"/>
        <w:spacing w:lineRule="auto" w:line="276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>Tel:</w:t>
      </w: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035/451015Mob:</w:t>
      </w: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091/451-7640</w:t>
      </w:r>
    </w:p>
    <w:p w14:textId="77777777" w14:paraId="35F68D2E" w:rsidRDefault="00123F42" w:rsidP="00123F42" w:rsidR="00123F42" w:rsidRPr="00123F42">
      <w:pPr>
        <w:suppressAutoHyphens/>
        <w:autoSpaceDN w:val="false"/>
        <w:spacing w:lineRule="auto" w:line="240" w:after="0"/>
        <w:textAlignment w:val="baseline"/>
        <w:rPr>
          <w:rFonts w:cs="Times New Roman" w:eastAsia="Times New Roman" w:hAnsi="Calibri" w:ascii="Calibri"/>
        </w:rPr>
      </w:pPr>
      <w:r w:rsidRPr="00123F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E-mail: </w:t>
      </w:r>
      <w:hyperlink r:id="rId9" w:history="true">
        <w:r w:rsidRPr="00123F42">
          <w:rPr>
            <w:rFonts w:cs="Times New Roman" w:eastAsia="Times New Roman" w:hAnsi="Times New Roman" w:ascii="Times New Roman"/>
            <w:sz w:val="24"/>
            <w:szCs w:val="24"/>
            <w:u w:val="single"/>
            <w:lang w:eastAsia="hr-HR"/>
          </w:rPr>
          <w:t>nada.reljic@gmail.com.</w:t>
        </w:r>
      </w:hyperlink>
    </w:p>
    <w:bookmarkEnd w:id="3"/>
    <w:p w14:textId="645B088A" w14:paraId="4E92E318" w:rsidRDefault="00702E96" w:rsidP="00702E96" w:rsidR="00123F42" w:rsidRPr="00123F42">
      <w:pPr>
        <w:suppressAutoHyphens/>
        <w:autoSpaceDN w:val="false"/>
        <w:spacing w:lineRule="auto" w:line="276" w:after="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2E96">
        <w:rPr>
          <w:rFonts w:cs="Times New Roman" w:eastAsia="Times New Roman" w:hAnsi="Times New Roman" w:ascii="Times New Roman"/>
          <w:sz w:val="24"/>
          <w:szCs w:val="24"/>
          <w:lang w:eastAsia="hr-HR"/>
        </w:rPr>
        <w:t>St-1590/17</w:t>
      </w:r>
    </w:p>
    <w:p w14:textId="77777777" w14:paraId="39DC340E" w:rsidRDefault="00702E96" w:rsidP="00123F42" w:rsidR="00702E96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</w:p>
    <w:p w14:textId="5D62FEF7" w14:paraId="6218176E" w:rsidRDefault="00123F42" w:rsidP="00123F42" w:rsidR="00123F42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Hlk8155773" w:id="4"/>
      <w:r w:rsidRPr="00123F42">
        <w:rPr>
          <w:rFonts w:cs="Times New Roman" w:eastAsia="Times New Roman" w:hAnsi="Times New Roman" w:ascii="Times New Roman"/>
          <w:b/>
          <w:sz w:val="24"/>
          <w:szCs w:val="24"/>
        </w:rPr>
        <w:t>TRGOVAČKI SUD U ZAGREBU</w:t>
      </w:r>
    </w:p>
    <w:p w14:textId="77777777" w14:paraId="5147B200" w:rsidRDefault="00123F42" w:rsidP="00123F42" w:rsidR="00123F42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23F42">
        <w:rPr>
          <w:rFonts w:cs="Times New Roman" w:eastAsia="Times New Roman" w:hAnsi="Times New Roman" w:ascii="Times New Roman"/>
          <w:b/>
          <w:sz w:val="24"/>
          <w:szCs w:val="24"/>
        </w:rPr>
        <w:t xml:space="preserve">10000  ZAGREB AMRUŠEVA </w:t>
      </w:r>
    </w:p>
    <w:p w14:textId="77777777" w14:paraId="46847813" w:rsidRDefault="00123F42" w:rsidP="00123F42" w:rsidR="00123F42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Calibri" w:ascii="Calibri"/>
        </w:rPr>
      </w:pPr>
      <w:r w:rsidRPr="00123F42">
        <w:rPr>
          <w:rFonts w:cs="Times New Roman" w:eastAsia="Times New Roman" w:hAnsi="Times New Roman" w:ascii="Times New Roman"/>
          <w:b/>
          <w:sz w:val="24"/>
          <w:szCs w:val="24"/>
        </w:rPr>
        <w:t xml:space="preserve">sudac </w:t>
      </w:r>
      <w:r w:rsidRPr="00123F42">
        <w:rPr>
          <w:rFonts w:cs="Times New Roman" w:eastAsia="Times New Roman" w:hAnsi="Calibri" w:ascii="Calibri"/>
        </w:rPr>
        <w:t>Nikolina Dorić Hadžisejdić</w:t>
      </w:r>
    </w:p>
    <w:bookmarkEnd w:id="4"/>
    <w:p w14:textId="77777777" w14:paraId="62FF5514" w:rsidRDefault="00123F42" w:rsidP="00123F42" w:rsidR="00123F42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Calibri" w:ascii="Calibri"/>
        </w:rPr>
      </w:pPr>
    </w:p>
    <w:p w14:textId="77777777" w14:paraId="786FDAD8" w:rsidRDefault="00123F42" w:rsidP="00123F42" w:rsidR="00123F42" w:rsidRPr="00123F42">
      <w:pPr>
        <w:suppressAutoHyphens/>
        <w:autoSpaceDN w:val="false"/>
        <w:spacing w:lineRule="auto" w:line="254"/>
        <w:ind w:firstLine="11" w:left="284"/>
        <w:textAlignment w:val="baseline"/>
        <w:rPr>
          <w:rFonts w:cs="Times New Roman" w:eastAsia="Times New Roman" w:hAnsi="Calibri" w:ascii="Calibri"/>
          <w:b/>
        </w:rPr>
      </w:pPr>
      <w:r w:rsidRPr="00123F42">
        <w:rPr>
          <w:rFonts w:cs="Times New Roman" w:eastAsia="Times New Roman" w:hAnsi="Calibri" w:ascii="Calibri"/>
          <w:b/>
        </w:rPr>
        <w:t>obrazac 20</w:t>
      </w:r>
    </w:p>
    <w:p w14:textId="77777777" w14:paraId="762B96F6" w:rsidRDefault="00123F42" w:rsidP="00123F42" w:rsidR="00123F42" w:rsidRPr="00123F42">
      <w:pPr>
        <w:suppressAutoHyphens/>
        <w:autoSpaceDN w:val="false"/>
        <w:spacing w:lineRule="auto" w:line="254"/>
        <w:textAlignment w:val="baseline"/>
        <w:rPr>
          <w:rFonts w:cs="Times New Roman" w:eastAsia="Times New Roman" w:hAnsi="Calibri" w:ascii="Calibri"/>
          <w:b/>
        </w:rPr>
      </w:pPr>
    </w:p>
    <w:p w14:textId="71F0E97A" w14:paraId="014B5D5F" w:rsidRDefault="00123F42" w:rsidP="00123F42" w:rsidR="00123F42" w:rsidRPr="00123F42">
      <w:pPr>
        <w:suppressAutoHyphens/>
        <w:autoSpaceDN w:val="false"/>
        <w:spacing w:lineRule="auto" w:line="240" w:after="0"/>
        <w:ind w:left="-426"/>
        <w:jc w:val="center"/>
        <w:textAlignment w:val="baseline"/>
        <w:rPr>
          <w:rFonts w:cs="Times New Roman" w:eastAsia="Times New Roman" w:hAnsi="Calibri" w:ascii="Calibri"/>
          <w:b/>
        </w:rPr>
      </w:pPr>
      <w:r w:rsidRPr="00123F42">
        <w:rPr>
          <w:rFonts w:cs="Times New Roman" w:eastAsia="Times New Roman" w:hAnsi="Calibri" w:ascii="Calibri"/>
          <w:b/>
        </w:rPr>
        <w:t>IZVJEŠĆE</w:t>
      </w:r>
      <w:r w:rsidR="00875F76">
        <w:rPr>
          <w:rFonts w:cs="Times New Roman" w:eastAsia="Times New Roman" w:hAnsi="Calibri" w:ascii="Calibri"/>
          <w:b/>
        </w:rPr>
        <w:t xml:space="preserve"> </w:t>
      </w:r>
      <w:r w:rsidRPr="00123F42">
        <w:rPr>
          <w:rFonts w:cs="Times New Roman" w:eastAsia="Times New Roman" w:hAnsi="Calibri" w:ascii="Calibri"/>
          <w:b/>
        </w:rPr>
        <w:t xml:space="preserve">O STANJU STEČAJNE MASE </w:t>
      </w:r>
    </w:p>
    <w:p w14:textId="77777777" w14:paraId="534F2077" w:rsidRDefault="00123F42" w:rsidP="00BA29AB" w:rsidR="00BA29AB">
      <w:pPr>
        <w:suppressAutoHyphens/>
        <w:autoSpaceDN w:val="false"/>
        <w:spacing w:lineRule="auto" w:line="276" w:after="0"/>
        <w:jc w:val="center"/>
        <w:textAlignment w:val="baseline"/>
        <w:rPr>
          <w:rFonts w:cs="Times New Roman" w:hAnsi="Times New Roman" w:ascii="Times New Roman"/>
          <w:sz w:val="24"/>
          <w:szCs w:val="24"/>
          <w:lang w:val="pt-BR"/>
        </w:rPr>
      </w:pPr>
      <w:bookmarkStart w:name="_Hlk8155733" w:id="5"/>
      <w:r w:rsidRPr="00BA29AB">
        <w:rPr>
          <w:rFonts w:cs="Times New Roman" w:eastAsia="Times New Roman" w:hAnsi="Times New Roman" w:ascii="Times New Roman"/>
          <w:b/>
        </w:rPr>
        <w:t>STEČAJNA MASA iza</w:t>
      </w:r>
      <w:r w:rsidRPr="00BA29AB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="00970398" w:rsidRPr="00BA29AB">
        <w:rPr>
          <w:rFonts w:cs="Times New Roman" w:hAnsi="Times New Roman" w:ascii="Times New Roman"/>
          <w:b/>
          <w:lang w:val="pt-BR"/>
        </w:rPr>
        <w:t>LIGHT AND SOUND d.o.o.,</w:t>
      </w:r>
      <w:r w:rsidR="00970398">
        <w:rPr>
          <w:lang w:val="pt-BR"/>
        </w:rPr>
        <w:t xml:space="preserve"> </w:t>
      </w:r>
      <w:r w:rsidR="00970398" w:rsidRPr="00BA29AB">
        <w:rPr>
          <w:rFonts w:cs="Times New Roman" w:hAnsi="Times New Roman" w:ascii="Times New Roman"/>
          <w:sz w:val="24"/>
          <w:szCs w:val="24"/>
          <w:lang w:val="pt-BR"/>
        </w:rPr>
        <w:t>u stečaju</w:t>
      </w:r>
    </w:p>
    <w:bookmarkEnd w:id="5"/>
    <w:p w14:textId="0600F73C" w14:paraId="025B527A" w:rsidRDefault="00123F42" w:rsidP="00BA29AB" w:rsidR="00970398">
      <w:pPr>
        <w:suppressAutoHyphens/>
        <w:autoSpaceDN w:val="false"/>
        <w:spacing w:lineRule="auto" w:line="276" w:after="0"/>
        <w:jc w:val="center"/>
        <w:textAlignment w:val="baseline"/>
        <w:rPr>
          <w:rFonts w:cs="Times New Roman" w:hAnsi="Times New Roman" w:ascii="Times New Roman"/>
          <w:sz w:val="24"/>
          <w:szCs w:val="24"/>
          <w:lang w:val="pt-BR"/>
        </w:rPr>
      </w:pP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Slavonski Brod, Naselje A. Hebranga 7/9, OIB: </w:t>
      </w:r>
      <w:r w:rsidR="00970398" w:rsidRPr="00BA29AB">
        <w:rPr>
          <w:rFonts w:cs="Times New Roman" w:hAnsi="Times New Roman" w:ascii="Times New Roman"/>
          <w:sz w:val="24"/>
          <w:szCs w:val="24"/>
          <w:lang w:val="pt-BR"/>
        </w:rPr>
        <w:t>85536126846</w:t>
      </w:r>
    </w:p>
    <w:p w14:textId="3D26D642" w14:paraId="252AD4A6" w:rsidRDefault="00010360" w:rsidP="00970398" w:rsidR="00BA29AB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                                            Za izvještajno ročište 4.6.2019</w:t>
      </w:r>
    </w:p>
    <w:p w14:textId="77777777" w14:paraId="34082926" w:rsidRDefault="00010360" w:rsidP="00970398" w:rsidR="00010360">
      <w:pPr>
        <w:suppressAutoHyphens/>
        <w:autoSpaceDN w:val="false"/>
        <w:spacing w:lineRule="auto" w:line="276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14:textId="3F6BFAF6" w14:paraId="23383AE3" w:rsidRDefault="003B039C" w:rsidP="00C36A67" w:rsidR="003B039C" w:rsidRPr="00BA29AB">
      <w:pPr>
        <w:ind w:left="426"/>
        <w:jc w:val="both"/>
        <w:rPr>
          <w:rFonts w:cs="Times New Roman" w:hAnsi="Times New Roman" w:ascii="Times New Roman"/>
          <w:sz w:val="24"/>
          <w:szCs w:val="24"/>
          <w:lang w:val="pt-BR"/>
        </w:rPr>
      </w:pPr>
      <w:r w:rsidRPr="00BA29AB">
        <w:rPr>
          <w:rFonts w:cs="Times New Roman" w:hAnsi="Times New Roman" w:ascii="Times New Roman"/>
          <w:sz w:val="24"/>
          <w:szCs w:val="24"/>
        </w:rPr>
        <w:t xml:space="preserve">Pravomoćnim rješenjem Trgovačkog  suda posl. br. St-1590/17-19 od </w:t>
      </w:r>
      <w:bookmarkStart w:name="_Hlk8124456" w:id="6"/>
      <w:bookmarkStart w:name="_Hlk8122477" w:id="7"/>
      <w:r w:rsidRPr="00BA29AB">
        <w:rPr>
          <w:rFonts w:cs="Times New Roman" w:hAnsi="Times New Roman" w:ascii="Times New Roman"/>
          <w:sz w:val="24"/>
          <w:szCs w:val="24"/>
        </w:rPr>
        <w:t>26</w:t>
      </w:r>
      <w:bookmarkEnd w:id="6"/>
      <w:r w:rsidRPr="00BA29AB">
        <w:rPr>
          <w:rFonts w:cs="Times New Roman" w:hAnsi="Times New Roman" w:ascii="Times New Roman"/>
          <w:sz w:val="24"/>
          <w:szCs w:val="24"/>
        </w:rPr>
        <w:t xml:space="preserve">. studenog 2018. istovremeno je otvoren i zaključen stečajni postupak </w:t>
      </w:r>
      <w:bookmarkEnd w:id="7"/>
      <w:r w:rsidRPr="00BA29AB">
        <w:rPr>
          <w:rFonts w:cs="Times New Roman" w:hAnsi="Times New Roman" w:ascii="Times New Roman"/>
          <w:sz w:val="24"/>
          <w:szCs w:val="24"/>
        </w:rPr>
        <w:t xml:space="preserve">nad dužnikom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>LIGHT AND SOUND d.o.o., u stečaju, Zagreb, Bistranska 3</w:t>
      </w:r>
      <w:r w:rsidRPr="00BA29AB">
        <w:rPr>
          <w:rFonts w:cs="Times New Roman" w:hAnsi="Times New Roman" w:ascii="Times New Roman"/>
          <w:sz w:val="24"/>
          <w:szCs w:val="24"/>
        </w:rPr>
        <w:t xml:space="preserve">,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>OIB: 85536126846, koji je, potom, brisan iz sudskog redistra.</w:t>
      </w:r>
    </w:p>
    <w:p w14:textId="5418EB2A" w14:paraId="3B1A8137" w:rsidRDefault="003B039C" w:rsidP="00010360" w:rsidR="00010360" w:rsidRPr="00BA29AB">
      <w:pPr>
        <w:ind w:left="426"/>
        <w:jc w:val="both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Stečajni upravitelj je </w:t>
      </w:r>
      <w:r w:rsidR="00010360">
        <w:rPr>
          <w:rFonts w:cs="Times New Roman" w:hAnsi="Times New Roman" w:ascii="Times New Roman"/>
          <w:sz w:val="24"/>
          <w:szCs w:val="24"/>
          <w:lang w:val="pt-BR"/>
        </w:rPr>
        <w:t>5.3.2019</w:t>
      </w:r>
      <w:r w:rsidR="00217BA6">
        <w:rPr>
          <w:rFonts w:cs="Times New Roman" w:hAnsi="Times New Roman" w:ascii="Times New Roman"/>
          <w:sz w:val="24"/>
          <w:szCs w:val="24"/>
          <w:lang w:val="pt-BR"/>
        </w:rPr>
        <w:t xml:space="preserve">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predložio </w:t>
      </w:r>
      <w:r w:rsidR="00010360">
        <w:rPr>
          <w:rFonts w:cs="Times New Roman" w:hAnsi="Times New Roman" w:ascii="Times New Roman"/>
          <w:sz w:val="24"/>
          <w:szCs w:val="24"/>
          <w:lang w:val="pt-BR"/>
        </w:rPr>
        <w:t>S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udu </w:t>
      </w:r>
      <w:r w:rsidR="00E93C56">
        <w:rPr>
          <w:rFonts w:cs="Times New Roman" w:hAnsi="Times New Roman" w:ascii="Times New Roman"/>
          <w:sz w:val="24"/>
          <w:szCs w:val="24"/>
          <w:lang w:val="pt-BR"/>
        </w:rPr>
        <w:t xml:space="preserve">nastavak stečajnog postupka nad stečajnom masom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 iza navedenog dužnika obzirom da dužnik ima u vlasništvu dva motorna vozila</w:t>
      </w:r>
      <w:r w:rsidR="00217BA6">
        <w:rPr>
          <w:rFonts w:cs="Times New Roman" w:hAnsi="Times New Roman" w:ascii="Times New Roman"/>
          <w:sz w:val="24"/>
          <w:szCs w:val="24"/>
          <w:lang w:val="pt-BR"/>
        </w:rPr>
        <w:t xml:space="preserve"> </w:t>
      </w:r>
      <w:r w:rsidRPr="00BA29AB">
        <w:rPr>
          <w:rFonts w:cs="Times New Roman" w:hAnsi="Times New Roman" w:ascii="Times New Roman"/>
          <w:sz w:val="24"/>
          <w:szCs w:val="24"/>
        </w:rPr>
        <w:t xml:space="preserve">Sud je na temelju odredaba članka 133. stavka 1. i 2. SZ-a </w:t>
      </w:r>
      <w:r w:rsidR="00010360">
        <w:rPr>
          <w:rFonts w:cs="Times New Roman" w:hAnsi="Times New Roman" w:ascii="Times New Roman"/>
          <w:sz w:val="24"/>
          <w:szCs w:val="24"/>
        </w:rPr>
        <w:t xml:space="preserve">Rješenjem br </w:t>
      </w:r>
      <w:r w:rsidR="00010360">
        <w:t>89</w:t>
      </w:r>
      <w:r w:rsidR="00010360" w:rsidRPr="00482933">
        <w:t>.</w:t>
      </w:r>
      <w:r w:rsidR="00010360">
        <w:rPr>
          <w:b/>
        </w:rPr>
        <w:t xml:space="preserve"> </w:t>
      </w:r>
      <w:r w:rsidR="00010360" w:rsidRPr="00482933">
        <w:t>S</w:t>
      </w:r>
      <w:r w:rsidR="00010360">
        <w:t>t-1590/17-27    od 25.žujka 2019 o</w:t>
      </w:r>
      <w:r w:rsidR="00010360" w:rsidRPr="00BA29AB">
        <w:rPr>
          <w:rFonts w:cs="Times New Roman" w:hAnsi="Times New Roman" w:ascii="Times New Roman"/>
          <w:sz w:val="24"/>
          <w:szCs w:val="24"/>
        </w:rPr>
        <w:t>dre</w:t>
      </w:r>
      <w:r w:rsidR="00010360">
        <w:rPr>
          <w:rFonts w:cs="Times New Roman" w:hAnsi="Times New Roman" w:ascii="Times New Roman"/>
          <w:sz w:val="24"/>
          <w:szCs w:val="24"/>
        </w:rPr>
        <w:t>dio</w:t>
      </w:r>
      <w:r w:rsidR="00010360" w:rsidRPr="00010360">
        <w:rPr>
          <w:rFonts w:cs="Times New Roman" w:hAnsi="Times New Roman" w:ascii="Times New Roman"/>
          <w:sz w:val="24"/>
          <w:szCs w:val="24"/>
        </w:rPr>
        <w:t xml:space="preserve"> </w:t>
      </w:r>
      <w:r w:rsidR="00010360" w:rsidRPr="00BA29AB">
        <w:rPr>
          <w:rFonts w:cs="Times New Roman" w:hAnsi="Times New Roman" w:ascii="Times New Roman"/>
          <w:sz w:val="24"/>
          <w:szCs w:val="24"/>
        </w:rPr>
        <w:t xml:space="preserve">u sudski registar Trgovačkog suda u Zagrebu.   upis stečajne mase iza </w:t>
      </w:r>
      <w:r w:rsidR="00010360" w:rsidRPr="00BA29AB">
        <w:rPr>
          <w:rFonts w:cs="Times New Roman" w:hAnsi="Times New Roman" w:ascii="Times New Roman"/>
          <w:sz w:val="24"/>
          <w:szCs w:val="24"/>
          <w:lang w:val="pt-BR"/>
        </w:rPr>
        <w:t>LIGHT AND SOUND d.o.o., u stečaju, OIB: 85536126846</w:t>
      </w:r>
      <w:r w:rsidR="00010360" w:rsidRPr="00BA29AB">
        <w:rPr>
          <w:rFonts w:cs="Times New Roman" w:hAnsi="Times New Roman" w:ascii="Times New Roman"/>
          <w:sz w:val="24"/>
          <w:szCs w:val="24"/>
        </w:rPr>
        <w:t xml:space="preserve"> Sjedište stečajne mase je na adresi stečajnog upravitelja Naselje A. Hebranga 7/9, Slavonski Brod.</w:t>
      </w:r>
      <w:r w:rsidR="00010360">
        <w:rPr>
          <w:rFonts w:cs="Times New Roman" w:hAnsi="Times New Roman" w:ascii="Times New Roman"/>
          <w:sz w:val="24"/>
          <w:szCs w:val="24"/>
        </w:rPr>
        <w:t xml:space="preserve">, te da </w:t>
      </w:r>
      <w:r w:rsidR="00010360" w:rsidRPr="00BA29AB">
        <w:rPr>
          <w:rFonts w:cs="Times New Roman" w:hAnsi="Times New Roman" w:ascii="Times New Roman"/>
          <w:sz w:val="24"/>
          <w:szCs w:val="24"/>
        </w:rPr>
        <w:t xml:space="preserve"> Nada Reljić iz Slavonskog Broda, Naselje A. Hebranga 7/9, </w:t>
      </w:r>
      <w:r w:rsidR="00010360">
        <w:rPr>
          <w:rFonts w:cs="Times New Roman" w:hAnsi="Times New Roman" w:ascii="Times New Roman"/>
          <w:sz w:val="24"/>
          <w:szCs w:val="24"/>
        </w:rPr>
        <w:t xml:space="preserve">kao stečajni upravitelj  </w:t>
      </w:r>
      <w:r w:rsidR="00010360" w:rsidRPr="00BA29AB">
        <w:rPr>
          <w:rFonts w:cs="Times New Roman" w:hAnsi="Times New Roman" w:ascii="Times New Roman"/>
          <w:sz w:val="24"/>
          <w:szCs w:val="24"/>
        </w:rPr>
        <w:t>zastupa stečajnu masu Istim rješenjem pozivaju se vjerovnici dužnika</w:t>
      </w:r>
      <w:r w:rsidR="00010360" w:rsidRPr="00BA29AB">
        <w:rPr>
          <w:rFonts w:cs="Times New Roman" w:hAnsi="Times New Roman" w:ascii="Times New Roman"/>
          <w:sz w:val="24"/>
          <w:szCs w:val="24"/>
          <w:lang w:val="en-GB"/>
        </w:rPr>
        <w:t xml:space="preserve">, </w:t>
      </w:r>
      <w:r w:rsidR="00010360" w:rsidRPr="00BA29AB">
        <w:rPr>
          <w:rFonts w:cs="Times New Roman" w:hAnsi="Times New Roman" w:ascii="Times New Roman"/>
          <w:sz w:val="24"/>
          <w:szCs w:val="24"/>
        </w:rPr>
        <w:t xml:space="preserve">u roku 30 dana od isteka osmoga dana od dana objave ovog rješenja na mrežnoj stranici e-Oglasna ploča Trgovačkog suda u Zagrebu prijaviti svoje tražbine stečajnom upravitelju </w:t>
      </w:r>
    </w:p>
    <w:p w14:textId="30797223" w14:paraId="100A1C51" w:rsidRDefault="00123F42" w:rsidP="00C36A67" w:rsidR="00123F42" w:rsidRPr="00BA29AB">
      <w:pPr>
        <w:suppressAutoHyphens/>
        <w:autoSpaceDN w:val="false"/>
        <w:spacing w:lineRule="auto" w:line="276" w:after="0"/>
        <w:ind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STANJE UPISA U SUDSKI REGISTAR</w:t>
      </w:r>
    </w:p>
    <w:p w14:textId="77777777" w14:paraId="7A86669C" w:rsidRDefault="00123F42" w:rsidP="00C36A67" w:rsidR="00123F42" w:rsidRPr="00BA29AB">
      <w:pPr>
        <w:suppressAutoHyphens/>
        <w:autoSpaceDN w:val="false"/>
        <w:spacing w:lineRule="auto" w:line="240" w:after="0"/>
        <w:ind w:right="-142" w:left="426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</w:p>
    <w:p w14:textId="2B44EEDA" w14:paraId="111B7B17" w:rsidRDefault="00123F42" w:rsidP="00C36A67" w:rsidR="00123F42" w:rsidRPr="00BA29AB">
      <w:pPr>
        <w:suppressAutoHyphens/>
        <w:autoSpaceDN w:val="false"/>
        <w:spacing w:lineRule="auto" w:line="254"/>
        <w:ind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sz w:val="24"/>
          <w:szCs w:val="24"/>
        </w:rPr>
        <w:t>Uvidom u izvadak iz sudskog registara utvrđeno je  da je trgovačko društvo</w:t>
      </w:r>
      <w:r w:rsidRPr="00BA29AB">
        <w:rPr>
          <w:rFonts w:cs="Times New Roman" w:eastAsia="SimSun" w:hAnsi="Times New Roman" w:ascii="Times New Roman"/>
          <w:color w:val="000000"/>
          <w:sz w:val="24"/>
          <w:szCs w:val="24"/>
        </w:rPr>
        <w:t>.</w:t>
      </w:r>
      <w:r w:rsidR="00CB1F63" w:rsidRPr="00BA29AB">
        <w:rPr>
          <w:rFonts w:cs="Times New Roman" w:hAnsi="Times New Roman" w:ascii="Times New Roman"/>
          <w:sz w:val="24"/>
          <w:szCs w:val="24"/>
        </w:rPr>
        <w:t xml:space="preserve"> </w:t>
      </w:r>
      <w:r w:rsidR="00CB1F63" w:rsidRPr="00BA29AB">
        <w:rPr>
          <w:rFonts w:cs="Times New Roman" w:eastAsia="SimSun" w:hAnsi="Times New Roman" w:ascii="Times New Roman"/>
          <w:color w:val="000000"/>
          <w:sz w:val="24"/>
          <w:szCs w:val="24"/>
        </w:rPr>
        <w:t xml:space="preserve">LIGHT AND SOUND j.d.o.o. 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osnovano </w:t>
      </w:r>
      <w:r w:rsidR="00505C4F"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izjavom o osnivanju </w:t>
      </w:r>
      <w:r w:rsidR="00CB1F63"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>22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 w:rsidR="00CB1F63"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>10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>.20</w:t>
      </w:r>
      <w:r w:rsidR="00CB1F63"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>14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god.</w:t>
      </w:r>
      <w:r w:rsidRPr="00BA29AB">
        <w:rPr>
          <w:rFonts w:cs="Times New Roman" w:eastAsia="Times New Roman" w:hAnsi="Times New Roman" w:ascii="Times New Roman"/>
          <w:color w:val="003366"/>
          <w:sz w:val="24"/>
          <w:szCs w:val="24"/>
          <w:shd w:fill="F8F8F8" w:color="auto" w:val="clear"/>
        </w:rPr>
        <w:t>.</w:t>
      </w:r>
      <w:r w:rsidR="00CB1F63" w:rsidRPr="00BA29AB">
        <w:rPr>
          <w:rFonts w:cs="Times New Roman" w:eastAsia="Times New Roman" w:hAnsi="Times New Roman" w:ascii="Times New Roman"/>
          <w:sz w:val="24"/>
          <w:szCs w:val="24"/>
        </w:rPr>
        <w:t xml:space="preserve">na adresi Zagreb (Grad Zagreb) Bistranska 3 </w:t>
      </w:r>
    </w:p>
    <w:p w14:textId="5796A110" w14:paraId="553526AB" w:rsidRDefault="00123F42" w:rsidP="00C36A67" w:rsidR="00123F42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Temeljni kapital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društva iznosi</w:t>
      </w:r>
      <w:r w:rsidR="00505C4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je 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B1F63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0,00 kuna.</w:t>
      </w:r>
    </w:p>
    <w:p w14:textId="7D0AAE50" w14:paraId="73194ACE" w:rsidRDefault="00123F42" w:rsidP="00C36A67" w:rsidR="00123F42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Pravni oblik </w:t>
      </w:r>
      <w:r w:rsidR="00505C4F"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jednostavno </w:t>
      </w:r>
      <w:r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s ograničenom odgovornošću</w:t>
      </w:r>
    </w:p>
    <w:p w14:textId="77777777" w14:paraId="45C025A5" w:rsidRDefault="00F21165" w:rsidP="00F21165" w:rsidR="00F21165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Predmet poslovanja</w:t>
      </w:r>
    </w:p>
    <w:p w14:textId="77777777" w14:paraId="7770FD22" w:rsidRDefault="00F21165" w:rsidP="00F21165" w:rsidR="00F21165" w:rsidRPr="00BA29A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</w:rPr>
        <w:t>kupnja i prodaja robe</w:t>
      </w:r>
    </w:p>
    <w:p w14:textId="77777777" w14:paraId="44AC0B85" w:rsidRDefault="00F21165" w:rsidP="00F21165" w:rsidR="00F21165" w:rsidRPr="00BA29A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</w:rPr>
        <w:t>obavljanje trgovačkog posredovanja i druge slične djelatnosti</w:t>
      </w:r>
    </w:p>
    <w:p w14:textId="77777777" w14:paraId="10073911" w:rsidRDefault="00F21165" w:rsidP="00C36A67" w:rsidR="00F21165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14:textId="77777777" w14:paraId="2B469A9E" w:rsidRDefault="00010360" w:rsidP="00C36A67" w:rsidR="00010360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14:textId="77777777" w14:paraId="505402EB" w:rsidRDefault="002E2127" w:rsidP="00C36A67" w:rsidR="002E2127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14:textId="677A0D10" w14:paraId="23A57524" w:rsidRDefault="00123F42" w:rsidP="00C36A67" w:rsidR="00123F42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Osnivači i članovi društva</w:t>
      </w:r>
    </w:p>
    <w:p w14:textId="77777777" w14:paraId="0D3E290B" w:rsidRDefault="00F21165" w:rsidP="00C36A67" w:rsidR="00F21165" w:rsidRPr="00BA29A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Hlk7357026" w:id="8"/>
    </w:p>
    <w:p w14:textId="18242251" w14:paraId="0CE2E1DD" w:rsidRDefault="00505C4F" w:rsidP="00C36A67" w:rsidR="00123F42" w:rsidRPr="0086651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Riaz Shamsudeen, OIB: 53148475928 Indija, Cochin, Kottekkanal Road Lissy PO, Ernakulam, Kerala/ Kariveli Thundil House </w:t>
      </w:r>
      <w:r w:rsidR="002E2127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8665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jedini osnivač j.d.o.o.</w:t>
      </w:r>
      <w:r w:rsidR="00123F42" w:rsidRPr="0086651B">
        <w:rPr>
          <w:rFonts w:cs="Times New Roman" w:eastAsia="Times New Roman" w:hAnsi="Times New Roman" w:ascii="Times New Roman"/>
          <w:sz w:val="24"/>
          <w:szCs w:val="24"/>
          <w:lang w:eastAsia="hr-HR"/>
        </w:rPr>
        <w:t>-jedini član d.o.o.</w:t>
      </w:r>
    </w:p>
    <w:bookmarkEnd w:id="8"/>
    <w:p w14:textId="0C097C6E" w14:paraId="594AD28B" w:rsidRDefault="00123F42" w:rsidP="00C36A67" w:rsidR="00DD1591" w:rsidRPr="0086651B">
      <w:pPr>
        <w:suppressAutoHyphens/>
        <w:autoSpaceDN w:val="false"/>
        <w:spacing w:lineRule="auto" w:line="276"/>
        <w:ind w:right="-479" w:left="426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86651B">
        <w:rPr>
          <w:rFonts w:cs="Times New Roman" w:eastAsia="Times New Roman" w:hAnsi="Times New Roman" w:ascii="Times New Roman"/>
          <w:sz w:val="24"/>
          <w:szCs w:val="24"/>
        </w:rPr>
        <w:t xml:space="preserve">Osoba ovlaštena za zastupanje društva: </w:t>
      </w:r>
      <w:r w:rsidR="00DD1591" w:rsidRPr="0086651B">
        <w:rPr>
          <w:rFonts w:cs="Times New Roman" w:eastAsia="Times New Roman" w:hAnsi="Times New Roman" w:ascii="Times New Roman"/>
          <w:sz w:val="24"/>
          <w:szCs w:val="24"/>
        </w:rPr>
        <w:t xml:space="preserve">Marin Perić, OIB: 02735044845 Zagreb, Bistranska 3 </w:t>
      </w:r>
      <w:r w:rsidR="002E2127">
        <w:rPr>
          <w:rFonts w:cs="Times New Roman" w:eastAsia="Times New Roman" w:hAnsi="Times New Roman" w:ascii="Times New Roman"/>
          <w:sz w:val="24"/>
          <w:szCs w:val="24"/>
        </w:rPr>
        <w:t>–</w:t>
      </w:r>
      <w:r w:rsidR="00DD1591" w:rsidRPr="0086651B">
        <w:rPr>
          <w:rFonts w:cs="Times New Roman" w:eastAsia="Times New Roman" w:hAnsi="Times New Roman" w:ascii="Times New Roman"/>
          <w:sz w:val="24"/>
          <w:szCs w:val="24"/>
        </w:rPr>
        <w:t xml:space="preserve"> direktor </w:t>
      </w:r>
      <w:r w:rsidR="002E2127">
        <w:rPr>
          <w:rFonts w:cs="Times New Roman" w:eastAsia="Times New Roman" w:hAnsi="Times New Roman" w:ascii="Times New Roman"/>
          <w:sz w:val="24"/>
          <w:szCs w:val="24"/>
        </w:rPr>
        <w:t>–</w:t>
      </w:r>
      <w:r w:rsidR="00DD1591" w:rsidRPr="0086651B">
        <w:rPr>
          <w:rFonts w:cs="Times New Roman" w:eastAsia="Times New Roman" w:hAnsi="Times New Roman" w:ascii="Times New Roman"/>
          <w:sz w:val="24"/>
          <w:szCs w:val="24"/>
        </w:rPr>
        <w:t xml:space="preserve"> zastupa društvo samostalno i neograničeno</w:t>
      </w:r>
    </w:p>
    <w:p w14:textId="41654CB9" w14:paraId="671DF696" w:rsidRDefault="00505C4F" w:rsidP="00C36A67" w:rsidR="00505C4F" w:rsidRPr="0086651B">
      <w:pPr>
        <w:suppressAutoHyphens/>
        <w:autoSpaceDN w:val="false"/>
        <w:spacing w:lineRule="auto" w:line="276" w:after="0"/>
        <w:ind w:right="-479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25.09.2015 Trgovački sud u Zagrebu objavio je  upis povećanja temeljnog kapitala</w:t>
      </w:r>
      <w:r w:rsidR="00F21165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na 101.000 kin.</w:t>
      </w: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nakon ovih izmjena društvo je preoblikovano u </w:t>
      </w:r>
      <w:r w:rsidR="00217BA6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d.o.o.</w:t>
      </w:r>
      <w:r w:rsidR="00F21165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osnivač društva je </w:t>
      </w:r>
      <w:r w:rsidRPr="008665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Riaz Shamsudeen, OIB: 53148475928 </w:t>
      </w:r>
      <w:r w:rsidR="002E2127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8665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jedini osnivač j.d.o.o.-jedini član d.o.o., </w:t>
      </w:r>
    </w:p>
    <w:p w14:textId="2B9356C5" w14:paraId="614E39DF" w:rsidRDefault="00505C4F" w:rsidP="00C36A67" w:rsidR="00EA75FD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Hlk7357536" w:id="9"/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Osobe ovlaštene za zastupanje </w:t>
      </w:r>
      <w:r w:rsidR="00F21165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imenovan je</w:t>
      </w:r>
      <w:r w:rsidR="00EA75FD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14:textId="3653DE60" w14:paraId="5F56D77B" w:rsidRDefault="00505C4F" w:rsidP="00C36A67" w:rsidR="00505C4F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Hlk8124030" w:id="10"/>
      <w:bookmarkEnd w:id="9"/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Marin Perić, OIB: 02735044845 Zagreb, Bistranska 3 </w:t>
      </w:r>
      <w:bookmarkEnd w:id="10"/>
      <w:r w:rsidR="00EA75FD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–</w:t>
      </w: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direktor</w:t>
      </w:r>
      <w:r w:rsidR="00EA75FD"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i </w:t>
      </w:r>
    </w:p>
    <w:p w14:textId="77777777" w14:paraId="4C4EC0EC" w:rsidRDefault="00505C4F" w:rsidP="00C36A67" w:rsidR="00505C4F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14:textId="48A1C314" w14:paraId="300E222F" w:rsidRDefault="00EA75FD" w:rsidP="00C36A67" w:rsidR="00EA75FD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13.10.2015</w:t>
      </w:r>
      <w:r w:rsidRPr="0086651B">
        <w:rPr>
          <w:rFonts w:cs="Times New Roman" w:hAnsi="Times New Roman" w:ascii="Times New Roman"/>
          <w:sz w:val="24"/>
          <w:szCs w:val="24"/>
        </w:rPr>
        <w:t xml:space="preserve"> </w:t>
      </w: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Trgovački sud u Zagrebu objavljuje upis promjena članova društva, u Sudski registar pod poslovnim brojem Tt-15/29130-2 od 13. listopada 2015</w:t>
      </w:r>
    </w:p>
    <w:p w14:textId="31EBD7FB" w14:paraId="2FD2E470" w:rsidRDefault="00BA29AB" w:rsidP="00BA29AB" w:rsidR="00BA29AB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Marin Perić, OIB: 02735044845 Zagreb, Bistranska 3 </w:t>
      </w:r>
    </w:p>
    <w:p w14:textId="3FC98223" w14:paraId="41C562F5" w:rsidRDefault="00EA75FD" w:rsidP="00C36A67" w:rsidR="00EA75FD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upisuje se kao  jedini </w:t>
      </w:r>
      <w:bookmarkStart w:name="_Hlk8073701" w:id="11"/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Osnivač/članovi društva</w:t>
      </w:r>
      <w:r w:rsidRPr="0086651B">
        <w:rPr>
          <w:rFonts w:cs="Times New Roman" w:hAnsi="Times New Roman" w:ascii="Times New Roman"/>
          <w:sz w:val="24"/>
          <w:szCs w:val="24"/>
        </w:rPr>
        <w:t xml:space="preserve"> </w:t>
      </w:r>
    </w:p>
    <w:bookmarkEnd w:id="11"/>
    <w:p w14:textId="0C37413B" w14:paraId="7C31D4DD" w:rsidRDefault="00EA75FD" w:rsidP="00C36A67" w:rsidR="00EA75FD" w:rsidRPr="0086651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26.10.2016 upisuje se promjena Osobe ovlaštene za zastupanje te upisuje kao jedina osoba za zastupanje</w:t>
      </w:r>
      <w:r w:rsidRPr="0086651B">
        <w:rPr>
          <w:rFonts w:cs="Times New Roman" w:hAnsi="Times New Roman" w:ascii="Times New Roman"/>
          <w:sz w:val="24"/>
          <w:szCs w:val="24"/>
        </w:rPr>
        <w:t xml:space="preserve"> </w:t>
      </w:r>
      <w:r w:rsidRPr="008665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RIAZ SHAMSUDEEN, OIB: 53148475928 Zagreb, BITOLJSKA ULICA 5</w:t>
      </w:r>
    </w:p>
    <w:p w14:textId="30D27410" w14:paraId="6CE1CF46" w:rsidRDefault="00EA75FD" w:rsidP="00C36A67" w:rsidR="00EA75FD" w:rsidRPr="00BA29A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14:textId="0E8BE010" w14:paraId="6775DBBE" w:rsidRDefault="00123F42" w:rsidP="00C36A67" w:rsidR="00123F42" w:rsidRPr="00BA29A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II  STANJE RAČUNA DUŽNIKA</w:t>
      </w:r>
    </w:p>
    <w:p w14:textId="5F6B51C7" w14:paraId="2FD37CE6" w:rsidRDefault="00907636" w:rsidP="00C36A67" w:rsidR="00907636" w:rsidRPr="00BA29AB">
      <w:pPr>
        <w:suppressAutoHyphens/>
        <w:autoSpaceDN w:val="false"/>
        <w:spacing w:lineRule="auto" w:line="276" w:after="0"/>
        <w:ind w:right="-479" w:left="426"/>
        <w:textAlignment w:val="baselin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14:textId="333E0801" w14:paraId="5E705DB1" w:rsidRDefault="00875F76" w:rsidP="00120542" w:rsidR="00907636" w:rsidRPr="00BA29AB">
      <w:pPr>
        <w:ind w:right="-426" w:left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LIGHT AND SOUND d.o.o </w:t>
      </w:r>
      <w:r w:rsidR="00396CFF"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>je poslovao preko računa HR7425000091101422088 Addiko bank d.d.</w:t>
      </w:r>
    </w:p>
    <w:p w14:textId="14A677B6" w14:paraId="7D8C489C" w:rsidRDefault="00D3776D" w:rsidP="00120542" w:rsidR="00D3776D" w:rsidRPr="00BA29AB">
      <w:pPr>
        <w:ind w:right="-426" w:left="426"/>
        <w:jc w:val="both"/>
        <w:rPr>
          <w:rFonts w:cs="Times New Roman" w:hAnsi="Times New Roman" w:ascii="Times New Roman"/>
          <w:sz w:val="24"/>
          <w:szCs w:val="24"/>
          <w:lang w:val="pt-BR"/>
        </w:rPr>
      </w:pPr>
      <w:r w:rsidRPr="00BA29AB">
        <w:rPr>
          <w:rFonts w:cs="Times New Roman" w:hAnsi="Times New Roman" w:ascii="Times New Roman"/>
          <w:sz w:val="24"/>
          <w:szCs w:val="24"/>
        </w:rPr>
        <w:t xml:space="preserve">Financijska agencija, Regionalni centar Zagreb, podnijela je </w:t>
      </w:r>
      <w:r w:rsidR="00907636" w:rsidRPr="00BA29AB">
        <w:rPr>
          <w:rFonts w:cs="Times New Roman" w:hAnsi="Times New Roman" w:ascii="Times New Roman"/>
          <w:sz w:val="24"/>
          <w:szCs w:val="24"/>
        </w:rPr>
        <w:t>22.05.2017 S</w:t>
      </w:r>
      <w:r w:rsidRPr="00BA29AB">
        <w:rPr>
          <w:rFonts w:cs="Times New Roman" w:hAnsi="Times New Roman" w:ascii="Times New Roman"/>
          <w:sz w:val="24"/>
          <w:szCs w:val="24"/>
        </w:rPr>
        <w:t xml:space="preserve">udu prijedlog za otvaranje stečajnog postupka nad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>LIGHT AND SOUND d.o.o., Zagreb, Bistranska 3, OIB 85536126846.</w:t>
      </w:r>
    </w:p>
    <w:p w14:textId="0A23B4C4" w14:paraId="3D934528" w:rsidRDefault="004B1072" w:rsidP="0086651B" w:rsidR="0086651B" w:rsidRPr="00BA29AB">
      <w:pPr>
        <w:pStyle w:val="Tijeloteksta"/>
        <w:ind w:right="-426" w:left="426"/>
      </w:pPr>
      <w:r w:rsidRPr="00BA29AB">
        <w:t>Financijska agencija,  navela je u prijedlogu za otvaranje stečajnog postupka kako dužnik na dan 19. svibnja 2017. u Očevidniku redoslijeda osnova za plaćanje ima evidentirane neizvršene osnove za plaćanje u neprekinutom razdoblju od 120 dana, u ukupnom iznosu od 9.160,55 kn, kao i da dužnik ima 2 zaposlenih.</w:t>
      </w:r>
      <w:r w:rsidR="0086651B" w:rsidRPr="0086651B">
        <w:t xml:space="preserve"> </w:t>
      </w:r>
      <w:r w:rsidR="0086651B" w:rsidRPr="00BA29AB">
        <w:t>Uvidom u potvrdu Financijske agencije od 4. svibnja 2018 na dan 3. svibnja 2018 u Očevidniku redoslijeda osnova za plaćanje</w:t>
      </w:r>
      <w:r w:rsidR="0086651B">
        <w:t xml:space="preserve"> dužnik je </w:t>
      </w:r>
      <w:r w:rsidR="0086651B" w:rsidRPr="00BA29AB">
        <w:t xml:space="preserve"> imao neizvršene osnove za plaćanje u neprekinutom razdoblju od 468 dana od 9.444,42 kn.</w:t>
      </w:r>
      <w:r w:rsidR="00D2635A">
        <w:t xml:space="preserve"> Prema potvrdi HZMO dužnik nema zaposlenih radnika, ni obaveza za neisplaćene plaće.</w:t>
      </w:r>
    </w:p>
    <w:p w14:textId="77777777" w14:paraId="5638A0AF" w:rsidRDefault="00D2635A" w:rsidP="00120542" w:rsidR="00D2635A">
      <w:pPr>
        <w:pStyle w:val="Tijeloteksta"/>
        <w:ind w:right="-426" w:left="426"/>
      </w:pPr>
    </w:p>
    <w:p w14:textId="16DA77F5" w14:paraId="2227D594" w:rsidRDefault="00655849" w:rsidP="00120542" w:rsidR="00655849" w:rsidRPr="00BA29AB">
      <w:pPr>
        <w:pStyle w:val="Tijeloteksta"/>
        <w:ind w:right="-426" w:left="426"/>
      </w:pPr>
      <w:r w:rsidRPr="00BA29AB">
        <w:t>Sud je rješenjem od 30. kolovoza 2018. pozvao osobe koje imaju pravni interes za provedbom stečaj</w:t>
      </w:r>
      <w:r w:rsidR="00D2635A">
        <w:t>a</w:t>
      </w:r>
      <w:r w:rsidRPr="00BA29AB">
        <w:t xml:space="preserve"> nad  dužnikom </w:t>
      </w:r>
      <w:r w:rsidR="002A7D77">
        <w:t xml:space="preserve">da </w:t>
      </w:r>
      <w:r w:rsidRPr="00BA29AB">
        <w:rPr>
          <w:lang w:val="pt-BR"/>
        </w:rPr>
        <w:t>u roku 15 dana predujm</w:t>
      </w:r>
      <w:r w:rsidR="002A7D77">
        <w:rPr>
          <w:lang w:val="pt-BR"/>
        </w:rPr>
        <w:t>e</w:t>
      </w:r>
      <w:r w:rsidRPr="00BA29AB">
        <w:rPr>
          <w:lang w:val="pt-BR"/>
        </w:rPr>
        <w:t xml:space="preserve"> iznos od </w:t>
      </w:r>
      <w:r w:rsidRPr="00BA29AB">
        <w:t xml:space="preserve">20.000,00 kn za pokriće troškova  stečajnog postupka. </w:t>
      </w:r>
    </w:p>
    <w:p w14:textId="251384E5" w14:paraId="185F8F92" w:rsidRDefault="00655849" w:rsidP="00120542" w:rsidR="00655849" w:rsidRPr="00BA29AB">
      <w:pPr>
        <w:pStyle w:val="Tijeloteksta"/>
        <w:ind w:right="-426" w:left="426"/>
      </w:pPr>
    </w:p>
    <w:p w14:textId="5300BF84" w14:paraId="4D948F14" w:rsidRDefault="002A7D77" w:rsidP="00120542" w:rsidR="00655849" w:rsidRPr="00BA29AB">
      <w:pPr>
        <w:ind w:right="-426" w:left="426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nitko od vjerovnika nije predujmio 20.000,00 kuna </w:t>
      </w:r>
      <w:r w:rsidR="00655849" w:rsidRPr="00BA29AB">
        <w:rPr>
          <w:rFonts w:cs="Times New Roman" w:hAnsi="Times New Roman" w:ascii="Times New Roman"/>
          <w:sz w:val="24"/>
          <w:szCs w:val="24"/>
        </w:rPr>
        <w:t xml:space="preserve">Sud je  </w:t>
      </w:r>
      <w:r w:rsidR="00655849"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26. </w:t>
      </w:r>
      <w:r w:rsidR="002E2127" w:rsidRPr="00BA29AB">
        <w:rPr>
          <w:rFonts w:cs="Times New Roman" w:hAnsi="Times New Roman" w:ascii="Times New Roman"/>
          <w:sz w:val="24"/>
          <w:szCs w:val="24"/>
          <w:lang w:val="pt-BR"/>
        </w:rPr>
        <w:t>S</w:t>
      </w:r>
      <w:r w:rsidR="00655849" w:rsidRPr="00BA29AB">
        <w:rPr>
          <w:rFonts w:cs="Times New Roman" w:hAnsi="Times New Roman" w:ascii="Times New Roman"/>
          <w:sz w:val="24"/>
          <w:szCs w:val="24"/>
          <w:lang w:val="pt-BR"/>
        </w:rPr>
        <w:t>tudenog 2018</w:t>
      </w:r>
      <w:r w:rsidR="00655849" w:rsidRPr="00BA29AB">
        <w:rPr>
          <w:rFonts w:cs="Times New Roman" w:hAnsi="Times New Roman" w:ascii="Times New Roman"/>
          <w:sz w:val="24"/>
          <w:szCs w:val="24"/>
        </w:rPr>
        <w:t>., izdao rješenje 89. St-1590/17-19 o otvaranju  i zaključenju stečajnog postupka nad dužnikom</w:t>
      </w:r>
      <w:r w:rsidR="00EB1720" w:rsidRPr="00BA29AB">
        <w:rPr>
          <w:rFonts w:cs="Times New Roman" w:hAnsi="Times New Roman" w:ascii="Times New Roman"/>
          <w:sz w:val="24"/>
          <w:szCs w:val="24"/>
        </w:rPr>
        <w:t xml:space="preserve"> </w:t>
      </w:r>
      <w:r w:rsidR="00655849" w:rsidRPr="00BA29AB">
        <w:rPr>
          <w:rFonts w:cs="Times New Roman" w:hAnsi="Times New Roman" w:ascii="Times New Roman"/>
          <w:sz w:val="24"/>
          <w:szCs w:val="24"/>
        </w:rPr>
        <w:t xml:space="preserve"> </w:t>
      </w:r>
      <w:r w:rsidR="00EB1720" w:rsidRPr="00BA29AB">
        <w:rPr>
          <w:rFonts w:cs="Times New Roman" w:hAnsi="Times New Roman" w:ascii="Times New Roman"/>
          <w:sz w:val="24"/>
          <w:szCs w:val="24"/>
          <w:lang w:val="pt-BR"/>
        </w:rPr>
        <w:t>LIGHT AND SOUND d.o.o</w:t>
      </w:r>
      <w:r w:rsidR="007F0617"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 zbog nedostatnosti stečajne mase za vođenje stečajnog postupka .</w:t>
      </w:r>
    </w:p>
    <w:p w14:textId="4A5C0430" w14:paraId="5955E593" w:rsidRDefault="003421EA" w:rsidP="00120542" w:rsidR="003421EA" w:rsidRPr="00BA29AB">
      <w:pPr>
        <w:tabs>
          <w:tab w:pos="9923" w:val="left"/>
        </w:tabs>
        <w:ind w:right="-426" w:left="426"/>
        <w:jc w:val="both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 xml:space="preserve">Na temelju činjenica </w:t>
      </w:r>
      <w:r w:rsidRPr="00BA29AB">
        <w:rPr>
          <w:rFonts w:cs="Times New Roman" w:hAnsi="Times New Roman" w:ascii="Times New Roman"/>
          <w:sz w:val="24"/>
          <w:szCs w:val="24"/>
        </w:rPr>
        <w:t xml:space="preserve">kojima je  utvrđeno da brisana tvrtka ima imovinu koja  čini  stečajnu masu ,a koja je </w:t>
      </w:r>
      <w:r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nositelj prava vlasništva i drugih prava ( stavak 4  čl.289 SZ) </w:t>
      </w:r>
      <w:r w:rsidRPr="00BA29AB">
        <w:rPr>
          <w:rFonts w:cs="Times New Roman" w:hAnsi="Times New Roman" w:ascii="Times New Roman"/>
          <w:sz w:val="24"/>
          <w:szCs w:val="24"/>
        </w:rPr>
        <w:t xml:space="preserve">ispunjene </w:t>
      </w:r>
      <w:r w:rsidR="00D2635A">
        <w:rPr>
          <w:rFonts w:cs="Times New Roman" w:hAnsi="Times New Roman" w:ascii="Times New Roman"/>
          <w:sz w:val="24"/>
          <w:szCs w:val="24"/>
        </w:rPr>
        <w:t xml:space="preserve">su </w:t>
      </w:r>
      <w:r w:rsidRPr="00BA29AB">
        <w:rPr>
          <w:rFonts w:cs="Times New Roman" w:hAnsi="Times New Roman" w:ascii="Times New Roman"/>
          <w:sz w:val="24"/>
          <w:szCs w:val="24"/>
        </w:rPr>
        <w:t xml:space="preserve">pretpostavke za nastavljanje postupka radi naknadne diobe propisane odredbom čl. </w:t>
      </w:r>
      <w:smartTag w:element="metricconverter" w:uri="urn:schemas-microsoft-com:office:smarttags">
        <w:smartTagPr>
          <w:attr w:val="289. st" w:name="ProductID"/>
        </w:smartTagPr>
        <w:r w:rsidRPr="00BA29AB">
          <w:rPr>
            <w:rFonts w:cs="Times New Roman" w:hAnsi="Times New Roman" w:ascii="Times New Roman"/>
            <w:sz w:val="24"/>
            <w:szCs w:val="24"/>
          </w:rPr>
          <w:t>289. st</w:t>
        </w:r>
      </w:smartTag>
      <w:r w:rsidRPr="00BA29AB">
        <w:rPr>
          <w:rFonts w:cs="Times New Roman" w:hAnsi="Times New Roman" w:ascii="Times New Roman"/>
          <w:sz w:val="24"/>
          <w:szCs w:val="24"/>
        </w:rPr>
        <w:t xml:space="preserve">. 1 .toč.3.Stečajnog zakona </w:t>
      </w:r>
      <w:r w:rsidR="00D2635A">
        <w:rPr>
          <w:rFonts w:cs="Times New Roman" w:hAnsi="Times New Roman" w:ascii="Times New Roman"/>
          <w:sz w:val="24"/>
          <w:szCs w:val="24"/>
        </w:rPr>
        <w:t>S</w:t>
      </w:r>
      <w:r w:rsidRPr="00BA29AB">
        <w:rPr>
          <w:rFonts w:cs="Times New Roman" w:hAnsi="Times New Roman" w:ascii="Times New Roman"/>
          <w:sz w:val="24"/>
          <w:szCs w:val="24"/>
        </w:rPr>
        <w:t xml:space="preserve">tečajna upraviteljica je predložila nastavak stečaja radi naknadne diobe , te je sud Rješenjem od 25.ožujka 2019 Odredio se upis stečajne mase iza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LIGHT AND SOUND d.o.o-u stečaju, </w:t>
      </w:r>
      <w:r w:rsidRPr="00BA29AB">
        <w:rPr>
          <w:rFonts w:cs="Times New Roman" w:hAnsi="Times New Roman" w:ascii="Times New Roman"/>
          <w:sz w:val="24"/>
          <w:szCs w:val="24"/>
        </w:rPr>
        <w:t>stečajne mas</w:t>
      </w:r>
      <w:r w:rsidR="002A7D77">
        <w:rPr>
          <w:rFonts w:cs="Times New Roman" w:hAnsi="Times New Roman" w:ascii="Times New Roman"/>
          <w:sz w:val="24"/>
          <w:szCs w:val="24"/>
        </w:rPr>
        <w:t>a</w:t>
      </w:r>
      <w:r w:rsidRPr="00BA29AB">
        <w:rPr>
          <w:rFonts w:cs="Times New Roman" w:hAnsi="Times New Roman" w:ascii="Times New Roman"/>
          <w:sz w:val="24"/>
          <w:szCs w:val="24"/>
        </w:rPr>
        <w:t xml:space="preserve"> je na adresi stečajnog upravitelja</w:t>
      </w:r>
      <w:r w:rsidR="002A7D77">
        <w:rPr>
          <w:rFonts w:cs="Times New Roman" w:hAnsi="Times New Roman" w:ascii="Times New Roman"/>
          <w:sz w:val="24"/>
          <w:szCs w:val="24"/>
        </w:rPr>
        <w:t xml:space="preserve"> </w:t>
      </w:r>
      <w:r w:rsidRPr="00BA29AB">
        <w:rPr>
          <w:rFonts w:cs="Times New Roman" w:hAnsi="Times New Roman" w:ascii="Times New Roman"/>
          <w:sz w:val="24"/>
          <w:szCs w:val="24"/>
        </w:rPr>
        <w:t>Nad</w:t>
      </w:r>
      <w:r w:rsidR="002A7D77">
        <w:rPr>
          <w:rFonts w:cs="Times New Roman" w:hAnsi="Times New Roman" w:ascii="Times New Roman"/>
          <w:sz w:val="24"/>
          <w:szCs w:val="24"/>
        </w:rPr>
        <w:t>e</w:t>
      </w:r>
      <w:r w:rsidRPr="00BA29AB">
        <w:rPr>
          <w:rFonts w:cs="Times New Roman" w:hAnsi="Times New Roman" w:ascii="Times New Roman"/>
          <w:sz w:val="24"/>
          <w:szCs w:val="24"/>
        </w:rPr>
        <w:t xml:space="preserve"> Reljić Slavonsk</w:t>
      </w:r>
      <w:r w:rsidR="002A7D77">
        <w:rPr>
          <w:rFonts w:cs="Times New Roman" w:hAnsi="Times New Roman" w:ascii="Times New Roman"/>
          <w:sz w:val="24"/>
          <w:szCs w:val="24"/>
        </w:rPr>
        <w:t>i</w:t>
      </w:r>
      <w:r w:rsidRPr="00BA29AB">
        <w:rPr>
          <w:rFonts w:cs="Times New Roman" w:hAnsi="Times New Roman" w:ascii="Times New Roman"/>
          <w:sz w:val="24"/>
          <w:szCs w:val="24"/>
        </w:rPr>
        <w:t xml:space="preserve"> Brod</w:t>
      </w:r>
      <w:r w:rsidR="002A7D77">
        <w:rPr>
          <w:rFonts w:cs="Times New Roman" w:hAnsi="Times New Roman" w:ascii="Times New Roman"/>
          <w:sz w:val="24"/>
          <w:szCs w:val="24"/>
        </w:rPr>
        <w:t>i</w:t>
      </w:r>
      <w:r w:rsidRPr="00BA29AB">
        <w:rPr>
          <w:rFonts w:cs="Times New Roman" w:hAnsi="Times New Roman" w:ascii="Times New Roman"/>
          <w:sz w:val="24"/>
          <w:szCs w:val="24"/>
        </w:rPr>
        <w:t>, Naselje A. Hebranga 7/9</w:t>
      </w:r>
      <w:r w:rsidR="00F21165" w:rsidRPr="00BA29AB">
        <w:rPr>
          <w:rFonts w:cs="Times New Roman" w:hAnsi="Times New Roman" w:ascii="Times New Roman"/>
          <w:sz w:val="24"/>
          <w:szCs w:val="24"/>
        </w:rPr>
        <w:t xml:space="preserve">Istim Rješenjem Sud je </w:t>
      </w:r>
      <w:r w:rsidRPr="00BA29AB">
        <w:rPr>
          <w:rFonts w:cs="Times New Roman" w:hAnsi="Times New Roman" w:ascii="Times New Roman"/>
          <w:sz w:val="24"/>
          <w:szCs w:val="24"/>
        </w:rPr>
        <w:t xml:space="preserve"> pozvao vjerovnike 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da </w:t>
      </w:r>
      <w:r w:rsidRPr="00BA29AB">
        <w:rPr>
          <w:rFonts w:cs="Times New Roman" w:hAnsi="Times New Roman" w:ascii="Times New Roman"/>
          <w:sz w:val="24"/>
          <w:szCs w:val="24"/>
        </w:rPr>
        <w:t>u roku 30 dana od isteka osmoga dana od dana objave radi naknadne diobe  prijave svoje tražbine</w:t>
      </w:r>
    </w:p>
    <w:p w14:textId="77777777" w14:paraId="6B9CF78C" w:rsidRDefault="00A43C54" w:rsidP="00120542" w:rsidR="00A43C54">
      <w:pPr>
        <w:tabs>
          <w:tab w:pos="9214" w:val="left"/>
        </w:tabs>
        <w:autoSpaceDE w:val="false"/>
        <w:autoSpaceDN w:val="false"/>
        <w:spacing w:lineRule="auto" w:line="240" w:after="0"/>
        <w:ind w:right="-426" w:left="426"/>
        <w:jc w:val="both"/>
        <w:rPr>
          <w:rFonts w:cs="Times New Roman" w:eastAsia="Calibri" w:hAnsi="Times New Roman" w:ascii="Times New Roman"/>
          <w:b/>
          <w:bCs/>
          <w:sz w:val="24"/>
          <w:szCs w:val="24"/>
        </w:rPr>
      </w:pPr>
    </w:p>
    <w:p w14:textId="4B35D799" w14:paraId="17B4919D" w:rsidRDefault="00123F42" w:rsidP="00120542" w:rsidR="00123F42" w:rsidRPr="00BA29AB">
      <w:pPr>
        <w:tabs>
          <w:tab w:pos="9214" w:val="left"/>
        </w:tabs>
        <w:autoSpaceDE w:val="false"/>
        <w:autoSpaceDN w:val="false"/>
        <w:spacing w:lineRule="auto" w:line="240" w:after="0"/>
        <w:ind w:right="-426" w:left="426"/>
        <w:jc w:val="both"/>
        <w:rPr>
          <w:rFonts w:cs="Times New Roman" w:eastAsia="Calibri" w:hAnsi="Times New Roman" w:ascii="Times New Roman"/>
          <w:b/>
          <w:bCs/>
          <w:sz w:val="24"/>
          <w:szCs w:val="24"/>
        </w:rPr>
      </w:pPr>
      <w:r w:rsidRPr="00BA29AB">
        <w:rPr>
          <w:rFonts w:cs="Times New Roman" w:eastAsia="Calibri" w:hAnsi="Times New Roman" w:ascii="Times New Roman"/>
          <w:b/>
          <w:bCs/>
          <w:sz w:val="24"/>
          <w:szCs w:val="24"/>
        </w:rPr>
        <w:t>III STANJE STEČAJNE MASE NAKON ZAKLJUČENJA STEČAJNOG</w:t>
      </w:r>
    </w:p>
    <w:p w14:textId="356AC1DD" w14:paraId="1A2FC379" w:rsidRDefault="002A7D77" w:rsidP="00120542" w:rsidR="002A7D77">
      <w:pPr>
        <w:tabs>
          <w:tab w:pos="9214" w:val="left"/>
        </w:tabs>
        <w:overflowPunct w:val="false"/>
        <w:autoSpaceDE w:val="false"/>
        <w:autoSpaceDN w:val="false"/>
        <w:spacing w:lineRule="auto" w:line="256" w:after="0"/>
        <w:ind w:right="-426" w:left="426"/>
        <w:jc w:val="both"/>
        <w:rPr>
          <w:rFonts w:cs="Times New Roman" w:eastAsia="Calibri" w:hAnsi="Times New Roman" w:ascii="Times New Roman"/>
          <w:b/>
          <w:bCs/>
          <w:sz w:val="24"/>
          <w:szCs w:val="24"/>
        </w:rPr>
      </w:pPr>
    </w:p>
    <w:p w14:textId="6024AAE4" w14:paraId="3CDC59DA" w:rsidRDefault="002A7D77" w:rsidP="00120542" w:rsidR="002A7D77" w:rsidRPr="00BA29AB">
      <w:pPr>
        <w:suppressAutoHyphens/>
        <w:autoSpaceDN w:val="false"/>
        <w:spacing w:lineRule="auto" w:line="276" w:after="0"/>
        <w:ind w:right="-426" w:left="426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Za poslovnu godinu 2014.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 </w:t>
      </w:r>
      <w:bookmarkStart w:name="_Hlk7867506" w:id="12"/>
      <w:r w:rsidRPr="00BA29AB">
        <w:rPr>
          <w:rFonts w:cs="Times New Roman" w:hAnsi="Times New Roman" w:ascii="Times New Roman"/>
          <w:sz w:val="24"/>
          <w:szCs w:val="24"/>
          <w:lang w:val="pt-BR"/>
        </w:rPr>
        <w:t xml:space="preserve">LIGHT AND SOUND d.o.o </w:t>
      </w:r>
      <w:bookmarkEnd w:id="12"/>
      <w:r w:rsidRPr="00BA29AB">
        <w:rPr>
          <w:rFonts w:cs="Times New Roman" w:hAnsi="Times New Roman" w:ascii="Times New Roman"/>
          <w:sz w:val="24"/>
          <w:szCs w:val="24"/>
          <w:lang w:val="pt-BR"/>
        </w:rPr>
        <w:t>je podnio izjavu o neaktivnosti</w:t>
      </w:r>
      <w:r w:rsidRPr="00BA29AB">
        <w:rPr>
          <w:rFonts w:cs="Times New Roman" w:hAnsi="Times New Roman" w:ascii="Times New Roman"/>
          <w:sz w:val="24"/>
          <w:szCs w:val="24"/>
          <w:highlight w:val="yellow"/>
          <w:lang w:val="pt-BR"/>
        </w:rPr>
        <w:t>.</w:t>
      </w:r>
      <w:r w:rsidRPr="00BA29AB">
        <w:rPr>
          <w:rFonts w:cs="Times New Roman" w:hAnsi="Times New Roman" w:ascii="Times New Roman"/>
          <w:sz w:val="24"/>
          <w:szCs w:val="24"/>
          <w:lang w:val="pt-BR"/>
        </w:rPr>
        <w:t>, te od tada u FINA RGFI nije dostavljao poslovne izvještaje.</w:t>
      </w:r>
    </w:p>
    <w:p w14:textId="77777777" w14:paraId="5B9C0B02" w:rsidRDefault="002A7D77" w:rsidP="00120542" w:rsidR="002A7D77" w:rsidRPr="00BA29AB">
      <w:pPr>
        <w:tabs>
          <w:tab w:pos="9214" w:val="left"/>
        </w:tabs>
        <w:overflowPunct w:val="false"/>
        <w:autoSpaceDE w:val="false"/>
        <w:autoSpaceDN w:val="false"/>
        <w:spacing w:lineRule="auto" w:line="256" w:after="0"/>
        <w:ind w:right="-426" w:left="426"/>
        <w:jc w:val="both"/>
        <w:rPr>
          <w:rFonts w:cs="Times New Roman" w:eastAsia="Calibri" w:hAnsi="Times New Roman" w:ascii="Times New Roman"/>
          <w:b/>
          <w:bCs/>
          <w:sz w:val="24"/>
          <w:szCs w:val="24"/>
        </w:rPr>
      </w:pPr>
    </w:p>
    <w:p w14:textId="18C11347" w14:paraId="12D6E2D9" w:rsidRDefault="002D23BA" w:rsidP="00B66889" w:rsidR="002D23BA" w:rsidRPr="00BA29AB">
      <w:pPr>
        <w:ind w:right="-426" w:left="426"/>
        <w:jc w:val="both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</w:rPr>
        <w:tab/>
        <w:t xml:space="preserve">Tijekom prikupljanja podataka </w:t>
      </w:r>
      <w:r w:rsidR="00D2635A">
        <w:rPr>
          <w:rFonts w:cs="Times New Roman" w:hAnsi="Times New Roman" w:ascii="Times New Roman"/>
          <w:sz w:val="24"/>
          <w:szCs w:val="24"/>
        </w:rPr>
        <w:t xml:space="preserve">ostečajnom  </w:t>
      </w:r>
      <w:r w:rsidR="00D2635A" w:rsidRPr="00BA29AB">
        <w:rPr>
          <w:rFonts w:cs="Times New Roman" w:hAnsi="Times New Roman" w:ascii="Times New Roman"/>
          <w:sz w:val="24"/>
          <w:szCs w:val="24"/>
          <w:lang w:val="pt-BR"/>
        </w:rPr>
        <w:t>dužnik</w:t>
      </w:r>
      <w:r w:rsidR="00D2635A">
        <w:rPr>
          <w:rFonts w:cs="Times New Roman" w:hAnsi="Times New Roman" w:ascii="Times New Roman"/>
          <w:sz w:val="24"/>
          <w:szCs w:val="24"/>
          <w:lang w:val="pt-BR"/>
        </w:rPr>
        <w:t>u</w:t>
      </w:r>
      <w:r w:rsidR="00D2635A" w:rsidRPr="00BA29AB">
        <w:rPr>
          <w:rFonts w:cs="Times New Roman" w:hAnsi="Times New Roman" w:ascii="Times New Roman"/>
          <w:sz w:val="24"/>
          <w:szCs w:val="24"/>
        </w:rPr>
        <w:t xml:space="preserve"> </w:t>
      </w:r>
      <w:r w:rsidRPr="00BA29AB">
        <w:rPr>
          <w:rFonts w:cs="Times New Roman" w:hAnsi="Times New Roman" w:ascii="Times New Roman"/>
          <w:sz w:val="24"/>
          <w:szCs w:val="24"/>
        </w:rPr>
        <w:t xml:space="preserve">stečajna upraviteljica je utvrdila slijedeće imovinsko </w:t>
      </w:r>
      <w:r w:rsidR="00B66889">
        <w:rPr>
          <w:rFonts w:cs="Times New Roman" w:hAnsi="Times New Roman" w:ascii="Times New Roman"/>
          <w:sz w:val="24"/>
          <w:szCs w:val="24"/>
        </w:rPr>
        <w:t xml:space="preserve"> </w:t>
      </w:r>
      <w:r w:rsidRPr="00BA29AB">
        <w:rPr>
          <w:rFonts w:cs="Times New Roman" w:hAnsi="Times New Roman" w:ascii="Times New Roman"/>
          <w:sz w:val="24"/>
          <w:szCs w:val="24"/>
        </w:rPr>
        <w:t>stanje dužnika:</w:t>
      </w:r>
    </w:p>
    <w:p w14:textId="45FBB916" w14:paraId="07CA1547" w:rsidRDefault="00123F42" w:rsidP="00120542" w:rsidR="00123F42" w:rsidRPr="00BA29AB">
      <w:pPr>
        <w:suppressAutoHyphens/>
        <w:autoSpaceDN w:val="false"/>
        <w:spacing w:lineRule="auto" w:line="240" w:after="0"/>
        <w:ind w:right="-426" w:left="426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>3.1.NEKRETNINE -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Stečajni dužniku svom vlasništvu nema materijalne imovine u obliku nekretnina </w:t>
      </w:r>
    </w:p>
    <w:p w14:textId="77777777" w14:paraId="6E9F0441" w:rsidRDefault="00123F42" w:rsidP="00120542" w:rsidR="00123F42" w:rsidRPr="00BA29AB">
      <w:pPr>
        <w:suppressAutoHyphens/>
        <w:autoSpaceDN w:val="false"/>
        <w:spacing w:lineRule="auto" w:line="240" w:after="0"/>
        <w:ind w:right="-426" w:left="426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</w:p>
    <w:p w14:textId="07A17021" w14:paraId="65732C0B" w:rsidRDefault="00123F42" w:rsidP="00120542" w:rsidR="00123F42" w:rsidRPr="00BA29AB">
      <w:pPr>
        <w:suppressAutoHyphens/>
        <w:autoSpaceDN w:val="false"/>
        <w:spacing w:lineRule="auto" w:line="240" w:after="0"/>
        <w:ind w:right="-426" w:left="426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 xml:space="preserve">3.2.POKRETNINE </w:t>
      </w:r>
      <w:r w:rsidR="002E2127">
        <w:rPr>
          <w:rFonts w:cs="Times New Roman" w:eastAsia="Times New Roman" w:hAnsi="Times New Roman" w:ascii="Times New Roman"/>
          <w:b/>
          <w:sz w:val="24"/>
          <w:szCs w:val="24"/>
        </w:rPr>
        <w:t>–</w:t>
      </w:r>
    </w:p>
    <w:p w14:textId="6EEAAA7C" w14:paraId="0E6D9AB5" w:rsidRDefault="00123F42" w:rsidP="00120542" w:rsidR="00123F42" w:rsidRPr="00BA29AB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prema </w:t>
      </w:r>
      <w:r w:rsidR="00382662" w:rsidRPr="00BA29A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podacima CWT</w:t>
      </w:r>
      <w:r w:rsidRPr="00BA29A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je dužnik vlasnik slijedećih motornih vozila:</w:t>
      </w:r>
    </w:p>
    <w:p w14:textId="4BF80D98" w14:paraId="4352DDFF" w:rsidRDefault="00907636" w:rsidP="00D11E73" w:rsidR="00D11E73" w:rsidRPr="00BA29AB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bookmarkStart w:name="_Hlk8046993" w:id="13"/>
      <w:bookmarkStart w:name="_Hlk8073760" w:id="14"/>
      <w:r w:rsidRPr="00BA29AB">
        <w:rPr>
          <w:rFonts w:cs="Times New Roman" w:hAnsi="Times New Roman" w:ascii="Times New Roman"/>
          <w:sz w:val="24"/>
          <w:szCs w:val="24"/>
        </w:rPr>
        <w:t xml:space="preserve">M1, marka OPEL 1.6, godina proizvodnje 1999., broj šasije W0L0TGF08X5231068, reg. </w:t>
      </w:r>
      <w:r w:rsidR="002E2127" w:rsidRPr="00BA29AB">
        <w:rPr>
          <w:rFonts w:cs="Times New Roman" w:hAnsi="Times New Roman" w:ascii="Times New Roman"/>
          <w:sz w:val="24"/>
          <w:szCs w:val="24"/>
        </w:rPr>
        <w:t>O</w:t>
      </w:r>
      <w:r w:rsidRPr="00BA29AB">
        <w:rPr>
          <w:rFonts w:cs="Times New Roman" w:hAnsi="Times New Roman" w:ascii="Times New Roman"/>
          <w:sz w:val="24"/>
          <w:szCs w:val="24"/>
        </w:rPr>
        <w:t xml:space="preserve">znaka ZG2330BE </w:t>
      </w:r>
      <w:r w:rsidR="00D11E73" w:rsidRPr="00BA29AB">
        <w:rPr>
          <w:rFonts w:cs="Times New Roman" w:hAnsi="Times New Roman" w:ascii="Times New Roman"/>
          <w:sz w:val="24"/>
          <w:szCs w:val="24"/>
        </w:rPr>
        <w:t xml:space="preserve">datum odjave </w:t>
      </w:r>
      <w:r w:rsidR="00D11E73">
        <w:rPr>
          <w:rFonts w:cs="Times New Roman" w:hAnsi="Times New Roman" w:ascii="Times New Roman"/>
          <w:sz w:val="24"/>
          <w:szCs w:val="24"/>
        </w:rPr>
        <w:t>24.5.</w:t>
      </w:r>
      <w:r w:rsidR="00D11E73" w:rsidRPr="00BA29AB">
        <w:rPr>
          <w:rFonts w:cs="Times New Roman" w:hAnsi="Times New Roman" w:ascii="Times New Roman"/>
          <w:sz w:val="24"/>
          <w:szCs w:val="24"/>
        </w:rPr>
        <w:t>2018.</w:t>
      </w:r>
    </w:p>
    <w:p w14:textId="399E1601" w14:paraId="4C05E0FB" w:rsidRDefault="00907636" w:rsidP="00120542" w:rsidR="00382662" w:rsidRPr="00BA29AB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bookmarkStart w:name="_Hlk8047031" w:id="15"/>
      <w:bookmarkEnd w:id="13"/>
      <w:r w:rsidRPr="00BA29AB">
        <w:rPr>
          <w:rFonts w:cs="Times New Roman" w:hAnsi="Times New Roman" w:ascii="Times New Roman"/>
          <w:sz w:val="24"/>
          <w:szCs w:val="24"/>
        </w:rPr>
        <w:t xml:space="preserve">N1, marka VOLKSWAGEN 2.5 SDI, godina proizvodnje 1999., broj šasije WV1ZZZ2DZYH007857, reg. </w:t>
      </w:r>
      <w:r w:rsidR="002E2127" w:rsidRPr="00BA29AB">
        <w:rPr>
          <w:rFonts w:cs="Times New Roman" w:hAnsi="Times New Roman" w:ascii="Times New Roman"/>
          <w:sz w:val="24"/>
          <w:szCs w:val="24"/>
        </w:rPr>
        <w:t>O</w:t>
      </w:r>
      <w:r w:rsidRPr="00BA29AB">
        <w:rPr>
          <w:rFonts w:cs="Times New Roman" w:hAnsi="Times New Roman" w:ascii="Times New Roman"/>
          <w:sz w:val="24"/>
          <w:szCs w:val="24"/>
        </w:rPr>
        <w:t>znaka ZG8189FS,</w:t>
      </w:r>
      <w:bookmarkEnd w:id="15"/>
      <w:r w:rsidRPr="00BA29AB">
        <w:rPr>
          <w:rFonts w:cs="Times New Roman" w:hAnsi="Times New Roman" w:ascii="Times New Roman"/>
          <w:sz w:val="24"/>
          <w:szCs w:val="24"/>
        </w:rPr>
        <w:t xml:space="preserve"> datum odjave 11.2.2018.</w:t>
      </w:r>
    </w:p>
    <w:bookmarkEnd w:id="14"/>
    <w:p w14:textId="77777777" w14:paraId="7C15B8FE" w:rsidRDefault="0026794A" w:rsidP="00120542" w:rsidR="00CA337A" w:rsidRPr="00BA29AB">
      <w:pPr>
        <w:tabs>
          <w:tab w:pos="3261" w:val="left"/>
        </w:tabs>
        <w:suppressAutoHyphens/>
        <w:autoSpaceDN w:val="false"/>
        <w:spacing w:lineRule="auto" w:line="254"/>
        <w:ind w:right="-426" w:left="426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color w:val="333333"/>
          <w:sz w:val="24"/>
          <w:szCs w:val="24"/>
          <w:lang w:eastAsia="hr-HR"/>
        </w:rPr>
        <w:br w:clear="all" w:type="textWrapping"/>
      </w:r>
      <w:r w:rsidR="00CA337A"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VRIJEDNOST IMOVINE STEČAJNE MASE</w:t>
      </w:r>
    </w:p>
    <w:p w14:textId="788E1785" w14:paraId="7F93A830" w:rsidRDefault="00AD391D" w:rsidP="00120542" w:rsidR="0026794A" w:rsidRPr="00D2635A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Sadašnja </w:t>
      </w:r>
      <w:r w:rsidR="004B399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knjigovodstvena </w:t>
      </w:r>
      <w:r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vrijednost vozila</w:t>
      </w:r>
      <w:r w:rsidR="00421657"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je 0,00 iz razloga što su vozila nabavljena 1999.g.propisani vijek trajanja vozila je 5.godina, </w:t>
      </w:r>
      <w:r w:rsidR="00D11E73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najniža </w:t>
      </w:r>
      <w:r w:rsidR="00421657"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stopa amortizacije </w:t>
      </w:r>
      <w:r w:rsidR="00C70FB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je </w:t>
      </w:r>
      <w:r w:rsidR="00421657"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20% godišnje, </w:t>
      </w:r>
      <w:r w:rsid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tj</w:t>
      </w:r>
      <w:r w:rsidR="00421657"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vozila su amortizirana i u cijelosti otpisana</w:t>
      </w:r>
      <w:r w:rsidR="00D11E73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, te odjavljena </w:t>
      </w:r>
      <w:r w:rsidR="00421657" w:rsidRPr="00D2635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</w:t>
      </w:r>
      <w:r w:rsidR="0074547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u evidenciji registracije cestovnih vozila.</w:t>
      </w:r>
    </w:p>
    <w:p w14:textId="7E1E6B3A" w14:paraId="7EBBB087" w:rsidRDefault="00AD391D" w:rsidP="00120542" w:rsidR="00AD391D" w:rsidRPr="00BA29AB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</w:rPr>
        <w:t xml:space="preserve">M1, OPEL 1.6, god proizvodnje 1999., broj šasije W0L0TGF08X5231068, reg. Ozn. ZG2330BE  </w:t>
      </w:r>
      <w:r w:rsidR="00745474">
        <w:rPr>
          <w:rFonts w:cs="Times New Roman" w:hAnsi="Times New Roman" w:ascii="Times New Roman"/>
          <w:sz w:val="24"/>
          <w:szCs w:val="24"/>
        </w:rPr>
        <w:t xml:space="preserve">sadašnja knjigovodstvena vrijednost je </w:t>
      </w:r>
      <w:r w:rsidRPr="00BA29AB">
        <w:rPr>
          <w:rFonts w:cs="Times New Roman" w:hAnsi="Times New Roman" w:ascii="Times New Roman"/>
          <w:sz w:val="24"/>
          <w:szCs w:val="24"/>
        </w:rPr>
        <w:t>0,00</w:t>
      </w:r>
      <w:r w:rsidR="00D2635A">
        <w:rPr>
          <w:rFonts w:cs="Times New Roman" w:hAnsi="Times New Roman" w:ascii="Times New Roman"/>
          <w:sz w:val="24"/>
          <w:szCs w:val="24"/>
        </w:rPr>
        <w:t xml:space="preserve"> kn</w:t>
      </w:r>
      <w:r w:rsidRPr="00BA29AB">
        <w:rPr>
          <w:rFonts w:cs="Times New Roman" w:hAnsi="Times New Roman" w:ascii="Times New Roman"/>
          <w:sz w:val="24"/>
          <w:szCs w:val="24"/>
        </w:rPr>
        <w:t xml:space="preserve"> </w:t>
      </w:r>
    </w:p>
    <w:p w14:textId="77777777" w14:paraId="739884FD" w:rsidRDefault="00AD391D" w:rsidP="00745474" w:rsidR="00745474" w:rsidRPr="00BA29AB">
      <w:pPr>
        <w:suppressAutoHyphens/>
        <w:autoSpaceDN w:val="false"/>
        <w:spacing w:lineRule="auto" w:line="276"/>
        <w:ind w:right="-426" w:left="426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BA29AB">
        <w:rPr>
          <w:rFonts w:cs="Times New Roman" w:hAnsi="Times New Roman" w:ascii="Times New Roman"/>
          <w:sz w:val="24"/>
          <w:szCs w:val="24"/>
        </w:rPr>
        <w:t>N1, VOLKSWAGEN 2.5 SDI, proizv</w:t>
      </w:r>
      <w:r w:rsidR="00D2635A">
        <w:rPr>
          <w:rFonts w:cs="Times New Roman" w:hAnsi="Times New Roman" w:ascii="Times New Roman"/>
          <w:sz w:val="24"/>
          <w:szCs w:val="24"/>
        </w:rPr>
        <w:t>.</w:t>
      </w:r>
      <w:r w:rsidRPr="00BA29AB">
        <w:rPr>
          <w:rFonts w:cs="Times New Roman" w:hAnsi="Times New Roman" w:ascii="Times New Roman"/>
          <w:sz w:val="24"/>
          <w:szCs w:val="24"/>
        </w:rPr>
        <w:t xml:space="preserve">1999., br šasije WV1ZZZ2DZYH007857, reg. ZG8189FS </w:t>
      </w:r>
      <w:r w:rsidR="00745474">
        <w:rPr>
          <w:rFonts w:cs="Times New Roman" w:hAnsi="Times New Roman" w:ascii="Times New Roman"/>
          <w:sz w:val="24"/>
          <w:szCs w:val="24"/>
        </w:rPr>
        <w:t xml:space="preserve">sadašnja knjigovodstvena vrijednost je </w:t>
      </w:r>
      <w:r w:rsidR="00745474" w:rsidRPr="00BA29AB">
        <w:rPr>
          <w:rFonts w:cs="Times New Roman" w:hAnsi="Times New Roman" w:ascii="Times New Roman"/>
          <w:sz w:val="24"/>
          <w:szCs w:val="24"/>
        </w:rPr>
        <w:t>0,00</w:t>
      </w:r>
      <w:r w:rsidR="00745474">
        <w:rPr>
          <w:rFonts w:cs="Times New Roman" w:hAnsi="Times New Roman" w:ascii="Times New Roman"/>
          <w:sz w:val="24"/>
          <w:szCs w:val="24"/>
        </w:rPr>
        <w:t xml:space="preserve"> kn</w:t>
      </w:r>
      <w:r w:rsidR="00745474" w:rsidRPr="00BA29AB">
        <w:rPr>
          <w:rFonts w:cs="Times New Roman" w:hAnsi="Times New Roman" w:ascii="Times New Roman"/>
          <w:sz w:val="24"/>
          <w:szCs w:val="24"/>
        </w:rPr>
        <w:t xml:space="preserve"> </w:t>
      </w:r>
    </w:p>
    <w:p w14:textId="1AE302F6" w14:paraId="10192F66" w:rsidRDefault="00421657" w:rsidP="00C36A67" w:rsidR="00421657" w:rsidRPr="00BA29AB">
      <w:pPr>
        <w:suppressAutoHyphens/>
        <w:autoSpaceDN w:val="false"/>
        <w:spacing w:lineRule="auto" w:line="276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TRŽIŠNA VRIJEDNOST VOZILA</w:t>
      </w:r>
    </w:p>
    <w:p w14:textId="13D09E5E" w14:paraId="11F56632" w:rsidRDefault="00421657" w:rsidP="00C36A67" w:rsidR="00421657" w:rsidRPr="00745474">
      <w:pPr>
        <w:suppressAutoHyphens/>
        <w:autoSpaceDN w:val="false"/>
        <w:spacing w:lineRule="auto" w:line="276"/>
        <w:ind w:right="-479" w:left="426"/>
        <w:jc w:val="both"/>
        <w:textAlignment w:val="baseline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 w:rsidRPr="0074547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Prema oglasima o prodaji </w:t>
      </w:r>
      <w:r w:rsidR="00745474" w:rsidRPr="0074547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objavljenim na javno dostupnim  web stranicama </w:t>
      </w:r>
      <w:r w:rsidR="00EC78A9" w:rsidRPr="0074547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5.5.2019.g.vrijednost vozila </w:t>
      </w:r>
    </w:p>
    <w:p w14:textId="369046EE" w14:paraId="3A13C9BF" w:rsidRDefault="00D2635A" w:rsidP="00EC78A9" w:rsidR="00EC78A9" w:rsidRPr="00BA29AB">
      <w:pPr>
        <w:pStyle w:val="price-item"/>
        <w:shd w:fill="FFFFFF" w:color="auto" w:val="clear"/>
        <w:spacing w:afterAutospacing="false" w:after="0" w:beforeAutospacing="false" w:before="0"/>
        <w:ind w:left="360"/>
        <w:rPr>
          <w:color w:val="333333"/>
        </w:rPr>
      </w:pPr>
      <w:bookmarkStart w:name="_Hlk8131416" w:id="16"/>
      <w:r>
        <w:t xml:space="preserve"> </w:t>
      </w:r>
      <w:r w:rsidR="00EC78A9" w:rsidRPr="00BA29AB">
        <w:t xml:space="preserve">M1, OPEL 1.6, </w:t>
      </w:r>
      <w:bookmarkEnd w:id="16"/>
      <w:r w:rsidR="00EC78A9" w:rsidRPr="00BA29AB">
        <w:t xml:space="preserve">godina proizvodnje 1999., kreće se </w:t>
      </w:r>
      <w:r w:rsidR="00EC78A9" w:rsidRPr="00745474">
        <w:t>od</w:t>
      </w:r>
      <w:r w:rsidR="00EC78A9" w:rsidRPr="00745474">
        <w:rPr>
          <w:b/>
        </w:rPr>
        <w:t xml:space="preserve"> </w:t>
      </w:r>
      <w:r w:rsidR="00EC78A9" w:rsidRPr="00745474">
        <w:rPr>
          <w:rStyle w:val="Naglaeno"/>
          <w:b w:val="false"/>
          <w:color w:val="333333"/>
          <w:bdr w:frame="true" w:space="0" w:sz="0" w:color="auto" w:val="none"/>
          <w:shd w:fill="FFFFFF" w:color="auto" w:val="clear"/>
        </w:rPr>
        <w:t xml:space="preserve">4.462 </w:t>
      </w:r>
      <w:r w:rsidR="00EC78A9" w:rsidRPr="00745474">
        <w:rPr>
          <w:rStyle w:val="currency"/>
          <w:b/>
          <w:bCs/>
          <w:color w:val="333333"/>
          <w:bdr w:frame="true" w:space="0" w:sz="0" w:color="auto" w:val="none"/>
        </w:rPr>
        <w:t xml:space="preserve">kn do </w:t>
      </w:r>
      <w:r w:rsidRPr="00745474">
        <w:rPr>
          <w:rStyle w:val="Naglaeno"/>
          <w:b w:val="false"/>
          <w:color w:val="333333"/>
          <w:bdr w:frame="true" w:space="0" w:sz="0" w:color="auto" w:val="none"/>
          <w:shd w:fill="FFFFFF" w:color="auto" w:val="clear"/>
        </w:rPr>
        <w:t>5.500 kn</w:t>
      </w:r>
      <w:r w:rsidR="00EC78A9" w:rsidRPr="00745474">
        <w:rPr>
          <w:rStyle w:val="Naglaeno"/>
          <w:b w:val="false"/>
          <w:color w:val="333333"/>
          <w:bdr w:frame="true" w:space="0" w:sz="0" w:color="auto" w:val="none"/>
          <w:shd w:fill="FFFFFF" w:color="auto" w:val="clear"/>
        </w:rPr>
        <w:t>, za vozilo</w:t>
      </w:r>
      <w:r w:rsidR="00EC78A9" w:rsidRPr="00BA29AB">
        <w:rPr>
          <w:rStyle w:val="Naglaeno"/>
          <w:color w:val="333333"/>
          <w:bdr w:frame="true" w:space="0" w:sz="0" w:color="auto" w:val="none"/>
          <w:shd w:fill="FFFFFF" w:color="auto" w:val="clear"/>
        </w:rPr>
        <w:t xml:space="preserve"> </w:t>
      </w:r>
    </w:p>
    <w:p w14:textId="3847F84A" w14:paraId="6B1AE452" w:rsidRDefault="00EC78A9" w:rsidP="00C36A67" w:rsidR="00421657" w:rsidRPr="00BA29AB">
      <w:pPr>
        <w:suppressAutoHyphens/>
        <w:autoSpaceDN w:val="false"/>
        <w:spacing w:lineRule="auto" w:line="276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bookmarkStart w:name="_Hlk8129761" w:id="17"/>
      <w:r w:rsidRPr="00BA29AB">
        <w:rPr>
          <w:rFonts w:cs="Times New Roman" w:hAnsi="Times New Roman" w:ascii="Times New Roman"/>
          <w:sz w:val="24"/>
          <w:szCs w:val="24"/>
        </w:rPr>
        <w:t xml:space="preserve">N1, VOLKSWAGEN 2.5 SDI, godina proizvodnje 1999 </w:t>
      </w:r>
      <w:bookmarkEnd w:id="17"/>
      <w:r w:rsidRPr="00BA29AB">
        <w:rPr>
          <w:rFonts w:cs="Times New Roman" w:hAnsi="Times New Roman" w:ascii="Times New Roman"/>
          <w:sz w:val="24"/>
          <w:szCs w:val="24"/>
        </w:rPr>
        <w:t xml:space="preserve">nisam našla niti jednog oglasa, ali kako je vozilo potpuno </w:t>
      </w:r>
      <w:r w:rsidR="00EB2342" w:rsidRPr="00BA29AB">
        <w:rPr>
          <w:rFonts w:cs="Times New Roman" w:hAnsi="Times New Roman" w:ascii="Times New Roman"/>
          <w:sz w:val="24"/>
          <w:szCs w:val="24"/>
        </w:rPr>
        <w:t>oštećeno i u dijelovima, prodati se može jedino u dijelovima ili po cijen</w:t>
      </w:r>
      <w:r w:rsidR="00D2635A">
        <w:rPr>
          <w:rFonts w:cs="Times New Roman" w:hAnsi="Times New Roman" w:ascii="Times New Roman"/>
          <w:sz w:val="24"/>
          <w:szCs w:val="24"/>
        </w:rPr>
        <w:t>i</w:t>
      </w:r>
      <w:r w:rsidR="00EB2342" w:rsidRPr="00BA29AB">
        <w:rPr>
          <w:rFonts w:cs="Times New Roman" w:hAnsi="Times New Roman" w:ascii="Times New Roman"/>
          <w:sz w:val="24"/>
          <w:szCs w:val="24"/>
        </w:rPr>
        <w:t xml:space="preserve"> kg.starog željeza od 1,0 do 1,</w:t>
      </w:r>
      <w:r w:rsidR="00D2635A">
        <w:rPr>
          <w:rFonts w:cs="Times New Roman" w:hAnsi="Times New Roman" w:ascii="Times New Roman"/>
          <w:sz w:val="24"/>
          <w:szCs w:val="24"/>
        </w:rPr>
        <w:t>3</w:t>
      </w:r>
      <w:r w:rsidR="00EB2342" w:rsidRPr="00BA29AB">
        <w:rPr>
          <w:rFonts w:cs="Times New Roman" w:hAnsi="Times New Roman" w:ascii="Times New Roman"/>
          <w:sz w:val="24"/>
          <w:szCs w:val="24"/>
        </w:rPr>
        <w:t>0 kn/kg</w:t>
      </w:r>
      <w:r w:rsidR="00CA337A" w:rsidRPr="00BA29AB">
        <w:rPr>
          <w:rFonts w:cs="Times New Roman" w:hAnsi="Times New Roman" w:ascii="Times New Roman"/>
          <w:sz w:val="24"/>
          <w:szCs w:val="24"/>
        </w:rPr>
        <w:t xml:space="preserve"> Kako ovo vozilo te</w:t>
      </w:r>
      <w:r w:rsidR="001678E2" w:rsidRPr="00BA29AB">
        <w:rPr>
          <w:rFonts w:cs="Times New Roman" w:hAnsi="Times New Roman" w:ascii="Times New Roman"/>
          <w:sz w:val="24"/>
          <w:szCs w:val="24"/>
        </w:rPr>
        <w:t>ž</w:t>
      </w:r>
      <w:r w:rsidR="00CA337A" w:rsidRPr="00BA29AB">
        <w:rPr>
          <w:rFonts w:cs="Times New Roman" w:hAnsi="Times New Roman" w:ascii="Times New Roman"/>
          <w:sz w:val="24"/>
          <w:szCs w:val="24"/>
        </w:rPr>
        <w:t xml:space="preserve">i cca </w:t>
      </w:r>
      <w:r w:rsidR="001678E2" w:rsidRPr="00BA29AB">
        <w:rPr>
          <w:rFonts w:cs="Times New Roman" w:hAnsi="Times New Roman" w:ascii="Times New Roman"/>
          <w:sz w:val="24"/>
          <w:szCs w:val="24"/>
        </w:rPr>
        <w:t>2</w:t>
      </w:r>
      <w:r w:rsidR="00CA337A" w:rsidRPr="00BA29AB">
        <w:rPr>
          <w:rFonts w:cs="Times New Roman" w:hAnsi="Times New Roman" w:ascii="Times New Roman"/>
          <w:sz w:val="24"/>
          <w:szCs w:val="24"/>
        </w:rPr>
        <w:t>500 kg.</w:t>
      </w:r>
      <w:r w:rsidR="00D2635A">
        <w:rPr>
          <w:rFonts w:cs="Times New Roman" w:hAnsi="Times New Roman" w:ascii="Times New Roman"/>
          <w:sz w:val="24"/>
          <w:szCs w:val="24"/>
        </w:rPr>
        <w:t xml:space="preserve"> </w:t>
      </w:r>
      <w:r w:rsidR="002E2127" w:rsidRPr="00BA29AB">
        <w:rPr>
          <w:rFonts w:cs="Times New Roman" w:hAnsi="Times New Roman" w:ascii="Times New Roman"/>
          <w:sz w:val="24"/>
          <w:szCs w:val="24"/>
        </w:rPr>
        <w:t>M</w:t>
      </w:r>
      <w:r w:rsidR="00CA337A" w:rsidRPr="00BA29AB">
        <w:rPr>
          <w:rFonts w:cs="Times New Roman" w:hAnsi="Times New Roman" w:ascii="Times New Roman"/>
          <w:sz w:val="24"/>
          <w:szCs w:val="24"/>
        </w:rPr>
        <w:t xml:space="preserve">oglo unovčiti za iznos do </w:t>
      </w:r>
      <w:r w:rsidR="00D2635A">
        <w:rPr>
          <w:rFonts w:cs="Times New Roman" w:hAnsi="Times New Roman" w:ascii="Times New Roman"/>
          <w:sz w:val="24"/>
          <w:szCs w:val="24"/>
        </w:rPr>
        <w:t xml:space="preserve">3.250 </w:t>
      </w:r>
      <w:r w:rsidR="00CA337A" w:rsidRPr="00BA29AB">
        <w:rPr>
          <w:rFonts w:cs="Times New Roman" w:hAnsi="Times New Roman" w:ascii="Times New Roman"/>
          <w:sz w:val="24"/>
          <w:szCs w:val="24"/>
        </w:rPr>
        <w:t xml:space="preserve"> kn ukupno </w:t>
      </w:r>
    </w:p>
    <w:p w14:textId="3F7B8D76" w14:paraId="25B06F94" w:rsidRDefault="00123F42" w:rsidP="00C36A67" w:rsidR="00123F42" w:rsidRPr="00BA29AB">
      <w:pPr>
        <w:suppressAutoHyphens/>
        <w:autoSpaceDN w:val="false"/>
        <w:spacing w:lineRule="auto" w:line="276"/>
        <w:ind w:right="-479" w:left="426"/>
        <w:jc w:val="both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Vrijednost vozila po procjeni sudskog vještaka:</w:t>
      </w:r>
    </w:p>
    <w:p w14:textId="0C8548B7" w14:paraId="0E4A0AB8" w:rsidRDefault="002D25C7" w:rsidP="002D25C7" w:rsidR="00123F42" w:rsidRPr="004655A8">
      <w:pPr>
        <w:tabs>
          <w:tab w:pos="3261" w:val="left"/>
        </w:tabs>
        <w:suppressAutoHyphens/>
        <w:autoSpaceDN w:val="false"/>
        <w:spacing w:lineRule="auto" w:line="254"/>
        <w:ind w:right="-142"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N</w:t>
      </w:r>
      <w:r w:rsidR="00875F76" w:rsidRPr="004655A8">
        <w:rPr>
          <w:rFonts w:cs="Times New Roman" w:eastAsia="Times New Roman" w:hAnsi="Times New Roman" w:ascii="Times New Roman"/>
          <w:sz w:val="24"/>
          <w:szCs w:val="24"/>
        </w:rPr>
        <w:t xml:space="preserve">isam pribavila </w:t>
      </w:r>
      <w:r w:rsidR="00123F42" w:rsidRPr="004655A8">
        <w:rPr>
          <w:rFonts w:cs="Times New Roman" w:eastAsia="Times New Roman" w:hAnsi="Times New Roman" w:ascii="Times New Roman"/>
          <w:sz w:val="24"/>
          <w:szCs w:val="24"/>
        </w:rPr>
        <w:t xml:space="preserve"> procjenu vozila od sud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skog </w:t>
      </w:r>
      <w:r w:rsidR="00123F42" w:rsidRPr="004655A8">
        <w:rPr>
          <w:rFonts w:cs="Times New Roman" w:eastAsia="Times New Roman" w:hAnsi="Times New Roman" w:ascii="Times New Roman"/>
          <w:sz w:val="24"/>
          <w:szCs w:val="24"/>
        </w:rPr>
        <w:t xml:space="preserve">vještaka </w:t>
      </w:r>
      <w:r w:rsidR="00875F76" w:rsidRPr="004655A8">
        <w:rPr>
          <w:rFonts w:cs="Times New Roman" w:eastAsia="Times New Roman" w:hAnsi="Times New Roman" w:ascii="Times New Roman"/>
          <w:sz w:val="24"/>
          <w:szCs w:val="24"/>
        </w:rPr>
        <w:t>obzirom da nisam mogla stupiti u posjed vozila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>, a kako</w:t>
      </w:r>
      <w:r w:rsidR="00D2635A" w:rsidRPr="004655A8">
        <w:rPr>
          <w:rFonts w:cs="Times New Roman" w:eastAsia="Times New Roman" w:hAnsi="Times New Roman" w:ascii="Times New Roman"/>
          <w:sz w:val="24"/>
          <w:szCs w:val="24"/>
        </w:rPr>
        <w:t xml:space="preserve"> izrada 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 xml:space="preserve"> procjen</w:t>
      </w:r>
      <w:r w:rsidR="00D2635A" w:rsidRPr="004655A8">
        <w:rPr>
          <w:rFonts w:cs="Times New Roman" w:eastAsia="Times New Roman" w:hAnsi="Times New Roman" w:ascii="Times New Roman"/>
          <w:sz w:val="24"/>
          <w:szCs w:val="24"/>
        </w:rPr>
        <w:t>e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 xml:space="preserve"> vrijednosti za vozi</w:t>
      </w:r>
      <w:r w:rsidR="00120542" w:rsidRPr="004655A8">
        <w:rPr>
          <w:rFonts w:cs="Times New Roman" w:eastAsia="Times New Roman" w:hAnsi="Times New Roman" w:ascii="Times New Roman"/>
          <w:sz w:val="24"/>
          <w:szCs w:val="24"/>
        </w:rPr>
        <w:t>l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 xml:space="preserve">a iznosi od </w:t>
      </w:r>
      <w:r w:rsidR="00D2635A" w:rsidRPr="004655A8">
        <w:rPr>
          <w:rFonts w:cs="Times New Roman" w:eastAsia="Times New Roman" w:hAnsi="Times New Roman" w:ascii="Times New Roman"/>
          <w:sz w:val="24"/>
          <w:szCs w:val="24"/>
        </w:rPr>
        <w:t xml:space="preserve">cca 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>000 kuna, smatram da nije niti nužno plaćati taj trošak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="00CA337A" w:rsidRPr="004655A8">
        <w:rPr>
          <w:rFonts w:cs="Times New Roman" w:eastAsia="Times New Roman" w:hAnsi="Times New Roman" w:ascii="Times New Roman"/>
          <w:sz w:val="24"/>
          <w:szCs w:val="24"/>
        </w:rPr>
        <w:t xml:space="preserve"> jer bi to umanjilo iznos koji po podmirenju troškova stečajnog postupka pripada vjerovnicima.</w:t>
      </w:r>
    </w:p>
    <w:p w14:textId="4BF18557" w14:paraId="4BCA7624" w:rsidRDefault="00CA337A" w:rsidP="00C36A67" w:rsidR="00123F42" w:rsidRPr="00BA29AB">
      <w:pPr>
        <w:tabs>
          <w:tab w:pos="3261" w:val="left"/>
        </w:tabs>
        <w:suppressAutoHyphens/>
        <w:autoSpaceDN w:val="false"/>
        <w:spacing w:lineRule="auto" w:line="254"/>
        <w:ind w:left="426"/>
        <w:textAlignment w:val="baseline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 xml:space="preserve">OSTALA </w:t>
      </w:r>
      <w:r w:rsidR="00123F42"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IMOVIN</w:t>
      </w:r>
      <w:r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A</w:t>
      </w:r>
      <w:r w:rsidR="00123F42"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 xml:space="preserve"> STEČAJNE MASE</w:t>
      </w:r>
    </w:p>
    <w:p w14:textId="1253EE33" w14:paraId="1EE73C83" w:rsidRDefault="00123F42" w:rsidP="00C36A67" w:rsidR="00123F42" w:rsidRPr="00BA29AB">
      <w:pPr>
        <w:suppressAutoHyphens/>
        <w:autoSpaceDN w:val="false"/>
        <w:spacing w:lineRule="auto" w:line="254"/>
        <w:ind w:left="426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sz w:val="24"/>
          <w:szCs w:val="24"/>
        </w:rPr>
        <w:t>3.3.</w:t>
      </w: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>POTRAŽIVANJA -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>Stečajni dužnik nema potraživanja od svojih dužnika,</w:t>
      </w:r>
      <w:r w:rsidR="00476AD6" w:rsidRPr="00BA29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>utvrđenih u sudskim sporovima,</w:t>
      </w:r>
      <w:r w:rsidR="00476AD6" w:rsidRPr="00BA29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a </w:t>
      </w:r>
      <w:r w:rsidR="00875F76" w:rsidRPr="00BA29AB">
        <w:rPr>
          <w:rFonts w:cs="Times New Roman" w:eastAsia="Times New Roman" w:hAnsi="Times New Roman" w:ascii="Times New Roman"/>
          <w:sz w:val="24"/>
          <w:szCs w:val="24"/>
        </w:rPr>
        <w:t>eventualna ranija potraživanja su zbog zastare n</w:t>
      </w:r>
      <w:r w:rsidR="00D202EF" w:rsidRPr="00BA29AB">
        <w:rPr>
          <w:rFonts w:cs="Times New Roman" w:eastAsia="Times New Roman" w:hAnsi="Times New Roman" w:ascii="Times New Roman"/>
          <w:sz w:val="24"/>
          <w:szCs w:val="24"/>
        </w:rPr>
        <w:t>e</w:t>
      </w:r>
      <w:r w:rsidR="00875F76" w:rsidRPr="00BA29AB">
        <w:rPr>
          <w:rFonts w:cs="Times New Roman" w:eastAsia="Times New Roman" w:hAnsi="Times New Roman" w:ascii="Times New Roman"/>
          <w:sz w:val="24"/>
          <w:szCs w:val="24"/>
        </w:rPr>
        <w:t>naplativa.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14:textId="2B50B4D7" w14:paraId="5552FE1C" w:rsidRDefault="00123F42" w:rsidP="00C36A67" w:rsidR="00123F42" w:rsidRPr="00BA29AB">
      <w:pPr>
        <w:suppressAutoHyphens/>
        <w:autoSpaceDN w:val="false"/>
        <w:spacing w:lineRule="auto" w:line="254"/>
        <w:ind w:left="426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lastRenderedPageBreak/>
        <w:t>4. OBVEZE STEČAJNE MASE</w:t>
      </w:r>
    </w:p>
    <w:p w14:textId="4F4D096F" w14:paraId="6BEB62AE" w:rsidRDefault="00123F42" w:rsidP="00C36A67" w:rsidR="00123F42" w:rsidRPr="00BA29AB">
      <w:pPr>
        <w:numPr>
          <w:ilvl w:val="1"/>
          <w:numId w:val="0"/>
        </w:numPr>
        <w:suppressAutoHyphens/>
        <w:autoSpaceDN w:val="false"/>
        <w:spacing w:lineRule="auto" w:line="240" w:after="60"/>
        <w:ind w:left="426"/>
        <w:textAlignment w:val="baseline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4.1.VJEROVNICI STEČAJNOG DUŽNIKA</w:t>
      </w:r>
    </w:p>
    <w:p w14:textId="3FE9BF26" w14:paraId="6492C11D" w:rsidRDefault="00123F42" w:rsidP="00C36A67" w:rsidR="00123F42" w:rsidRPr="00BA29AB">
      <w:pPr>
        <w:suppressAutoHyphens/>
        <w:autoSpaceDN w:val="false"/>
        <w:spacing w:lineRule="auto" w:line="254"/>
        <w:ind w:right="-569" w:left="426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Stečajni upravitelj zaprimao  je prijave tražbina vjerovnika stečajnog dužnika od dana otvaranja stečajnog postupka nad stečajnom masom od </w:t>
      </w:r>
      <w:r w:rsidR="003E6354" w:rsidRPr="00BA29AB">
        <w:rPr>
          <w:rFonts w:cs="Times New Roman" w:eastAsia="Times New Roman" w:hAnsi="Times New Roman" w:ascii="Times New Roman"/>
          <w:sz w:val="24"/>
          <w:szCs w:val="24"/>
        </w:rPr>
        <w:t>25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>.</w:t>
      </w:r>
      <w:r w:rsidR="003E6354" w:rsidRPr="00BA29AB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. 2019 do  </w:t>
      </w:r>
      <w:r w:rsidR="00D202EF" w:rsidRPr="00BA29AB">
        <w:rPr>
          <w:rFonts w:cs="Times New Roman" w:eastAsia="Times New Roman" w:hAnsi="Times New Roman" w:ascii="Times New Roman"/>
          <w:sz w:val="24"/>
          <w:szCs w:val="24"/>
        </w:rPr>
        <w:t>2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>.05 2019.g.te zaprimio slijedeće prijave tražbina:</w:t>
      </w:r>
    </w:p>
    <w:tbl>
      <w:tblPr>
        <w:tblW w:type="dxa" w:w="10337"/>
        <w:tblLook w:val="04A0" w:noVBand="1" w:noHBand="0" w:lastColumn="0" w:firstColumn="1" w:lastRow="0" w:firstRow="1"/>
      </w:tblPr>
      <w:tblGrid>
        <w:gridCol w:w="456"/>
        <w:gridCol w:w="2955"/>
        <w:gridCol w:w="1542"/>
        <w:gridCol w:w="1704"/>
        <w:gridCol w:w="1277"/>
        <w:gridCol w:w="1154"/>
        <w:gridCol w:w="1270"/>
      </w:tblGrid>
      <w:tr w14:textId="77777777" w14:paraId="4C4B9607" w:rsidTr="00E20A90" w:rsidR="004655A8" w:rsidRPr="004655A8">
        <w:trPr>
          <w:trHeight w:val="960"/>
        </w:trPr>
        <w:tc>
          <w:tcPr>
            <w:tcW w:type="dxa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7E787551" w:rsidRDefault="004655A8" w:rsidP="004655A8" w:rsidR="004655A8" w:rsidRPr="004655A8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RB</w:t>
            </w:r>
          </w:p>
        </w:tc>
        <w:tc>
          <w:tcPr>
            <w:tcW w:type="dxa" w:w="29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6E39ADB1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vjerovnik</w:t>
            </w:r>
          </w:p>
        </w:tc>
        <w:tc>
          <w:tcPr>
            <w:tcW w:type="dxa" w:w="15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35C95683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OIB vjerovnika.</w:t>
            </w:r>
          </w:p>
        </w:tc>
        <w:tc>
          <w:tcPr>
            <w:tcW w:type="dxa" w:w="17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0808B922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Adresa vjerovnika</w:t>
            </w:r>
          </w:p>
        </w:tc>
        <w:tc>
          <w:tcPr>
            <w:tcW w:type="dxa" w:w="127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51B30326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Iznos prijavljene tražbine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14D12582" w14:paraId="5B8CB2AD" w:rsidRDefault="004655A8" w:rsidP="004655A8" w:rsidR="004655A8" w:rsidRPr="004655A8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osnova prijavljene tražbine</w:t>
            </w:r>
          </w:p>
        </w:tc>
        <w:tc>
          <w:tcPr>
            <w:tcW w:type="dxa" w:w="127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14:textId="77777777" w14:paraId="3FAF89F0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Iznos priznate tražbine</w:t>
            </w:r>
          </w:p>
        </w:tc>
      </w:tr>
      <w:tr w14:textId="77777777" w14:paraId="319906D4" w:rsidTr="004655A8" w:rsidR="004655A8" w:rsidRPr="004655A8">
        <w:trPr>
          <w:trHeight w:val="300"/>
        </w:trPr>
        <w:tc>
          <w:tcPr>
            <w:tcW w:type="dxa" w:w="4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0AC75C38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4197C4C3" w14:paraId="1D29835F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bookmarkStart w:name="_Hlk8153550" w:id="18"/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RH MF POREZNA UPRAVA ZGB</w:t>
            </w:r>
            <w:bookmarkEnd w:id="18"/>
          </w:p>
        </w:tc>
        <w:tc>
          <w:tcPr>
            <w:tcW w:type="dxa" w:w="15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5CA1A1BC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17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3FC69B6A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AVENIJA DUBROVNIK 32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4144FD7C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1.827,17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34B84E04" w14:paraId="0EBD5EEF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Porezne kartica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11EFA4FC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1.827,17</w:t>
            </w:r>
          </w:p>
        </w:tc>
      </w:tr>
      <w:tr w14:textId="77777777" w14:paraId="7B5B7E84" w:rsidTr="004655A8" w:rsidR="004655A8" w:rsidRPr="004655A8">
        <w:trPr>
          <w:trHeight w:val="300"/>
        </w:trPr>
        <w:tc>
          <w:tcPr>
            <w:tcW w:type="dxa" w:w="4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56A7BE18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7C3478B4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bookmarkStart w:name="_Hlk8153573" w:id="19"/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Zagrebački Holding d.o.o</w:t>
            </w:r>
            <w:bookmarkEnd w:id="19"/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.</w:t>
            </w:r>
          </w:p>
        </w:tc>
        <w:tc>
          <w:tcPr>
            <w:tcW w:type="dxa" w:w="15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0407975E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85584865987</w:t>
            </w:r>
          </w:p>
        </w:tc>
        <w:tc>
          <w:tcPr>
            <w:tcW w:type="dxa" w:w="17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32469BEF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 Ulica grada vukovara 41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59D8EECC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436,88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724DF32E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račun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33771B35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436,88</w:t>
            </w:r>
          </w:p>
        </w:tc>
      </w:tr>
      <w:tr w14:textId="77777777" w14:paraId="6DFB3561" w:rsidTr="004655A8" w:rsidR="004655A8" w:rsidRPr="004655A8">
        <w:trPr>
          <w:trHeight w:val="300"/>
        </w:trPr>
        <w:tc>
          <w:tcPr>
            <w:tcW w:type="dxa" w:w="4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00118BFD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3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3C340A1B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UKUPNO</w:t>
            </w:r>
          </w:p>
        </w:tc>
        <w:tc>
          <w:tcPr>
            <w:tcW w:type="dxa" w:w="15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33747332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15740DEC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2046D886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2.264,05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58ED5296" w:rsidRDefault="004655A8" w:rsidP="004655A8" w:rsidR="004655A8" w:rsidRPr="004655A8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14:textId="77777777" w14:paraId="23863064" w:rsidRDefault="004655A8" w:rsidP="004655A8" w:rsidR="004655A8" w:rsidRPr="004655A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4655A8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2.264,05</w:t>
            </w:r>
          </w:p>
        </w:tc>
      </w:tr>
    </w:tbl>
    <w:p w14:textId="77777777" w14:paraId="3DE7A203" w:rsidRDefault="00991DF2" w:rsidP="00C36A67" w:rsidR="00991DF2" w:rsidRPr="00BA29AB">
      <w:pPr>
        <w:suppressAutoHyphens/>
        <w:autoSpaceDE w:val="false"/>
        <w:autoSpaceDN w:val="false"/>
        <w:spacing w:lineRule="auto" w:line="240" w:after="0"/>
        <w:ind w:left="426"/>
        <w:jc w:val="both"/>
        <w:textAlignment w:val="baseline"/>
        <w:rPr>
          <w:rFonts w:cs="Times New Roman" w:eastAsia="Calibri" w:hAnsi="Times New Roman" w:ascii="Times New Roman"/>
          <w:b/>
          <w:sz w:val="24"/>
          <w:szCs w:val="24"/>
          <w:shd w:fill="FFFF00" w:color="auto" w:val="clear"/>
        </w:rPr>
      </w:pPr>
    </w:p>
    <w:p w14:textId="77777777" w14:paraId="61D6E060" w:rsidRDefault="00991DF2" w:rsidP="00C36A67" w:rsidR="00991DF2" w:rsidRPr="00BA29AB">
      <w:pPr>
        <w:suppressAutoHyphens/>
        <w:autoSpaceDE w:val="false"/>
        <w:autoSpaceDN w:val="false"/>
        <w:spacing w:lineRule="auto" w:line="240" w:after="0"/>
        <w:ind w:left="426"/>
        <w:jc w:val="both"/>
        <w:textAlignment w:val="baseline"/>
        <w:rPr>
          <w:rFonts w:cs="Times New Roman" w:eastAsia="Calibri" w:hAnsi="Times New Roman" w:ascii="Times New Roman"/>
          <w:b/>
          <w:sz w:val="24"/>
          <w:szCs w:val="24"/>
          <w:shd w:fill="FFFF00" w:color="auto" w:val="clear"/>
        </w:rPr>
      </w:pPr>
    </w:p>
    <w:p w14:textId="54BDD1A9" w14:paraId="7AF29460" w:rsidRDefault="002E2127" w:rsidP="00C36A67" w:rsidR="00123F42">
      <w:pPr>
        <w:numPr>
          <w:ilvl w:val="1"/>
          <w:numId w:val="0"/>
        </w:numPr>
        <w:suppressAutoHyphens/>
        <w:autoSpaceDN w:val="false"/>
        <w:spacing w:lineRule="auto" w:line="240" w:after="60"/>
        <w:ind w:left="426"/>
        <w:textAlignment w:val="baseline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 .</w:t>
      </w:r>
      <w:r w:rsidR="00991DF2"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</w:t>
      </w:r>
      <w:r w:rsidR="00123F42" w:rsidRPr="00BA29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RAČUN TROŠKOVA STEČAJNOG POSTUPKA </w:t>
      </w:r>
    </w:p>
    <w:p w14:textId="77777777" w14:paraId="759D4B9C" w:rsidRDefault="00E20A90" w:rsidP="00C36A67" w:rsidR="00E20A90" w:rsidRPr="00BA29AB">
      <w:pPr>
        <w:numPr>
          <w:ilvl w:val="1"/>
          <w:numId w:val="0"/>
        </w:numPr>
        <w:suppressAutoHyphens/>
        <w:autoSpaceDN w:val="false"/>
        <w:spacing w:lineRule="auto" w:line="240" w:after="60"/>
        <w:ind w:left="426"/>
        <w:textAlignment w:val="baseline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8080"/>
        <w:tblInd w:type="dxa" w:w="1266"/>
        <w:tblLook w:val="04A0" w:noVBand="1" w:noHBand="0" w:lastColumn="0" w:firstColumn="1" w:lastRow="0" w:firstRow="1"/>
      </w:tblPr>
      <w:tblGrid>
        <w:gridCol w:w="992"/>
        <w:gridCol w:w="5803"/>
        <w:gridCol w:w="1285"/>
      </w:tblGrid>
      <w:tr w14:textId="77777777" w14:paraId="4D655C80" w:rsidTr="002E2127" w:rsidR="00A43C54" w:rsidRPr="00DC104A">
        <w:trPr>
          <w:trHeight w:val="315"/>
        </w:trPr>
        <w:tc>
          <w:tcPr>
            <w:tcW w:type="dxa" w:w="99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3959A7E1" w:rsidRDefault="00E20A90" w:rsidP="004F5A09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rb</w:t>
            </w:r>
          </w:p>
        </w:tc>
        <w:tc>
          <w:tcPr>
            <w:tcW w:type="dxa" w:w="5803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3F8A244D" w:rsidRDefault="00E20A90" w:rsidP="004F5A09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Troškovi</w:t>
            </w:r>
          </w:p>
        </w:tc>
        <w:tc>
          <w:tcPr>
            <w:tcW w:type="dxa" w:w="1285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319F7557" w:rsidRDefault="00E20A90" w:rsidP="004F5A09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Iznos u kn</w:t>
            </w:r>
          </w:p>
        </w:tc>
      </w:tr>
      <w:tr w14:textId="77777777" w14:paraId="542C00CE" w:rsidTr="002E2127" w:rsidR="00A43C54" w:rsidRPr="00DC104A">
        <w:trPr>
          <w:trHeight w:val="62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449A88CB" w:rsidRDefault="00E20A90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777EBBF8" w:rsidRDefault="00E20A90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Materijalni troškovi, uredski materijal mj.pošt.troškovi i sl.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53FE0C55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90</w:t>
            </w:r>
          </w:p>
        </w:tc>
      </w:tr>
      <w:tr w14:textId="77777777" w14:paraId="57FBA849" w:rsidTr="002E2127" w:rsidR="00A43C54" w:rsidRPr="00DC104A">
        <w:trPr>
          <w:trHeight w:val="31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3727B634" w:rsidRDefault="00E20A90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0985BACA" w:rsidRDefault="00E20A90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Naknada FINA I PU 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6A5B9F50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150</w:t>
            </w:r>
          </w:p>
        </w:tc>
      </w:tr>
      <w:tr w14:textId="77777777" w14:paraId="00AD4C02" w:rsidTr="002E2127" w:rsidR="00A43C54" w:rsidRPr="00DC104A">
        <w:trPr>
          <w:trHeight w:val="31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6C73EBC2" w:rsidRDefault="00E20A90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36285941" w:rsidRDefault="00E20A90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upravne pristojbe 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44F4DC1E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40</w:t>
            </w:r>
          </w:p>
        </w:tc>
      </w:tr>
      <w:tr w14:textId="77777777" w14:paraId="173C4EF1" w:rsidTr="002E2127" w:rsidR="00A43C54" w:rsidRPr="00DC104A">
        <w:trPr>
          <w:trHeight w:val="447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1349ABCA" w:rsidRDefault="00E20A90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1D23F53C" w14:paraId="0C502DAB" w:rsidRDefault="00E20A90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Knjigovodstvene usluge </w:t>
            </w:r>
            <w:r w:rsidR="00A43C54">
              <w:rPr>
                <w:rFonts w:cs="Times New Roman" w:eastAsia="Times New Roman" w:hAnsi="Calibri" w:ascii="Calibri"/>
                <w:color w:val="000000"/>
                <w:lang w:eastAsia="hr-HR"/>
              </w:rPr>
              <w:t>i arhiviranje dokum.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7AF4AA75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1.000</w:t>
            </w:r>
          </w:p>
        </w:tc>
      </w:tr>
      <w:tr w14:textId="77777777" w14:paraId="3BE1CFEB" w:rsidTr="002E2127" w:rsidR="00A43C54" w:rsidRPr="00DC104A">
        <w:trPr>
          <w:trHeight w:val="31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6435B298" w14:paraId="7FAD3C27" w:rsidRDefault="00A43C54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BE72FEA" w14:paraId="33E9A4BF" w:rsidRDefault="00E20A90" w:rsidP="004F5A09" w:rsidR="00E20A90" w:rsidRPr="002E2127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  <w:r w:rsidR="00A43C54" w:rsidRPr="002E2127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 xml:space="preserve">Ukupno troškovi </w:t>
            </w:r>
            <w:r w:rsidR="002E2127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 xml:space="preserve"> stečaja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2562018A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1.280</w:t>
            </w:r>
          </w:p>
        </w:tc>
      </w:tr>
      <w:tr w14:textId="77777777" w14:paraId="13F4064C" w:rsidTr="002E2127" w:rsidR="00A43C54" w:rsidRPr="00DC104A">
        <w:trPr>
          <w:trHeight w:val="31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14:textId="7B11632E" w14:paraId="60F23A78" w:rsidRDefault="00A43C54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77777777" w14:paraId="47B9EE1A" w:rsidRDefault="00E20A90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nagrada steč.upravitelju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42F0337C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color w:val="000000"/>
                <w:lang w:eastAsia="hr-HR"/>
              </w:rPr>
              <w:t>720</w:t>
            </w:r>
          </w:p>
        </w:tc>
      </w:tr>
      <w:tr w14:textId="77777777" w14:paraId="33E69FD5" w:rsidTr="002E2127" w:rsidR="00A43C54" w:rsidRPr="00DC104A">
        <w:trPr>
          <w:trHeight w:val="615"/>
        </w:trPr>
        <w:tc>
          <w:tcPr>
            <w:tcW w:type="dxa" w:w="99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14:textId="0F73B00E" w14:paraId="13A25AD1" w:rsidRDefault="00A43C54" w:rsidP="00A43C54" w:rsidR="00E20A90" w:rsidRPr="00DC104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5803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14:textId="288D2C32" w14:paraId="5682C929" w:rsidRDefault="00A43C54" w:rsidP="004F5A09" w:rsidR="00E20A90" w:rsidRPr="00DC104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Sve</w:t>
            </w:r>
            <w:r w:rsidR="00E20A90" w:rsidRPr="00DC104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 troškovi stečajne mase</w:t>
            </w:r>
          </w:p>
        </w:tc>
        <w:tc>
          <w:tcPr>
            <w:tcW w:type="dxa" w:w="128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14:textId="77777777" w14:paraId="726BFD70" w:rsidRDefault="00E20A90" w:rsidP="004F5A09" w:rsidR="00E20A90" w:rsidRPr="00DC104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DC104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2.000,00</w:t>
            </w:r>
          </w:p>
        </w:tc>
      </w:tr>
    </w:tbl>
    <w:p w14:textId="4C790D66" w14:paraId="20648CC4" w:rsidRDefault="003A79A0" w:rsidP="00C36A67" w:rsidR="003A79A0" w:rsidRPr="00BA29AB">
      <w:pPr>
        <w:numPr>
          <w:ilvl w:val="1"/>
          <w:numId w:val="0"/>
        </w:numPr>
        <w:suppressAutoHyphens/>
        <w:autoSpaceDN w:val="false"/>
        <w:spacing w:lineRule="auto" w:line="240" w:after="60"/>
        <w:ind w:left="426"/>
        <w:textAlignment w:val="baseline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14:textId="65C3DD4B" w14:paraId="4447F6B4" w:rsidRDefault="004655A8" w:rsidP="004655A8" w:rsidR="004655A8" w:rsidRPr="00BA29AB">
      <w:pPr>
        <w:suppressAutoHyphens/>
        <w:autoSpaceDE w:val="false"/>
        <w:autoSpaceDN w:val="false"/>
        <w:spacing w:lineRule="auto" w:line="254"/>
        <w:ind w:left="426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BA29AB">
        <w:rPr>
          <w:rFonts w:cs="Times New Roman" w:eastAsia="Calibri" w:hAnsi="Times New Roman" w:ascii="Times New Roman"/>
          <w:b/>
          <w:sz w:val="24"/>
          <w:szCs w:val="24"/>
        </w:rPr>
        <w:t>OSTAL</w:t>
      </w:r>
      <w:r w:rsidR="00010360">
        <w:rPr>
          <w:rFonts w:cs="Times New Roman" w:eastAsia="Calibri" w:hAnsi="Times New Roman" w:ascii="Times New Roman"/>
          <w:b/>
          <w:sz w:val="24"/>
          <w:szCs w:val="24"/>
        </w:rPr>
        <w:t>O</w:t>
      </w:r>
      <w:r w:rsidRPr="00BA29AB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</w:p>
    <w:p w14:textId="068DDDB2" w14:paraId="1520DC5D" w:rsidRDefault="004655A8" w:rsidP="00D11684" w:rsidR="00D11684">
      <w:pPr>
        <w:suppressAutoHyphens/>
        <w:autoSpaceDE w:val="false"/>
        <w:autoSpaceDN w:val="false"/>
        <w:spacing w:lineRule="auto" w:line="254"/>
        <w:ind w:right="-285" w:left="426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A16451">
        <w:rPr>
          <w:rFonts w:cs="Times New Roman" w:eastAsia="Calibri" w:hAnsi="Times New Roman" w:ascii="Times New Roman"/>
          <w:sz w:val="24"/>
          <w:szCs w:val="24"/>
        </w:rPr>
        <w:t xml:space="preserve">Kako je od strane vlasnika brisane tvrtke dobivena informacija da se vozilo </w:t>
      </w:r>
      <w:r w:rsidRPr="00A16451">
        <w:rPr>
          <w:rFonts w:cs="Times New Roman" w:hAnsi="Times New Roman" w:ascii="Times New Roman"/>
          <w:sz w:val="24"/>
          <w:szCs w:val="24"/>
        </w:rPr>
        <w:t>M1, marka OPE</w:t>
      </w:r>
      <w:r w:rsidRPr="00BA29AB">
        <w:rPr>
          <w:rFonts w:cs="Times New Roman" w:hAnsi="Times New Roman" w:ascii="Times New Roman"/>
          <w:sz w:val="24"/>
          <w:szCs w:val="24"/>
        </w:rPr>
        <w:t>L 1.6, godina proizvodnje 1999., broj šasije W0L0TGF08X5231068, reg. oznaka ZG2330BE nalazi u tvrtki C.I.O.S. d.o.o. Josipa Lončara 15 kamo je odve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BA29AB">
        <w:rPr>
          <w:rFonts w:cs="Times New Roman" w:hAnsi="Times New Roman" w:ascii="Times New Roman"/>
          <w:sz w:val="24"/>
          <w:szCs w:val="24"/>
        </w:rPr>
        <w:t xml:space="preserve">eno  zbog parkiranja na nedozvoljenom mjestu to sam </w:t>
      </w:r>
      <w:r w:rsidR="00D11684">
        <w:rPr>
          <w:rFonts w:cs="Times New Roman" w:hAnsi="Times New Roman" w:ascii="Times New Roman"/>
          <w:sz w:val="24"/>
          <w:szCs w:val="24"/>
        </w:rPr>
        <w:t xml:space="preserve">kao 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 xml:space="preserve">stečajna upraviteljica </w:t>
      </w:r>
      <w:r w:rsidRPr="00BA29AB">
        <w:rPr>
          <w:rFonts w:cs="Times New Roman" w:hAnsi="Times New Roman" w:ascii="Times New Roman"/>
          <w:sz w:val="24"/>
          <w:szCs w:val="24"/>
        </w:rPr>
        <w:t>tvrtci C.I.O.S d.o.o.uputi</w:t>
      </w:r>
      <w:r>
        <w:rPr>
          <w:rFonts w:cs="Times New Roman" w:hAnsi="Times New Roman" w:ascii="Times New Roman"/>
          <w:sz w:val="24"/>
          <w:szCs w:val="24"/>
        </w:rPr>
        <w:t>l</w:t>
      </w:r>
      <w:r w:rsidRPr="00BA29AB">
        <w:rPr>
          <w:rFonts w:cs="Times New Roman" w:hAnsi="Times New Roman" w:ascii="Times New Roman"/>
          <w:sz w:val="24"/>
          <w:szCs w:val="24"/>
        </w:rPr>
        <w:t>a dopis radi omogu</w:t>
      </w:r>
      <w:r>
        <w:rPr>
          <w:rFonts w:cs="Times New Roman" w:hAnsi="Times New Roman" w:ascii="Times New Roman"/>
          <w:sz w:val="24"/>
          <w:szCs w:val="24"/>
        </w:rPr>
        <w:t>ć</w:t>
      </w:r>
      <w:r w:rsidRPr="00BA29AB">
        <w:rPr>
          <w:rFonts w:cs="Times New Roman" w:hAnsi="Times New Roman" w:ascii="Times New Roman"/>
          <w:sz w:val="24"/>
          <w:szCs w:val="24"/>
        </w:rPr>
        <w:t>avanja mi preuzimanja u posjed ovih vozila, a radi prodaje</w:t>
      </w:r>
      <w:r w:rsidR="00D11684">
        <w:rPr>
          <w:rFonts w:cs="Times New Roman" w:hAnsi="Times New Roman" w:ascii="Times New Roman"/>
          <w:sz w:val="24"/>
          <w:szCs w:val="24"/>
        </w:rPr>
        <w:t xml:space="preserve"> odnosno </w:t>
      </w:r>
      <w:r w:rsidRPr="00BA29AB">
        <w:rPr>
          <w:rFonts w:cs="Times New Roman" w:hAnsi="Times New Roman" w:ascii="Times New Roman"/>
          <w:sz w:val="24"/>
          <w:szCs w:val="24"/>
        </w:rPr>
        <w:t xml:space="preserve"> unovčenja imovine </w:t>
      </w:r>
      <w:r w:rsidR="00D11684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Pr="00BA29AB">
        <w:rPr>
          <w:rFonts w:cs="Times New Roman" w:hAnsi="Times New Roman" w:ascii="Times New Roman"/>
          <w:sz w:val="24"/>
          <w:szCs w:val="24"/>
        </w:rPr>
        <w:t xml:space="preserve">i izmirenja troškova stečaja i vjerovnika. </w:t>
      </w:r>
      <w:r w:rsidR="00D11684">
        <w:rPr>
          <w:rFonts w:cs="Times New Roman" w:eastAsia="Calibri" w:hAnsi="Times New Roman" w:ascii="Times New Roman"/>
          <w:sz w:val="24"/>
          <w:szCs w:val="24"/>
        </w:rPr>
        <w:t>N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>a poziv CIOS</w:t>
      </w:r>
      <w:r w:rsidR="00D11684">
        <w:rPr>
          <w:rFonts w:cs="Times New Roman" w:eastAsia="Calibri" w:hAnsi="Times New Roman" w:ascii="Times New Roman"/>
          <w:sz w:val="24"/>
          <w:szCs w:val="24"/>
        </w:rPr>
        <w:t>-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 xml:space="preserve"> stečajna upraviteljica primila je </w:t>
      </w:r>
      <w:r w:rsidR="00D11684">
        <w:rPr>
          <w:rFonts w:cs="Times New Roman" w:eastAsia="Calibri" w:hAnsi="Times New Roman" w:ascii="Times New Roman"/>
          <w:sz w:val="24"/>
          <w:szCs w:val="24"/>
        </w:rPr>
        <w:t xml:space="preserve">informaciju 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 xml:space="preserve">, da je direktor tvrtke </w:t>
      </w:r>
      <w:r w:rsidR="00D11684"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>Riaz Shamsudeen, OIB: 53148475928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>, koji je napustio RH i vratio se živjeti u Dubai, ustupio odnosno prodao</w:t>
      </w:r>
      <w:r w:rsidR="00D11684">
        <w:rPr>
          <w:rFonts w:cs="Times New Roman" w:eastAsia="Calibri" w:hAnsi="Times New Roman" w:ascii="Times New Roman"/>
          <w:sz w:val="24"/>
          <w:szCs w:val="24"/>
        </w:rPr>
        <w:t xml:space="preserve"> im 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 xml:space="preserve"> vozilo</w:t>
      </w:r>
      <w:r w:rsidR="00D11684" w:rsidRPr="00BA29AB">
        <w:rPr>
          <w:rFonts w:cs="Times New Roman" w:hAnsi="Times New Roman" w:ascii="Times New Roman"/>
          <w:sz w:val="24"/>
          <w:szCs w:val="24"/>
        </w:rPr>
        <w:t xml:space="preserve"> M1, OPEL 1.6, godina proizvodnje 1999 tvrtki CIOS d.o.o.iz Zagreba</w:t>
      </w:r>
      <w:r w:rsidR="00D11684">
        <w:rPr>
          <w:rFonts w:cs="Times New Roman" w:hAnsi="Times New Roman" w:ascii="Times New Roman"/>
          <w:sz w:val="24"/>
          <w:szCs w:val="24"/>
        </w:rPr>
        <w:t xml:space="preserve"> </w:t>
      </w:r>
      <w:r w:rsidR="00D11684" w:rsidRPr="00D11684">
        <w:rPr>
          <w:rFonts w:cs="Times New Roman" w:hAnsi="Times New Roman" w:ascii="Times New Roman"/>
          <w:sz w:val="24"/>
          <w:szCs w:val="24"/>
        </w:rPr>
        <w:t xml:space="preserve">,a  </w:t>
      </w:r>
      <w:r w:rsidR="00D11684" w:rsidRPr="004655A8">
        <w:rPr>
          <w:rFonts w:cs="Times New Roman" w:hAnsi="Times New Roman" w:ascii="Times New Roman"/>
          <w:sz w:val="24"/>
          <w:szCs w:val="24"/>
        </w:rPr>
        <w:t xml:space="preserve">kupovninom </w:t>
      </w:r>
      <w:r w:rsidR="00D11684">
        <w:rPr>
          <w:rFonts w:cs="Times New Roman" w:hAnsi="Times New Roman" w:ascii="Times New Roman"/>
          <w:sz w:val="24"/>
          <w:szCs w:val="24"/>
        </w:rPr>
        <w:t xml:space="preserve">im navodno </w:t>
      </w:r>
      <w:r w:rsidR="00D11684" w:rsidRPr="004655A8">
        <w:rPr>
          <w:rFonts w:cs="Times New Roman" w:hAnsi="Times New Roman" w:ascii="Times New Roman"/>
          <w:sz w:val="24"/>
          <w:szCs w:val="24"/>
        </w:rPr>
        <w:t>platio troškove čuvanja</w:t>
      </w:r>
      <w:r w:rsidR="00D11684">
        <w:rPr>
          <w:rFonts w:cs="Times New Roman" w:hAnsi="Times New Roman" w:ascii="Times New Roman"/>
          <w:sz w:val="24"/>
          <w:szCs w:val="24"/>
        </w:rPr>
        <w:t xml:space="preserve">. U vrijeme prodaje i predaje automobila </w:t>
      </w:r>
      <w:r w:rsidR="00D11684" w:rsidRPr="00BA29AB">
        <w:rPr>
          <w:rFonts w:cs="Times New Roman" w:eastAsia="Times New Roman" w:hAnsi="Times New Roman" w:ascii="Times New Roman"/>
          <w:sz w:val="24"/>
          <w:szCs w:val="24"/>
          <w:lang w:eastAsia="hr-HR"/>
        </w:rPr>
        <w:t>Riaz Shamsudeen, OIB: 53148475928</w:t>
      </w:r>
      <w:r w:rsidR="00D116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više nije bio ovlaštena osoba tvrtke, ali ta činjenica nije bila poznata tvrtci </w:t>
      </w:r>
      <w:r w:rsidR="00D11684" w:rsidRPr="00BA29AB">
        <w:rPr>
          <w:rFonts w:cs="Times New Roman" w:eastAsia="Calibri" w:hAnsi="Times New Roman" w:ascii="Times New Roman"/>
          <w:sz w:val="24"/>
          <w:szCs w:val="24"/>
        </w:rPr>
        <w:t>CIOS</w:t>
      </w:r>
      <w:r w:rsidR="00D11684">
        <w:rPr>
          <w:rFonts w:cs="Times New Roman" w:eastAsia="Calibri" w:hAnsi="Times New Roman" w:ascii="Times New Roman"/>
          <w:sz w:val="24"/>
          <w:szCs w:val="24"/>
        </w:rPr>
        <w:t xml:space="preserve"> d.o.o.jer ovlaštenja i identitet nisu provjeravali u sudskom registru. </w:t>
      </w:r>
    </w:p>
    <w:p w14:textId="3A0EE828" w14:paraId="1AFA182E" w:rsidRDefault="00D8332B" w:rsidP="00BE3083" w:rsidR="004655A8" w:rsidRPr="004655A8">
      <w:pPr>
        <w:suppressAutoHyphens/>
        <w:autoSpaceDE w:val="false"/>
        <w:autoSpaceDN w:val="false"/>
        <w:spacing w:lineRule="auto" w:line="254"/>
        <w:ind w:left="426"/>
        <w:jc w:val="both"/>
        <w:textAlignment w:val="baseline"/>
        <w:rPr>
          <w:rFonts w:cs="Times New Roman" w:eastAsia="Calibri" w:hAnsi="Times New Roman" w:ascii="Times New Roman"/>
          <w:color w:val="FF0000"/>
          <w:sz w:val="24"/>
          <w:szCs w:val="24"/>
        </w:rPr>
      </w:pPr>
      <w:bookmarkStart w:name="_Hlk8157262" w:id="20"/>
      <w:r>
        <w:rPr>
          <w:rFonts w:cs="Times New Roman" w:hAnsi="Times New Roman" w:ascii="Times New Roman"/>
          <w:sz w:val="24"/>
          <w:szCs w:val="24"/>
        </w:rPr>
        <w:t>V</w:t>
      </w:r>
      <w:r w:rsidR="004655A8" w:rsidRPr="00BA29AB">
        <w:rPr>
          <w:rFonts w:cs="Times New Roman" w:hAnsi="Times New Roman" w:ascii="Times New Roman"/>
          <w:sz w:val="24"/>
          <w:szCs w:val="24"/>
        </w:rPr>
        <w:t xml:space="preserve">ozilo </w:t>
      </w:r>
      <w:bookmarkStart w:name="_Hlk8152728" w:id="21"/>
      <w:r w:rsidR="004655A8" w:rsidRPr="00BA29AB">
        <w:rPr>
          <w:rFonts w:cs="Times New Roman" w:hAnsi="Times New Roman" w:ascii="Times New Roman"/>
          <w:sz w:val="24"/>
          <w:szCs w:val="24"/>
        </w:rPr>
        <w:t>N1, VOLKSWAGEN 2.5 SDI</w:t>
      </w:r>
      <w:bookmarkEnd w:id="20"/>
      <w:bookmarkEnd w:id="21"/>
      <w:r w:rsidR="004655A8" w:rsidRPr="00BA29AB">
        <w:rPr>
          <w:rFonts w:cs="Times New Roman" w:hAnsi="Times New Roman" w:ascii="Times New Roman"/>
          <w:sz w:val="24"/>
          <w:szCs w:val="24"/>
        </w:rPr>
        <w:t xml:space="preserve">, godina proizvodnje 1999 </w:t>
      </w:r>
      <w:r w:rsidR="004655A8">
        <w:rPr>
          <w:rFonts w:cs="Times New Roman" w:hAnsi="Times New Roman" w:ascii="Times New Roman"/>
          <w:sz w:val="24"/>
          <w:szCs w:val="24"/>
        </w:rPr>
        <w:t xml:space="preserve">nalazilo se kod </w:t>
      </w:r>
      <w:r w:rsidR="004655A8" w:rsidRPr="00BA29AB">
        <w:rPr>
          <w:rFonts w:cs="Times New Roman" w:hAnsi="Times New Roman" w:ascii="Times New Roman"/>
          <w:sz w:val="24"/>
          <w:szCs w:val="24"/>
        </w:rPr>
        <w:t xml:space="preserve">mehaničara </w:t>
      </w:r>
      <w:r w:rsidR="004655A8" w:rsidRPr="004655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DDS obrt vl. Saša Medaković, </w:t>
      </w: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Prema izjavi mehaničara misli da ga je </w:t>
      </w:r>
      <w:r w:rsidR="004655A8" w:rsidRPr="004655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odvezao bivši vlasnik tvrtke</w:t>
      </w:r>
      <w:r w:rsidR="004655A8" w:rsidRPr="00BA29AB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4655A8" w:rsidRPr="00BA29A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Marin Perić, OIB: 02735044845 Zagreb, </w:t>
      </w:r>
      <w:r w:rsidR="004655A8" w:rsidRPr="004655A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Bistranska 3. Vozilo je u lošem stanju i može se prodati jedino u dijelovima ili kao staro željezo.</w:t>
      </w:r>
    </w:p>
    <w:p w14:textId="2533A657" w14:paraId="18649A9D" w:rsidRDefault="004655A8" w:rsidP="00BE3083" w:rsidR="00123F42" w:rsidRPr="00BA29AB">
      <w:pPr>
        <w:suppressAutoHyphens/>
        <w:autoSpaceDN w:val="false"/>
        <w:spacing w:lineRule="auto" w:line="254"/>
        <w:ind w:left="426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lastRenderedPageBreak/>
        <w:t xml:space="preserve">Obzirom </w:t>
      </w:r>
      <w:r w:rsidR="00123F42" w:rsidRPr="00BA29AB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 xml:space="preserve">da </w:t>
      </w:r>
      <w:r w:rsidR="007837E5" w:rsidRPr="00BA29AB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>je Marinko Perić kao vlasnik prije stečaja trebao onemogućiti razr</w:t>
      </w:r>
      <w:r w:rsidR="00BE3083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>i</w:t>
      </w:r>
      <w:r w:rsidR="007837E5" w:rsidRPr="00BA29AB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 xml:space="preserve">ješenog direktora tvrtke u prodaji automobila </w:t>
      </w:r>
      <w:r w:rsidR="0028174D" w:rsidRPr="00BA29AB">
        <w:rPr>
          <w:rFonts w:cs="Times New Roman" w:hAnsi="Times New Roman" w:ascii="Times New Roman"/>
          <w:sz w:val="24"/>
          <w:szCs w:val="24"/>
        </w:rPr>
        <w:t>M1, OPEL 1.6,</w:t>
      </w:r>
      <w:r w:rsidR="007837E5" w:rsidRPr="00BA29AB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 xml:space="preserve"> </w:t>
      </w:r>
      <w:r w:rsidR="00BE3083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 xml:space="preserve">kao odgovoran građanin </w:t>
      </w:r>
      <w:r w:rsidR="0028174D" w:rsidRPr="00BA29AB">
        <w:rPr>
          <w:rFonts w:cs="Times New Roman" w:eastAsia="Times New Roman" w:hAnsi="Times New Roman" w:ascii="Times New Roman"/>
          <w:sz w:val="24"/>
          <w:szCs w:val="24"/>
          <w:shd w:themeFill="background1" w:fill="FFFFFF" w:color="auto" w:val="clear"/>
        </w:rPr>
        <w:t xml:space="preserve">svjestan svojih propusta predlaže da u stečajnu masu uplati iznos od </w:t>
      </w:r>
      <w:r w:rsidR="0028174D" w:rsidRPr="00BA29AB">
        <w:rPr>
          <w:rFonts w:cs="Times New Roman" w:eastAsia="Times New Roman" w:hAnsi="Times New Roman" w:ascii="Times New Roman"/>
          <w:sz w:val="24"/>
          <w:szCs w:val="24"/>
        </w:rPr>
        <w:t xml:space="preserve">4.264,00 kuna </w:t>
      </w:r>
      <w:r w:rsidR="00BE3083">
        <w:rPr>
          <w:rFonts w:cs="Times New Roman" w:eastAsia="Times New Roman" w:hAnsi="Times New Roman" w:ascii="Times New Roman"/>
          <w:sz w:val="24"/>
          <w:szCs w:val="24"/>
        </w:rPr>
        <w:t xml:space="preserve">na ime otkupnine vozila </w:t>
      </w:r>
      <w:r w:rsidR="00BE3083" w:rsidRPr="00BA29AB">
        <w:rPr>
          <w:rFonts w:cs="Times New Roman" w:hAnsi="Times New Roman" w:ascii="Times New Roman"/>
          <w:sz w:val="24"/>
          <w:szCs w:val="24"/>
        </w:rPr>
        <w:t>N1, VOLKSWAGEN 2.5 SDI</w:t>
      </w:r>
      <w:r w:rsidR="00D8332B">
        <w:rPr>
          <w:rFonts w:cs="Times New Roman" w:hAnsi="Times New Roman" w:ascii="Times New Roman"/>
          <w:sz w:val="24"/>
          <w:szCs w:val="24"/>
        </w:rPr>
        <w:t xml:space="preserve"> </w:t>
      </w:r>
      <w:r w:rsidR="00BE3083">
        <w:rPr>
          <w:rFonts w:cs="Times New Roman" w:hAnsi="Times New Roman" w:ascii="Times New Roman"/>
          <w:sz w:val="24"/>
          <w:szCs w:val="24"/>
        </w:rPr>
        <w:t>,koji iznos je dostatan za izmirenje stečajnih vjerovnika u 100% iznosu i pokriće troškova stečaja.</w:t>
      </w:r>
    </w:p>
    <w:p w14:textId="2A5D7184" w14:paraId="2AD3B7EB" w:rsidRDefault="00A43C54" w:rsidP="004D779A" w:rsidR="00123F42" w:rsidRPr="00BA29AB">
      <w:pPr>
        <w:suppressAutoHyphens/>
        <w:autoSpaceDN w:val="false"/>
        <w:spacing w:lineRule="auto" w:line="254"/>
        <w:ind w:left="284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  </w:t>
      </w:r>
      <w:r w:rsidR="00123F42" w:rsidRPr="00BA29AB">
        <w:rPr>
          <w:rFonts w:cs="Times New Roman" w:eastAsia="Times New Roman" w:hAnsi="Times New Roman" w:ascii="Times New Roman"/>
          <w:b/>
          <w:sz w:val="24"/>
          <w:szCs w:val="24"/>
        </w:rPr>
        <w:t>predlažem da se na ovom ročištu donese  slijedeća</w:t>
      </w:r>
      <w:r w:rsidR="00123F42" w:rsidRPr="00BA29AB">
        <w:rPr>
          <w:rFonts w:cs="Times New Roman" w:eastAsia="Times New Roman" w:hAnsi="Times New Roman" w:ascii="Times New Roman"/>
          <w:sz w:val="24"/>
          <w:szCs w:val="24"/>
        </w:rPr>
        <w:t>;</w:t>
      </w:r>
    </w:p>
    <w:p w14:textId="77777777" w14:paraId="156F64E7" w:rsidRDefault="00123F42" w:rsidP="004D779A" w:rsidR="00123F42" w:rsidRPr="00BA29AB">
      <w:pPr>
        <w:suppressAutoHyphens/>
        <w:autoSpaceDN w:val="false"/>
        <w:spacing w:lineRule="auto" w:line="254"/>
        <w:ind w:left="284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>ODLUKA</w:t>
      </w:r>
    </w:p>
    <w:p w14:textId="4F7F9204" w14:paraId="32701944" w:rsidRDefault="00123F42" w:rsidP="00A43C54" w:rsidR="00123F42" w:rsidRPr="00BA29AB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>1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.Prihvaća se Izvješće stečajnog upravitelja o </w:t>
      </w:r>
      <w:r w:rsidR="00CE6287">
        <w:rPr>
          <w:rFonts w:cs="Times New Roman" w:eastAsia="Times New Roman" w:hAnsi="Times New Roman" w:ascii="Times New Roman"/>
          <w:sz w:val="24"/>
          <w:szCs w:val="24"/>
        </w:rPr>
        <w:t xml:space="preserve">stanju stečajne mase 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 stečajnog dužnika, te se odobravaju  sve do sada poduzete radnje stečajnog upravitelja.</w:t>
      </w:r>
    </w:p>
    <w:p w14:textId="7DDC3574" w14:paraId="23E5574E" w:rsidRDefault="00123F42" w:rsidP="00A43C54" w:rsidR="00BA29AB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2. </w:t>
      </w:r>
      <w:r w:rsidR="000302E6" w:rsidRPr="00BA29AB">
        <w:rPr>
          <w:rFonts w:cs="Times New Roman" w:eastAsia="Times New Roman" w:hAnsi="Times New Roman" w:ascii="Times New Roman"/>
          <w:sz w:val="24"/>
          <w:szCs w:val="24"/>
        </w:rPr>
        <w:t xml:space="preserve">Prihvaća se </w:t>
      </w:r>
      <w:r w:rsidR="007E3922" w:rsidRPr="00BA29AB">
        <w:rPr>
          <w:rFonts w:cs="Times New Roman" w:eastAsia="Times New Roman" w:hAnsi="Times New Roman" w:ascii="Times New Roman"/>
          <w:sz w:val="24"/>
          <w:szCs w:val="24"/>
        </w:rPr>
        <w:t xml:space="preserve">da </w:t>
      </w:r>
      <w:bookmarkStart w:name="_Hlk8159809" w:id="22"/>
      <w:r w:rsidR="007837E5" w:rsidRPr="00BA29AB">
        <w:rPr>
          <w:rFonts w:cs="Times New Roman" w:eastAsia="Times New Roman" w:hAnsi="Times New Roman" w:ascii="Times New Roman"/>
          <w:sz w:val="24"/>
          <w:szCs w:val="24"/>
        </w:rPr>
        <w:t xml:space="preserve">Marinko Perić </w:t>
      </w:r>
      <w:bookmarkEnd w:id="22"/>
      <w:r w:rsidR="00BE3083">
        <w:rPr>
          <w:rFonts w:cs="Times New Roman" w:eastAsia="Times New Roman" w:hAnsi="Times New Roman" w:ascii="Times New Roman"/>
          <w:sz w:val="24"/>
          <w:szCs w:val="24"/>
        </w:rPr>
        <w:t>u roku 1</w:t>
      </w:r>
      <w:r w:rsidR="00D8332B">
        <w:rPr>
          <w:rFonts w:cs="Times New Roman" w:eastAsia="Times New Roman" w:hAnsi="Times New Roman" w:ascii="Times New Roman"/>
          <w:sz w:val="24"/>
          <w:szCs w:val="24"/>
        </w:rPr>
        <w:t>5</w:t>
      </w:r>
      <w:r w:rsidR="00BE3083">
        <w:rPr>
          <w:rFonts w:cs="Times New Roman" w:eastAsia="Times New Roman" w:hAnsi="Times New Roman" w:ascii="Times New Roman"/>
          <w:sz w:val="24"/>
          <w:szCs w:val="24"/>
        </w:rPr>
        <w:t xml:space="preserve"> dana </w:t>
      </w:r>
      <w:r w:rsidR="007837E5" w:rsidRPr="00BA29AB">
        <w:rPr>
          <w:rFonts w:cs="Times New Roman" w:eastAsia="Times New Roman" w:hAnsi="Times New Roman" w:ascii="Times New Roman"/>
          <w:sz w:val="24"/>
          <w:szCs w:val="24"/>
        </w:rPr>
        <w:t xml:space="preserve">uplati u stečajnu masu iznos od </w:t>
      </w:r>
      <w:bookmarkStart w:name="_Hlk8131462" w:id="23"/>
      <w:bookmarkStart w:name="_Hlk8155071" w:id="24"/>
      <w:r w:rsidR="007837E5" w:rsidRPr="00BA29AB">
        <w:rPr>
          <w:rFonts w:cs="Times New Roman" w:eastAsia="Times New Roman" w:hAnsi="Times New Roman" w:ascii="Times New Roman"/>
          <w:sz w:val="24"/>
          <w:szCs w:val="24"/>
        </w:rPr>
        <w:t xml:space="preserve">4.264,00 </w:t>
      </w:r>
      <w:bookmarkEnd w:id="23"/>
      <w:r w:rsidR="007837E5" w:rsidRPr="00BA29AB">
        <w:rPr>
          <w:rFonts w:cs="Times New Roman" w:eastAsia="Times New Roman" w:hAnsi="Times New Roman" w:ascii="Times New Roman"/>
          <w:sz w:val="24"/>
          <w:szCs w:val="24"/>
        </w:rPr>
        <w:t xml:space="preserve">kune </w:t>
      </w:r>
      <w:bookmarkEnd w:id="24"/>
      <w:r w:rsidR="0024172F" w:rsidRPr="00BA29AB">
        <w:rPr>
          <w:rFonts w:cs="Times New Roman" w:eastAsia="Times New Roman" w:hAnsi="Times New Roman" w:ascii="Times New Roman"/>
          <w:sz w:val="24"/>
          <w:szCs w:val="24"/>
        </w:rPr>
        <w:t xml:space="preserve">kao da </w:t>
      </w:r>
      <w:r w:rsidR="00CE6287">
        <w:rPr>
          <w:rFonts w:cs="Times New Roman" w:eastAsia="Times New Roman" w:hAnsi="Times New Roman" w:ascii="Times New Roman"/>
          <w:sz w:val="24"/>
          <w:szCs w:val="24"/>
        </w:rPr>
        <w:t>je</w:t>
      </w:r>
      <w:r w:rsidR="0024172F" w:rsidRPr="00BA29AB">
        <w:rPr>
          <w:rFonts w:cs="Times New Roman" w:eastAsia="Times New Roman" w:hAnsi="Times New Roman" w:ascii="Times New Roman"/>
          <w:sz w:val="24"/>
          <w:szCs w:val="24"/>
        </w:rPr>
        <w:t xml:space="preserve"> -</w:t>
      </w:r>
      <w:bookmarkStart w:name="_Hlk8157294" w:id="25"/>
      <w:r w:rsidR="0024172F" w:rsidRPr="00BA29AB">
        <w:rPr>
          <w:rFonts w:cs="Times New Roman" w:eastAsia="Times New Roman" w:hAnsi="Times New Roman" w:ascii="Times New Roman"/>
          <w:sz w:val="24"/>
          <w:szCs w:val="24"/>
        </w:rPr>
        <w:t xml:space="preserve">automobil </w:t>
      </w:r>
      <w:bookmarkStart w:name="_Hlk8159837" w:id="26"/>
      <w:r w:rsidR="00D8332B">
        <w:rPr>
          <w:rFonts w:cs="Times New Roman" w:hAnsi="Times New Roman" w:ascii="Times New Roman"/>
          <w:sz w:val="24"/>
          <w:szCs w:val="24"/>
        </w:rPr>
        <w:t>V</w:t>
      </w:r>
      <w:r w:rsidR="00D8332B" w:rsidRPr="00BA29AB">
        <w:rPr>
          <w:rFonts w:cs="Times New Roman" w:hAnsi="Times New Roman" w:ascii="Times New Roman"/>
          <w:sz w:val="24"/>
          <w:szCs w:val="24"/>
        </w:rPr>
        <w:t>ozilo N1, VOLKSWAGEN 2.5 SDI</w:t>
      </w:r>
      <w:r w:rsidR="00D8332B" w:rsidRPr="00BA29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bookmarkEnd w:id="25"/>
      <w:bookmarkEnd w:id="26"/>
      <w:r w:rsidR="0024172F" w:rsidRPr="00BA29AB">
        <w:rPr>
          <w:rFonts w:cs="Times New Roman" w:eastAsia="Times New Roman" w:hAnsi="Times New Roman" w:ascii="Times New Roman"/>
          <w:sz w:val="24"/>
          <w:szCs w:val="24"/>
        </w:rPr>
        <w:t xml:space="preserve">prodan  slobodnom pogodbom po cijeni ukupnih obaveza stečajne mase </w:t>
      </w:r>
    </w:p>
    <w:p w14:textId="07BA50EB" w14:paraId="03FB981C" w:rsidRDefault="00CE6287" w:rsidP="00A43C54" w:rsidR="00CE6287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3.Po uplati 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iznos od 4.264,00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kuna Stečajna upraviteljica će izdati 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>Marink</w:t>
      </w:r>
      <w:r>
        <w:rPr>
          <w:rFonts w:cs="Times New Roman" w:eastAsia="Times New Roman" w:hAnsi="Times New Roman" w:ascii="Times New Roman"/>
          <w:sz w:val="24"/>
          <w:szCs w:val="24"/>
        </w:rPr>
        <w:t>u</w:t>
      </w:r>
      <w:r w:rsidRPr="00BA29AB">
        <w:rPr>
          <w:rFonts w:cs="Times New Roman" w:eastAsia="Times New Roman" w:hAnsi="Times New Roman" w:ascii="Times New Roman"/>
          <w:sz w:val="24"/>
          <w:szCs w:val="24"/>
        </w:rPr>
        <w:t xml:space="preserve"> Perić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potvrdu o kupovini </w:t>
      </w:r>
      <w:r w:rsidRPr="00CE6287">
        <w:rPr>
          <w:rFonts w:cs="Times New Roman" w:eastAsia="Times New Roman" w:hAnsi="Times New Roman" w:ascii="Times New Roman"/>
          <w:sz w:val="24"/>
          <w:szCs w:val="24"/>
        </w:rPr>
        <w:t>Vozil</w:t>
      </w:r>
      <w:r>
        <w:rPr>
          <w:rFonts w:cs="Times New Roman" w:eastAsia="Times New Roman" w:hAnsi="Times New Roman" w:ascii="Times New Roman"/>
          <w:sz w:val="24"/>
          <w:szCs w:val="24"/>
        </w:rPr>
        <w:t>a</w:t>
      </w:r>
      <w:r w:rsidRPr="00CE6287">
        <w:rPr>
          <w:rFonts w:cs="Times New Roman" w:eastAsia="Times New Roman" w:hAnsi="Times New Roman" w:ascii="Times New Roman"/>
          <w:sz w:val="24"/>
          <w:szCs w:val="24"/>
        </w:rPr>
        <w:t xml:space="preserve"> N1, VOLKSWAGEN 2.5 SDI</w:t>
      </w:r>
    </w:p>
    <w:p w14:textId="55965E77" w14:paraId="70CE5E21" w:rsidRDefault="00CE6287" w:rsidP="00A43C54" w:rsidR="00BE3083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4</w:t>
      </w:r>
      <w:r w:rsidR="00BA29AB">
        <w:rPr>
          <w:rFonts w:cs="Times New Roman" w:eastAsia="Times New Roman" w:hAnsi="Times New Roman" w:ascii="Times New Roman"/>
          <w:sz w:val="24"/>
          <w:szCs w:val="24"/>
        </w:rPr>
        <w:t xml:space="preserve">.iznos od </w:t>
      </w:r>
      <w:r w:rsidR="0024172F" w:rsidRPr="00BA29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2.264,05 </w:t>
      </w:r>
      <w:r w:rsid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stečajna upraviteljica će isplatiti 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vjerovni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cima </w:t>
      </w:r>
      <w:r w:rsid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</w:t>
      </w:r>
      <w:r w:rsid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100 % iznosu priznatih tražbina </w:t>
      </w:r>
    </w:p>
    <w:p w14:textId="5DD84BDD" w14:paraId="52A4BD48" w:rsidRDefault="00CE6287" w:rsidP="00A43C54" w:rsidR="0024172F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.P</w:t>
      </w:r>
      <w:r w:rsidR="00D833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hvaća se iznos troškova 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mase od </w:t>
      </w:r>
      <w:r w:rsidR="00BE3083" w:rsidRPr="00D8332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1.280 i nagrada stečajnom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upravitelju 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prema </w:t>
      </w:r>
      <w:r w:rsidR="00407B5E">
        <w:rPr>
          <w:lang w:val="pl-PL"/>
        </w:rPr>
        <w:t>po čl.8 Uredbe</w:t>
      </w:r>
      <w:r w:rsidR="00BE30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iznosu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troškovi  u visini </w:t>
      </w:r>
      <w:r w:rsidR="0040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720,00 kn. što ukupno iznosi  </w:t>
      </w:r>
      <w:r w:rsidR="0024172F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2.000,00 </w:t>
      </w:r>
      <w:r w:rsidR="0040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kn. troškova stečajnog postupka.</w:t>
      </w:r>
    </w:p>
    <w:p w14:textId="2064DCB2" w14:paraId="62C6BD58" w:rsidRDefault="00CE6287" w:rsidP="00A43C54" w:rsidR="00A129DD" w:rsidRPr="00BA29AB">
      <w:pPr>
        <w:shd w:fill="FFFFFF" w:color="auto" w:val="clear"/>
        <w:spacing w:lineRule="atLeast" w:line="288" w:after="0"/>
        <w:ind w:left="567"/>
        <w:jc w:val="both"/>
        <w:textAlignment w:val="baseline"/>
        <w:outlineLvl w:val="1"/>
        <w:rPr>
          <w:rFonts w:cs="Times New Roman" w:eastAsia="Calibri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D833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Nakon isplate vjerovnika i troškova stečajnog postupka o čemu će </w:t>
      </w:r>
      <w:r w:rsidR="00A129DD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="00A129DD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upravitelj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obavijestiti Sud </w:t>
      </w:r>
      <w:r w:rsidR="00D833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129DD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="00A129DD" w:rsidRPr="00BA29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upravitelj</w:t>
      </w:r>
      <w:r w:rsidR="0040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ica</w:t>
      </w:r>
      <w:r w:rsidR="00D833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će</w:t>
      </w:r>
      <w:r w:rsidR="0040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zatvoriti žiro račun </w:t>
      </w:r>
      <w:r w:rsidR="00D833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</w:t>
      </w:r>
      <w:r w:rsidR="0040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podnijeti završni račun stečajnog dužnika ,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  Sud će izdati rješenje </w:t>
      </w:r>
      <w:r w:rsidR="00A129DD" w:rsidRPr="00BA29AB">
        <w:rPr>
          <w:rFonts w:cs="Times New Roman" w:eastAsia="Calibri" w:hAnsi="Times New Roman" w:ascii="Times New Roman"/>
          <w:bCs/>
          <w:sz w:val="24"/>
          <w:szCs w:val="24"/>
          <w:lang w:val="en-US"/>
        </w:rPr>
        <w:t xml:space="preserve">temeljem </w:t>
      </w:r>
      <w:r w:rsidR="00D8332B">
        <w:rPr>
          <w:rFonts w:cs="Times New Roman" w:eastAsia="Calibri" w:hAnsi="Times New Roman" w:ascii="Times New Roman"/>
          <w:bCs/>
          <w:sz w:val="24"/>
          <w:szCs w:val="24"/>
          <w:lang w:val="en-US"/>
        </w:rPr>
        <w:t xml:space="preserve"> </w:t>
      </w:r>
      <w:r w:rsidR="00A129DD" w:rsidRPr="00BA29AB">
        <w:rPr>
          <w:rFonts w:cs="Times New Roman" w:eastAsia="Calibri" w:hAnsi="Times New Roman" w:ascii="Times New Roman"/>
          <w:bCs/>
          <w:sz w:val="24"/>
          <w:szCs w:val="24"/>
          <w:lang w:val="en-US"/>
        </w:rPr>
        <w:t xml:space="preserve">članka 286 Stečajnog zakona  </w:t>
      </w:r>
      <w:r w:rsidR="00A12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</w:t>
      </w:r>
      <w:r w:rsidR="00A129DD" w:rsidRPr="00A129DD">
        <w:rPr>
          <w:rFonts w:cs="Times New Roman" w:eastAsia="Calibri" w:hAnsi="Times New Roman" w:ascii="Times New Roman"/>
          <w:bCs/>
          <w:sz w:val="24"/>
          <w:szCs w:val="24"/>
          <w:lang w:val="en-US"/>
        </w:rPr>
        <w:t xml:space="preserve"> </w:t>
      </w:r>
      <w:r w:rsidR="00A129DD" w:rsidRPr="00BA29AB">
        <w:rPr>
          <w:rFonts w:cs="Times New Roman" w:eastAsia="Calibri" w:hAnsi="Times New Roman" w:ascii="Times New Roman"/>
          <w:bCs/>
          <w:sz w:val="24"/>
          <w:szCs w:val="24"/>
          <w:lang w:val="en-US"/>
        </w:rPr>
        <w:t xml:space="preserve">o zaključenju  ovog stečajnog postupka. </w:t>
      </w:r>
    </w:p>
    <w:p w14:textId="038F7337" w14:paraId="53510C50" w:rsidRDefault="00A129DD" w:rsidP="00A43C54" w:rsidR="00A129DD" w:rsidRPr="00BA29AB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sz w:val="24"/>
          <w:szCs w:val="24"/>
        </w:rPr>
      </w:pPr>
    </w:p>
    <w:p w14:textId="07C19784" w14:paraId="26510B26" w:rsidRDefault="00DF58E2" w:rsidP="00A43C54" w:rsidR="00123F42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BA29AB">
        <w:rPr>
          <w:rFonts w:cs="Times New Roman" w:eastAsia="Times New Roman" w:hAnsi="Times New Roman" w:ascii="Times New Roman"/>
          <w:b/>
          <w:sz w:val="24"/>
          <w:szCs w:val="24"/>
        </w:rPr>
        <w:t xml:space="preserve">U </w:t>
      </w:r>
      <w:r w:rsidR="00123F42" w:rsidRPr="00BA29AB">
        <w:rPr>
          <w:rFonts w:cs="Times New Roman" w:eastAsia="Times New Roman" w:hAnsi="Times New Roman" w:ascii="Times New Roman"/>
          <w:b/>
          <w:sz w:val="24"/>
          <w:szCs w:val="24"/>
        </w:rPr>
        <w:t xml:space="preserve">Slav.Brodu, </w:t>
      </w:r>
      <w:r w:rsidR="002146F5" w:rsidRPr="00BA29AB">
        <w:rPr>
          <w:rFonts w:cs="Times New Roman" w:eastAsia="Times New Roman" w:hAnsi="Times New Roman" w:ascii="Times New Roman"/>
          <w:b/>
          <w:sz w:val="24"/>
          <w:szCs w:val="24"/>
        </w:rPr>
        <w:t xml:space="preserve">7 </w:t>
      </w:r>
      <w:r w:rsidR="00123F42" w:rsidRPr="00BA29AB">
        <w:rPr>
          <w:rFonts w:cs="Times New Roman" w:eastAsia="Times New Roman" w:hAnsi="Times New Roman" w:ascii="Times New Roman"/>
          <w:b/>
          <w:sz w:val="24"/>
          <w:szCs w:val="24"/>
        </w:rPr>
        <w:t>.5.2019</w:t>
      </w:r>
      <w:r w:rsidR="00123F42" w:rsidRPr="00BA29AB">
        <w:rPr>
          <w:rFonts w:cs="Times New Roman" w:eastAsia="Times New Roman" w:hAnsi="Times New Roman" w:ascii="Times New Roman"/>
          <w:sz w:val="24"/>
          <w:szCs w:val="24"/>
        </w:rPr>
        <w:t xml:space="preserve">                   </w:t>
      </w:r>
      <w:r w:rsidR="00EB1720" w:rsidRPr="00BA29AB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</w:t>
      </w:r>
      <w:r w:rsidR="00123F42" w:rsidRPr="00BA29AB">
        <w:rPr>
          <w:rFonts w:cs="Times New Roman" w:eastAsia="Times New Roman" w:hAnsi="Times New Roman" w:ascii="Times New Roman"/>
          <w:sz w:val="24"/>
          <w:szCs w:val="24"/>
        </w:rPr>
        <w:t>steč.Uprav.</w:t>
      </w:r>
      <w:r w:rsidR="00123F42" w:rsidRPr="00BA29AB">
        <w:rPr>
          <w:rFonts w:cs="Times New Roman" w:eastAsia="Times New Roman" w:hAnsi="Times New Roman" w:ascii="Times New Roman"/>
          <w:b/>
          <w:sz w:val="24"/>
          <w:szCs w:val="24"/>
        </w:rPr>
        <w:t>NADA RELJIĆ</w:t>
      </w:r>
    </w:p>
    <w:p w14:textId="7550F1DF" w14:paraId="76F55079" w:rsidRDefault="00510B96" w:rsidP="00A43C54" w:rsidR="00510B96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Prilo</w:t>
      </w:r>
      <w:r w:rsidR="002F1A32">
        <w:rPr>
          <w:rFonts w:cs="Times New Roman" w:eastAsia="Times New Roman" w:hAnsi="Times New Roman" w:ascii="Times New Roman"/>
          <w:b/>
          <w:sz w:val="24"/>
          <w:szCs w:val="24"/>
        </w:rPr>
        <w:t>zi :</w:t>
      </w:r>
    </w:p>
    <w:p w14:textId="191ECB66" w14:paraId="5EE09298" w:rsidRDefault="00510B96" w:rsidP="00A43C54" w:rsidR="00510B96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-Prijave tražbina vjerovnika</w:t>
      </w:r>
      <w:r w:rsidRPr="00510B96">
        <w:rPr>
          <w:rFonts w:cs="Times New Roman" w:eastAsia="Times New Roman" w:hAnsi="Calibri" w:ascii="Calibri"/>
          <w:color w:val="000000"/>
          <w:lang w:eastAsia="hr-HR"/>
        </w:rPr>
        <w:t xml:space="preserve"> </w:t>
      </w:r>
      <w:r w:rsidRPr="004655A8">
        <w:rPr>
          <w:rFonts w:cs="Times New Roman" w:eastAsia="Times New Roman" w:hAnsi="Calibri" w:ascii="Calibri"/>
          <w:color w:val="000000"/>
          <w:lang w:eastAsia="hr-HR"/>
        </w:rPr>
        <w:t>RH MF POREZNA UPRAVA ZGB</w:t>
      </w:r>
      <w:r>
        <w:rPr>
          <w:rFonts w:cs="Times New Roman" w:eastAsia="Times New Roman" w:hAnsi="Calibri" w:ascii="Calibri"/>
          <w:color w:val="000000"/>
          <w:lang w:eastAsia="hr-HR"/>
        </w:rPr>
        <w:t xml:space="preserve"> i </w:t>
      </w:r>
      <w:r w:rsidRPr="004655A8">
        <w:rPr>
          <w:rFonts w:cs="Times New Roman" w:eastAsia="Times New Roman" w:hAnsi="Calibri" w:ascii="Calibri"/>
          <w:bCs/>
          <w:color w:val="000000"/>
          <w:lang w:eastAsia="hr-HR"/>
        </w:rPr>
        <w:t>Zagrebački Holding d.o.o</w:t>
      </w:r>
    </w:p>
    <w:p w14:textId="22B40E7F" w14:paraId="4D6DBE74" w:rsidRDefault="00510B96" w:rsidP="00A43C54" w:rsidR="00510B96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>-</w:t>
      </w:r>
      <w:r w:rsidRPr="00510B96">
        <w:t xml:space="preserve"> </w:t>
      </w:r>
      <w:r w:rsidRPr="00510B96">
        <w:rPr>
          <w:rFonts w:cs="Times New Roman" w:eastAsia="Times New Roman" w:hAnsi="Calibri" w:ascii="Calibri"/>
          <w:bCs/>
          <w:color w:val="000000"/>
          <w:lang w:eastAsia="hr-HR"/>
        </w:rPr>
        <w:t>potvrda</w:t>
      </w:r>
      <w:r w:rsidR="002F1A32">
        <w:rPr>
          <w:rFonts w:cs="Times New Roman" w:eastAsia="Times New Roman" w:hAnsi="Calibri" w:ascii="Calibri"/>
          <w:bCs/>
          <w:color w:val="000000"/>
          <w:lang w:eastAsia="hr-HR"/>
        </w:rPr>
        <w:t xml:space="preserve"> </w:t>
      </w:r>
      <w:r w:rsidRPr="00510B96">
        <w:rPr>
          <w:rFonts w:cs="Times New Roman" w:eastAsia="Times New Roman" w:hAnsi="Calibri" w:ascii="Calibri"/>
          <w:bCs/>
          <w:color w:val="000000"/>
          <w:lang w:eastAsia="hr-HR"/>
        </w:rPr>
        <w:t>_hzmo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 da nema  zaposlenih radnika</w:t>
      </w:r>
    </w:p>
    <w:p w14:textId="77777777" w14:paraId="4BB7BEFB" w:rsidRDefault="002F1A32" w:rsidP="00A43C54" w:rsidR="002F1A32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-  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 xml:space="preserve">dopis CVT  za vozila 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>L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IGHT AND SOUND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 </w:t>
      </w:r>
    </w:p>
    <w:p w14:textId="1AD516D8" w14:paraId="361671E4" w:rsidRDefault="00510B96" w:rsidP="00A43C54" w:rsidR="00510B96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>-</w:t>
      </w:r>
      <w:r w:rsidRPr="00510B96">
        <w:t xml:space="preserve"> </w:t>
      </w:r>
      <w:r w:rsidRPr="00510B96">
        <w:rPr>
          <w:rFonts w:cs="Times New Roman" w:eastAsia="Times New Roman" w:hAnsi="Calibri" w:ascii="Calibri"/>
          <w:bCs/>
          <w:color w:val="000000"/>
          <w:lang w:eastAsia="hr-HR"/>
        </w:rPr>
        <w:t xml:space="preserve">uvjerenje 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CENTRA ZA VOZILA RH </w:t>
      </w:r>
      <w:r w:rsidRPr="00510B96">
        <w:rPr>
          <w:rFonts w:cs="Times New Roman" w:eastAsia="Times New Roman" w:hAnsi="Calibri" w:ascii="Calibri"/>
          <w:bCs/>
          <w:color w:val="000000"/>
          <w:lang w:eastAsia="hr-HR"/>
        </w:rPr>
        <w:t>za LIGHT AND SOUND d.o.o</w:t>
      </w:r>
    </w:p>
    <w:p w14:textId="2CE6B872" w14:paraId="7BDA0B85" w:rsidRDefault="00510B96" w:rsidP="00A43C54" w:rsidR="00510B96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>-</w:t>
      </w:r>
      <w:r w:rsidRPr="00510B96">
        <w:t xml:space="preserve"> </w:t>
      </w:r>
      <w:r w:rsidR="007F0110">
        <w:t>Objava na RGFI - l</w:t>
      </w:r>
      <w:r w:rsidRPr="00510B96">
        <w:rPr>
          <w:rFonts w:cs="Times New Roman" w:eastAsia="Times New Roman" w:hAnsi="Calibri" w:ascii="Calibri"/>
          <w:bCs/>
          <w:color w:val="000000"/>
          <w:lang w:eastAsia="hr-HR"/>
        </w:rPr>
        <w:t>igh and sound izjava o neaktivnosti.</w:t>
      </w:r>
    </w:p>
    <w:p w14:textId="76BE6C47" w14:paraId="334F6940" w:rsidRDefault="007F0110" w:rsidP="00A43C54" w:rsidR="007F0110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>-</w:t>
      </w:r>
      <w:r w:rsidRPr="007F0110">
        <w:t xml:space="preserve"> 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dopis poreznoj upravi za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 L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ig</w:t>
      </w:r>
      <w:r>
        <w:rPr>
          <w:rFonts w:cs="Times New Roman" w:eastAsia="Times New Roman" w:hAnsi="Calibri" w:ascii="Calibri"/>
          <w:bCs/>
          <w:color w:val="000000"/>
          <w:lang w:eastAsia="hr-HR"/>
        </w:rPr>
        <w:t>h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t and sound</w:t>
      </w:r>
    </w:p>
    <w:p w14:textId="6C96D723" w14:paraId="024CC45A" w:rsidRDefault="007F0110" w:rsidP="00A43C54" w:rsidR="007F0110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Calibri" w:ascii="Calibri"/>
          <w:bCs/>
          <w:color w:val="000000"/>
          <w:lang w:eastAsia="hr-HR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>-</w:t>
      </w:r>
      <w:r w:rsidRPr="007F0110">
        <w:t xml:space="preserve"> 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dopis</w:t>
      </w:r>
      <w:r w:rsidR="00E20A90">
        <w:rPr>
          <w:rFonts w:cs="Times New Roman" w:eastAsia="Times New Roman" w:hAnsi="Calibri" w:ascii="Calibri"/>
          <w:bCs/>
          <w:color w:val="000000"/>
          <w:lang w:eastAsia="hr-HR"/>
        </w:rPr>
        <w:t>I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 xml:space="preserve"> direktoru </w:t>
      </w:r>
      <w:r w:rsidR="00E20A90">
        <w:rPr>
          <w:rFonts w:cs="Times New Roman" w:eastAsia="Times New Roman" w:hAnsi="Calibri" w:ascii="Calibri"/>
          <w:bCs/>
          <w:color w:val="000000"/>
          <w:lang w:eastAsia="hr-HR"/>
        </w:rPr>
        <w:t xml:space="preserve">i tvrtci CIOS </w:t>
      </w:r>
      <w:r w:rsidRPr="007F0110">
        <w:rPr>
          <w:rFonts w:cs="Times New Roman" w:eastAsia="Times New Roman" w:hAnsi="Calibri" w:ascii="Calibri"/>
          <w:bCs/>
          <w:color w:val="000000"/>
          <w:lang w:eastAsia="hr-HR"/>
        </w:rPr>
        <w:t>radi predaje vozila</w:t>
      </w:r>
      <w:r w:rsidR="00E20A90">
        <w:rPr>
          <w:rFonts w:cs="Times New Roman" w:eastAsia="Times New Roman" w:hAnsi="Calibri" w:ascii="Calibri"/>
          <w:bCs/>
          <w:color w:val="000000"/>
          <w:lang w:eastAsia="hr-HR"/>
        </w:rPr>
        <w:t xml:space="preserve"> na upravljanje  steč. upravitelju</w:t>
      </w:r>
    </w:p>
    <w:p w14:textId="57A62D3D" w14:paraId="5BF2B4D2" w:rsidRDefault="007F0110" w:rsidP="00A43C54" w:rsidR="007F0110">
      <w:pPr>
        <w:suppressAutoHyphens/>
        <w:autoSpaceDN w:val="false"/>
        <w:spacing w:lineRule="auto" w:line="254"/>
        <w:ind w:left="567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Calibri" w:ascii="Calibri"/>
          <w:bCs/>
          <w:color w:val="000000"/>
          <w:lang w:eastAsia="hr-HR"/>
        </w:rPr>
        <w:t xml:space="preserve">- Izjava osnivača-vlasnika tvrtke Perić Marina o </w:t>
      </w:r>
      <w:r w:rsidR="00D8332B">
        <w:rPr>
          <w:rFonts w:cs="Times New Roman" w:eastAsia="Times New Roman" w:hAnsi="Calibri" w:ascii="Calibri"/>
          <w:bCs/>
          <w:color w:val="000000"/>
          <w:lang w:eastAsia="hr-HR"/>
        </w:rPr>
        <w:t xml:space="preserve">isplati vozila </w:t>
      </w:r>
      <w:r w:rsidR="00D8332B" w:rsidRPr="00BA29AB">
        <w:rPr>
          <w:rFonts w:cs="Times New Roman" w:hAnsi="Times New Roman" w:ascii="Times New Roman"/>
          <w:sz w:val="24"/>
          <w:szCs w:val="24"/>
        </w:rPr>
        <w:t>N1, VOLKSWAGEN 2.5 SDI</w:t>
      </w:r>
    </w:p>
    <w:p w14:textId="71C857D1" w14:paraId="1D226E61" w:rsidRDefault="00F70E5A" w:rsidP="00A43C54" w:rsidR="00F70E5A">
      <w:pPr>
        <w:suppressAutoHyphens/>
        <w:autoSpaceDN w:val="false"/>
        <w:spacing w:lineRule="auto" w:line="254"/>
        <w:ind w:left="567"/>
        <w:textAlignment w:val="baselin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-računi troškova stečaja ( hpt, fina knjigovodstvo)</w:t>
      </w:r>
    </w:p>
    <w:p w14:textId="77777777" w14:paraId="334E7528" w:rsidRDefault="00123F42" w:rsidP="00A43C54" w:rsidR="00123F42" w:rsidRPr="00BA29AB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</w:p>
    <w:p w14:textId="77777777" w14:paraId="63F1479C" w:rsidRDefault="00123F42" w:rsidP="00A43C54" w:rsidR="00123F42" w:rsidRPr="00BA29AB">
      <w:pPr>
        <w:suppressAutoHyphens/>
        <w:autoSpaceDN w:val="false"/>
        <w:spacing w:lineRule="auto" w:line="254"/>
        <w:ind w:left="567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</w:p>
    <w:p w14:textId="77777777" w14:paraId="707B49A5" w:rsidRDefault="006A144D" w:rsidP="00EB1720" w:rsidR="006A144D" w:rsidRPr="00BA29AB">
      <w:pPr>
        <w:ind w:left="-567"/>
        <w:rPr>
          <w:rFonts w:cs="Times New Roman" w:hAnsi="Times New Roman" w:ascii="Times New Roman"/>
          <w:sz w:val="24"/>
          <w:szCs w:val="24"/>
        </w:rPr>
      </w:pPr>
    </w:p>
    <w:sectPr w:rsidSect="009F0892" w:rsidR="006A144D" w:rsidRPr="00BA29AB">
      <w:headerReference w:type="default" r:id="rId10"/>
      <w:pgSz w:h="16838" w:w="11906"/>
      <w:pgMar w:gutter="0" w:footer="708" w:header="708" w:left="426" w:bottom="1417" w:right="70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E6D67B9" w:rsidRDefault="00454558" w:rsidP="00524D9D" w:rsidR="00454558">
      <w:pPr>
        <w:spacing w:lineRule="auto" w:line="240" w:after="0"/>
      </w:pPr>
      <w:r>
        <w:separator/>
      </w:r>
    </w:p>
  </w:endnote>
  <w:endnote w:id="0" w:type="continuationSeparator">
    <w:p w14:textId="77777777" w14:paraId="2FD12C91" w:rsidRDefault="00454558" w:rsidP="00524D9D" w:rsidR="004545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486F586" w:rsidRDefault="00454558" w:rsidP="00524D9D" w:rsidR="00454558">
      <w:pPr>
        <w:spacing w:lineRule="auto" w:line="240" w:after="0"/>
      </w:pPr>
      <w:r>
        <w:separator/>
      </w:r>
    </w:p>
  </w:footnote>
  <w:footnote w:id="0" w:type="continuationSeparator">
    <w:p w14:textId="77777777" w14:paraId="4DA5AAAC" w:rsidRDefault="00454558" w:rsidP="00524D9D" w:rsidR="004545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3200193"/>
      <w:docPartObj>
        <w:docPartGallery w:val="Page Numbers (Top of Page)"/>
        <w:docPartUnique/>
      </w:docPartObj>
    </w:sdtPr>
    <w:sdtEndPr/>
    <w:sdtContent>
      <w:p w14:textId="598D407B" w14:paraId="27FFE430" w:rsidRDefault="00F21165" w:rsidR="00F21165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44A">
          <w:rPr>
            <w:noProof/>
          </w:rPr>
          <w:t>5</w:t>
        </w:r>
        <w:r>
          <w:fldChar w:fldCharType="end"/>
        </w:r>
      </w:p>
    </w:sdtContent>
  </w:sdt>
  <w:p w14:textId="794A071D" w14:paraId="47ABB37B" w:rsidRDefault="00524D9D" w:rsidR="00524D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133CE"/>
    <w:multiLevelType w:val="multilevel"/>
    <w:tmpl w:val="5B6CB9E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74DF56D5"/>
    <w:multiLevelType w:val="multilevel"/>
    <w:tmpl w:val="C87E36BA"/>
    <w:lvl w:ilvl="0">
      <w:start w:val="1"/>
      <w:numFmt w:val="decimal"/>
      <w:lvlText w:val="%1."/>
      <w:lvlJc w:val="left"/>
      <w:pPr>
        <w:ind w:hanging="360" w:left="644"/>
      </w:pPr>
      <w:rPr>
        <w:rFonts w:eastAsia="Times New Roman"/>
        <w:b/>
      </w:rPr>
    </w:lvl>
    <w:lvl w:ilvl="1">
      <w:start w:val="2"/>
      <w:numFmt w:val="decimal"/>
      <w:lvlText w:val="%1.%2."/>
      <w:lvlJc w:val="left"/>
      <w:pPr>
        <w:ind w:hanging="360" w:left="644"/>
      </w:pPr>
    </w:lvl>
    <w:lvl w:ilvl="2">
      <w:start w:val="1"/>
      <w:numFmt w:val="decimal"/>
      <w:lvlText w:val="%1.%2.%3."/>
      <w:lvlJc w:val="left"/>
      <w:pPr>
        <w:ind w:hanging="720" w:left="1004"/>
      </w:pPr>
    </w:lvl>
    <w:lvl w:ilvl="3">
      <w:start w:val="1"/>
      <w:numFmt w:val="decimal"/>
      <w:lvlText w:val="%1.%2.%3.%4."/>
      <w:lvlJc w:val="left"/>
      <w:pPr>
        <w:ind w:hanging="720" w:left="1004"/>
      </w:pPr>
    </w:lvl>
    <w:lvl w:ilvl="4">
      <w:start w:val="1"/>
      <w:numFmt w:val="decimal"/>
      <w:lvlText w:val="%1.%2.%3.%4.%5."/>
      <w:lvlJc w:val="left"/>
      <w:pPr>
        <w:ind w:hanging="1080" w:left="1364"/>
      </w:pPr>
    </w:lvl>
    <w:lvl w:ilvl="5">
      <w:start w:val="1"/>
      <w:numFmt w:val="decimal"/>
      <w:lvlText w:val="%1.%2.%3.%4.%5.%6."/>
      <w:lvlJc w:val="left"/>
      <w:pPr>
        <w:ind w:hanging="1080" w:left="1364"/>
      </w:pPr>
    </w:lvl>
    <w:lvl w:ilvl="6">
      <w:start w:val="1"/>
      <w:numFmt w:val="decimal"/>
      <w:lvlText w:val="%1.%2.%3.%4.%5.%6.%7."/>
      <w:lvlJc w:val="left"/>
      <w:pPr>
        <w:ind w:hanging="1440" w:left="1724"/>
      </w:pPr>
    </w:lvl>
    <w:lvl w:ilvl="7">
      <w:start w:val="1"/>
      <w:numFmt w:val="decimal"/>
      <w:lvlText w:val="%1.%2.%3.%4.%5.%6.%7.%8."/>
      <w:lvlJc w:val="left"/>
      <w:pPr>
        <w:ind w:hanging="1440" w:left="1724"/>
      </w:pPr>
    </w:lvl>
    <w:lvl w:ilvl="8">
      <w:start w:val="1"/>
      <w:numFmt w:val="decimal"/>
      <w:lvlText w:val="%1.%2.%3.%4.%5.%6.%7.%8.%9."/>
      <w:lvlJc w:val="left"/>
      <w:pPr>
        <w:ind w:hanging="1800" w:left="20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5C1F"/>
    <w:rsid w:val="00010360"/>
    <w:rsid w:val="00021DF9"/>
    <w:rsid w:val="000302E6"/>
    <w:rsid w:val="00034FF8"/>
    <w:rsid w:val="00120542"/>
    <w:rsid w:val="00123F42"/>
    <w:rsid w:val="001360AB"/>
    <w:rsid w:val="001678E2"/>
    <w:rsid w:val="0018137C"/>
    <w:rsid w:val="00183C54"/>
    <w:rsid w:val="001F6889"/>
    <w:rsid w:val="002146F5"/>
    <w:rsid w:val="00217BA6"/>
    <w:rsid w:val="002268FE"/>
    <w:rsid w:val="0024172F"/>
    <w:rsid w:val="0026794A"/>
    <w:rsid w:val="0028174D"/>
    <w:rsid w:val="002A163C"/>
    <w:rsid w:val="002A7D77"/>
    <w:rsid w:val="002D23BA"/>
    <w:rsid w:val="002D25C7"/>
    <w:rsid w:val="002E2127"/>
    <w:rsid w:val="002F1A32"/>
    <w:rsid w:val="003421EA"/>
    <w:rsid w:val="00382662"/>
    <w:rsid w:val="003828EC"/>
    <w:rsid w:val="00396CFF"/>
    <w:rsid w:val="003A79A0"/>
    <w:rsid w:val="003B039C"/>
    <w:rsid w:val="003E6354"/>
    <w:rsid w:val="00407B5E"/>
    <w:rsid w:val="00421657"/>
    <w:rsid w:val="00454558"/>
    <w:rsid w:val="004655A8"/>
    <w:rsid w:val="00476AD6"/>
    <w:rsid w:val="004B1072"/>
    <w:rsid w:val="004B3994"/>
    <w:rsid w:val="004C53BC"/>
    <w:rsid w:val="004D779A"/>
    <w:rsid w:val="00505C4F"/>
    <w:rsid w:val="00510B96"/>
    <w:rsid w:val="00524D9D"/>
    <w:rsid w:val="00582253"/>
    <w:rsid w:val="00591657"/>
    <w:rsid w:val="00655849"/>
    <w:rsid w:val="0066189D"/>
    <w:rsid w:val="006A144D"/>
    <w:rsid w:val="00702E96"/>
    <w:rsid w:val="00736175"/>
    <w:rsid w:val="00745474"/>
    <w:rsid w:val="00757AF1"/>
    <w:rsid w:val="007837E5"/>
    <w:rsid w:val="007D7B24"/>
    <w:rsid w:val="007E3922"/>
    <w:rsid w:val="007F0110"/>
    <w:rsid w:val="007F0617"/>
    <w:rsid w:val="008600A6"/>
    <w:rsid w:val="0086651B"/>
    <w:rsid w:val="00875F76"/>
    <w:rsid w:val="008D5CFE"/>
    <w:rsid w:val="00907636"/>
    <w:rsid w:val="00930938"/>
    <w:rsid w:val="00935CD7"/>
    <w:rsid w:val="00970398"/>
    <w:rsid w:val="009717E1"/>
    <w:rsid w:val="00991DF2"/>
    <w:rsid w:val="009F0892"/>
    <w:rsid w:val="009F2C88"/>
    <w:rsid w:val="00A0625E"/>
    <w:rsid w:val="00A129DD"/>
    <w:rsid w:val="00A16451"/>
    <w:rsid w:val="00A43C54"/>
    <w:rsid w:val="00A53FEC"/>
    <w:rsid w:val="00AB0885"/>
    <w:rsid w:val="00AC6F46"/>
    <w:rsid w:val="00AD391D"/>
    <w:rsid w:val="00B4144A"/>
    <w:rsid w:val="00B414CA"/>
    <w:rsid w:val="00B66889"/>
    <w:rsid w:val="00BA29AB"/>
    <w:rsid w:val="00BC074B"/>
    <w:rsid w:val="00BE3083"/>
    <w:rsid w:val="00C06A04"/>
    <w:rsid w:val="00C36A67"/>
    <w:rsid w:val="00C45C1F"/>
    <w:rsid w:val="00C70FBA"/>
    <w:rsid w:val="00CA337A"/>
    <w:rsid w:val="00CB1F63"/>
    <w:rsid w:val="00CE6287"/>
    <w:rsid w:val="00CF5E9C"/>
    <w:rsid w:val="00D11684"/>
    <w:rsid w:val="00D11E73"/>
    <w:rsid w:val="00D202EF"/>
    <w:rsid w:val="00D2635A"/>
    <w:rsid w:val="00D3776D"/>
    <w:rsid w:val="00D55D3B"/>
    <w:rsid w:val="00D620C3"/>
    <w:rsid w:val="00D8332B"/>
    <w:rsid w:val="00DD1591"/>
    <w:rsid w:val="00DD39F2"/>
    <w:rsid w:val="00DF58E2"/>
    <w:rsid w:val="00E20A90"/>
    <w:rsid w:val="00E41A30"/>
    <w:rsid w:val="00E93C56"/>
    <w:rsid w:val="00EA2C56"/>
    <w:rsid w:val="00EA75FD"/>
    <w:rsid w:val="00EB1720"/>
    <w:rsid w:val="00EB2342"/>
    <w:rsid w:val="00EC78A9"/>
    <w:rsid w:val="00F21165"/>
    <w:rsid w:val="00F43E0B"/>
    <w:rsid w:val="00F5570C"/>
    <w:rsid w:val="00F70E5A"/>
    <w:rsid w:val="00FC53D0"/>
    <w:rsid w:val="00FC7F91"/>
    <w:rsid w:val="00FE6064"/>
    <w:rsid w:val="00F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739FCC7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5584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55849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4D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4D9D"/>
  </w:style>
  <w:style w:styleId="Podnoje" w:type="paragraph">
    <w:name w:val="footer"/>
    <w:basedOn w:val="Normal"/>
    <w:link w:val="PodnojeChar"/>
    <w:uiPriority w:val="99"/>
    <w:unhideWhenUsed/>
    <w:rsid w:val="00524D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D9D"/>
  </w:style>
  <w:style w:customStyle="true" w:styleId="price-item" w:type="paragraph">
    <w:name w:val="price-item"/>
    <w:basedOn w:val="Normal"/>
    <w:rsid w:val="00EC78A9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C78A9"/>
    <w:rPr>
      <w:b/>
      <w:bCs/>
    </w:rPr>
  </w:style>
  <w:style w:customStyle="true" w:styleId="currency" w:type="character">
    <w:name w:val="currency"/>
    <w:basedOn w:val="Zadanifontodlomka"/>
    <w:rsid w:val="00EC78A9"/>
  </w:style>
  <w:style w:styleId="Odlomakpopisa" w:type="paragraph">
    <w:name w:val="List Paragraph"/>
    <w:basedOn w:val="Normal"/>
    <w:uiPriority w:val="34"/>
    <w:qFormat/>
    <w:rsid w:val="00F70E5A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5584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55849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4D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4D9D"/>
  </w:style>
  <w:style w:styleId="Podnoje" w:type="paragraph">
    <w:name w:val="footer"/>
    <w:basedOn w:val="Normal"/>
    <w:link w:val="PodnojeChar"/>
    <w:uiPriority w:val="99"/>
    <w:unhideWhenUsed/>
    <w:rsid w:val="00524D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4D9D"/>
  </w:style>
  <w:style w:customStyle="1" w:styleId="price-item" w:type="paragraph">
    <w:name w:val="price-item"/>
    <w:basedOn w:val="Normal"/>
    <w:rsid w:val="00EC78A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C78A9"/>
    <w:rPr>
      <w:b/>
      <w:bCs/>
    </w:rPr>
  </w:style>
  <w:style w:customStyle="1" w:styleId="currency" w:type="character">
    <w:name w:val="currency"/>
    <w:basedOn w:val="Zadanifontodlomka"/>
    <w:rsid w:val="00EC78A9"/>
  </w:style>
  <w:style w:styleId="Odlomakpopisa" w:type="paragraph">
    <w:name w:val="List Paragraph"/>
    <w:basedOn w:val="Normal"/>
    <w:uiPriority w:val="34"/>
    <w:qFormat/>
    <w:rsid w:val="00F70E5A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14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4840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679308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136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1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430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95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reljic@gmail.com.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1769</properties:Words>
  <properties:Characters>10349</properties:Characters>
  <properties:Lines>247</properties:Lines>
  <properties:Paragraphs>138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2019-05-07T20:18:00Z</dcterms:created>
  <dc:creator>nada knjigovodstvo</dc:creator>
  <dc:description/>
  <cp:keywords/>
  <cp:lastModifiedBy>Valentina Gabud</cp:lastModifiedBy>
  <cp:lastPrinted>2019-05-07T20:25:00Z</cp:lastPrinted>
  <dcterms:modified xmlns:xsi="http://www.w3.org/2001/XMLSchema-instance" xsi:type="dcterms:W3CDTF">2019-05-10T11:58:00Z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St-1590/2017-30 / Podnesak - Izvješće stečajnog upravitelja (OBRAZAC 20 LIGT AND SOUND IZVJEŠTAJ SVIBANJ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