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960f0" w14:paraId="47960f0"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236D8F" w:rsidRPr="00236D8F">
        <w:rPr>
          <w:szCs w:val="24"/>
          <w:lang w:val="hr-HR"/>
        </w:rPr>
        <w:t>RONGLING d.o.o., OIB: 83739625405, Split, Kralja Zvonimira 21</w:t>
      </w:r>
      <w:r w:rsidR="00236D8F">
        <w:rPr>
          <w:szCs w:val="24"/>
          <w:lang w:val="hr-HR"/>
        </w:rPr>
        <w:t>,</w:t>
      </w:r>
      <w:r w:rsidR="007822BE" w:rsidRPr="00E3340E">
        <w:rPr>
          <w:szCs w:val="24"/>
          <w:lang w:val="hr-HR"/>
        </w:rPr>
        <w:t xml:space="preserve"> dana</w:t>
      </w:r>
      <w:r w:rsidR="003E5966" w:rsidRPr="00E3340E">
        <w:rPr>
          <w:szCs w:val="24"/>
          <w:lang w:val="hr-HR"/>
        </w:rPr>
        <w:t xml:space="preserve"> </w:t>
      </w:r>
      <w:r w:rsidR="00236D8F">
        <w:rPr>
          <w:szCs w:val="24"/>
          <w:lang w:val="hr-HR"/>
        </w:rPr>
        <w:t>10. ožujka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w:t>
      </w:r>
      <w:r w:rsidR="00236D8F">
        <w:rPr>
          <w:lang w:val="hr-HR"/>
        </w:rPr>
        <w:t>1126/2015</w:t>
      </w:r>
      <w:r w:rsidR="007822BE" w:rsidRPr="00E3340E">
        <w:rPr>
          <w:lang w:val="hr-HR"/>
        </w:rPr>
        <w:t xml:space="preserve"> od </w:t>
      </w:r>
      <w:r w:rsidR="00236D8F">
        <w:rPr>
          <w:lang w:val="hr-HR"/>
        </w:rPr>
        <w:t>31. siječnja 2017</w:t>
      </w:r>
      <w:r w:rsidR="007822BE" w:rsidRPr="00E3340E">
        <w:rPr>
          <w:lang w:val="hr-HR"/>
        </w:rPr>
        <w:t xml:space="preserve">. godine koje je postalo pravomoćno </w:t>
      </w:r>
      <w:r w:rsidR="002B5366">
        <w:rPr>
          <w:lang w:val="hr-HR"/>
        </w:rPr>
        <w:t xml:space="preserve">dana </w:t>
      </w:r>
      <w:r w:rsidR="00236D8F">
        <w:rPr>
          <w:lang w:val="hr-HR"/>
        </w:rPr>
        <w:t>17. veljače 2017</w:t>
      </w:r>
      <w:r w:rsidR="007822BE" w:rsidRPr="00E3340E">
        <w:rPr>
          <w:lang w:val="hr-HR"/>
        </w:rPr>
        <w:t>.</w:t>
      </w:r>
      <w:r w:rsidR="00236D8F">
        <w:rPr>
          <w:lang w:val="hr-HR"/>
        </w:rPr>
        <w:t xml:space="preserve"> godine</w:t>
      </w:r>
      <w:r w:rsidR="007822BE" w:rsidRPr="00E3340E">
        <w:rPr>
          <w:lang w:val="hr-HR"/>
        </w:rPr>
        <w:t xml:space="preserve">, a ovršno </w:t>
      </w:r>
      <w:r w:rsidR="00236D8F">
        <w:rPr>
          <w:lang w:val="hr-HR"/>
        </w:rPr>
        <w:t>26. veljače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236D8F" w:rsidRPr="00236D8F">
        <w:rPr>
          <w:lang w:val="hr-HR"/>
        </w:rPr>
        <w:t>Zheng Rongling iz Kine, Qintian, Zhejiang, OIB: 83266705226</w:t>
      </w:r>
      <w:r w:rsidR="00236D8F">
        <w:rPr>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236D8F">
        <w:t xml:space="preserve"> 00</w:t>
      </w:r>
      <w:r w:rsidR="007B4EA9">
        <w:t xml:space="preserve">, poziv na broj odobrenja </w:t>
      </w:r>
      <w:r w:rsidR="00236D8F">
        <w:t>1126-2015</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236D8F" w:rsidP="00236D8F" w:rsidR="007822BE">
      <w:pPr>
        <w:spacing w:before="200"/>
        <w:ind w:firstLine="709"/>
        <w:jc w:val="both"/>
        <w:rPr>
          <w:szCs w:val="24"/>
        </w:rPr>
      </w:pPr>
      <w:r w:rsidRPr="005A5E03">
        <w:rPr>
          <w:szCs w:val="24"/>
        </w:rPr>
        <w:t>Financijska agencija, Regionalni centa</w:t>
      </w:r>
      <w:r>
        <w:rPr>
          <w:szCs w:val="24"/>
        </w:rPr>
        <w:t>r Split podnijela je ovom sudu 30. listopada 2015</w:t>
      </w:r>
      <w:r w:rsidRPr="005A5E03">
        <w:rPr>
          <w:szCs w:val="24"/>
        </w:rPr>
        <w:t xml:space="preserve">. godine prijedlog za otvaranje stečajnog postupka nad dužnikom </w:t>
      </w:r>
      <w:r w:rsidRPr="00367313">
        <w:rPr>
          <w:szCs w:val="24"/>
        </w:rPr>
        <w:t>RONGLING d.o.o., OIB: 83739625405, Split, Kralja Zvonimira 21</w:t>
      </w:r>
      <w:r>
        <w:rPr>
          <w:szCs w:val="24"/>
        </w:rPr>
        <w:t>, sukladno odredbi čl. 110</w:t>
      </w:r>
      <w:r w:rsidRPr="005A5E03">
        <w:rPr>
          <w:szCs w:val="24"/>
        </w:rPr>
        <w:t xml:space="preserve">. st. </w:t>
      </w:r>
      <w:r>
        <w:rPr>
          <w:szCs w:val="24"/>
        </w:rPr>
        <w:t>1</w:t>
      </w:r>
      <w:r w:rsidRPr="005A5E03">
        <w:rPr>
          <w:szCs w:val="24"/>
        </w:rPr>
        <w:t xml:space="preserve">. SZ-a. </w:t>
      </w:r>
    </w:p>
    <w:p w:rsidRDefault="007822BE" w:rsidP="00236D8F" w:rsidR="007822BE" w:rsidRPr="00E3340E">
      <w:pPr>
        <w:spacing w:before="200"/>
        <w:ind w:firstLine="708"/>
        <w:jc w:val="both"/>
      </w:pPr>
      <w:r w:rsidRPr="00E3340E">
        <w:t xml:space="preserve">U smislu odredbe čl. 112. st. 5. SZ-a FINA je izvijestila sud da dužnik na dan </w:t>
      </w:r>
      <w:r w:rsidR="00236D8F">
        <w:t>27. listopada</w:t>
      </w:r>
      <w:r w:rsidRPr="00E3340E">
        <w:t xml:space="preserve"> 2016. godine na ime predujma za namiren</w:t>
      </w:r>
      <w:r w:rsidR="00D9643D">
        <w:t>je troškova stečajnog postupka ne</w:t>
      </w:r>
      <w:r w:rsidRPr="00E3340E">
        <w:t>m</w:t>
      </w:r>
      <w:r w:rsidR="00D9643D">
        <w:t xml:space="preserve">a zaplijenjena novčana sredstva </w:t>
      </w:r>
      <w:r w:rsidR="00236D8F">
        <w:t>(list 25</w:t>
      </w:r>
      <w:r w:rsidRPr="00E3340E">
        <w:t xml:space="preserve"> spisa).</w:t>
      </w:r>
    </w:p>
    <w:p w:rsidRDefault="007822BE" w:rsidP="00236D8F" w:rsidR="007822BE" w:rsidRPr="00E3340E">
      <w:pPr>
        <w:spacing w:before="200"/>
        <w:ind w:firstLine="709"/>
        <w:jc w:val="both"/>
      </w:pPr>
      <w:r w:rsidRPr="00E3340E">
        <w:t>Rješenjem ov</w:t>
      </w:r>
      <w:r w:rsidR="007B4EA9">
        <w:t>oga suda poslovni broj 11. St-</w:t>
      </w:r>
      <w:r w:rsidR="00236D8F">
        <w:t>1126/2015</w:t>
      </w:r>
      <w:r w:rsidRPr="00E3340E">
        <w:t xml:space="preserve"> od </w:t>
      </w:r>
      <w:r w:rsidR="00236D8F">
        <w:t>31. siječnja 2017</w:t>
      </w:r>
      <w:r w:rsidR="00C72065">
        <w:t xml:space="preserve">. godine sud je pozvao </w:t>
      </w:r>
      <w:r w:rsidR="00236D8F">
        <w:t>Zhenga Ronglinga</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236D8F" w:rsidR="007822BE" w:rsidRPr="00E3340E">
      <w:pPr>
        <w:spacing w:before="200"/>
        <w:ind w:firstLine="709"/>
        <w:jc w:val="both"/>
      </w:pPr>
      <w:r w:rsidRPr="00E3340E">
        <w:t xml:space="preserve">Predmetno rješenje postalo je pravomoćno </w:t>
      </w:r>
      <w:r w:rsidR="00236D8F">
        <w:t>dana 17. veljače 2017</w:t>
      </w:r>
      <w:r w:rsidRPr="00E3340E">
        <w:t xml:space="preserve">. godine, a ovršno </w:t>
      </w:r>
      <w:r w:rsidR="00236D8F">
        <w:t>26. veljače 2017</w:t>
      </w:r>
      <w:r w:rsidRPr="00E3340E">
        <w:t>. godine.</w:t>
      </w:r>
    </w:p>
    <w:p w:rsidRDefault="007822BE" w:rsidP="00236D8F" w:rsidR="007822BE" w:rsidRPr="00E3340E">
      <w:pPr>
        <w:spacing w:before="200"/>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236D8F">
        <w:t>31. siječnja 2017</w:t>
      </w:r>
      <w:r w:rsidRPr="00E3340E">
        <w:t>.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236D8F" w:rsidR="007822BE" w:rsidRPr="00E3340E">
      <w:pPr>
        <w:spacing w:before="200"/>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2B5366" w:rsidP="007822BE" w:rsidR="007822BE" w:rsidRPr="00E3340E">
      <w:pPr>
        <w:jc w:val="center"/>
        <w:rPr>
          <w:szCs w:val="24"/>
        </w:rPr>
      </w:pPr>
      <w:r>
        <w:rPr>
          <w:szCs w:val="24"/>
        </w:rPr>
        <w:t xml:space="preserve">U Splitu, </w:t>
      </w:r>
      <w:r w:rsidR="00236D8F">
        <w:rPr>
          <w:szCs w:val="24"/>
        </w:rPr>
        <w:t>10. ožujka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7B4EA9">
        <w:t>ješenja poslovni broj 11. St-</w:t>
      </w:r>
      <w:r w:rsidR="00236D8F">
        <w:t>1126/2015</w:t>
      </w:r>
      <w:r w:rsidRPr="00E3340E">
        <w:t xml:space="preserve"> </w:t>
      </w:r>
      <w:r w:rsidR="00D9643D">
        <w:t xml:space="preserve">od </w:t>
      </w:r>
      <w:r w:rsidR="00236D8F">
        <w:t>31. siječnja</w:t>
      </w:r>
      <w:r w:rsidRPr="00E3340E">
        <w:t xml:space="preserve"> 201</w:t>
      </w:r>
      <w:r w:rsidR="00236D8F">
        <w:t>7</w:t>
      </w:r>
      <w:r w:rsidRPr="00E3340E">
        <w:t>. godine sa potvrdom pravomoćnosti i ovršnosti</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543D8E">
          <w:rPr>
            <w:noProof/>
          </w:rPr>
          <w:t>2</w:t>
        </w:r>
        <w:r>
          <w:fldChar w:fldCharType="end"/>
        </w:r>
      </w:p>
    </w:sdtContent>
  </w:sdt>
  <w:p w:rsidRDefault="007B4EA9" w:rsidP="00154657" w:rsidR="00154657">
    <w:pPr>
      <w:pStyle w:val="Zaglavlje"/>
      <w:jc w:val="right"/>
    </w:pPr>
    <w:r>
      <w:t>11. St-</w:t>
    </w:r>
    <w:r w:rsidR="00236D8F">
      <w:t>1126/2015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36D8F">
      <w:t>1126/2015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36D8F"/>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3D8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2065"/>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43D8E"/>
    <w:rPr>
      <w:color w:val="808080"/>
      <w:bdr w:space="0" w:sz="0" w:color="auto" w:val="none"/>
      <w:shd w:fill="auto" w:color="auto" w:val="clear"/>
    </w:rPr>
  </w:style>
  <w:style w:customStyle="true" w:styleId="eSPISCCParagraphDefaultFont" w:type="character">
    <w:name w:val="eSPIS_CC_Paragraph Default Font"/>
    <w:basedOn w:val="Zadanifontodlomka"/>
    <w:rsid w:val="00543D8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43D8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43D8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3D8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543D8E"/>
    <w:rPr>
      <w:color w:val="808080"/>
      <w:bdr w:color="auto" w:space="0" w:sz="0" w:val="none"/>
      <w:shd w:color="auto" w:fill="auto" w:val="clear"/>
    </w:rPr>
  </w:style>
  <w:style w:customStyle="1" w:styleId="eSPISCCParagraphDefaultFont" w:type="character">
    <w:name w:val="eSPIS_CC_Paragraph Default Font"/>
    <w:basedOn w:val="Zadanifontodlomka"/>
    <w:rsid w:val="00543D8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43D8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43D8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3D8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St-1126/2015</izvorni_sadrzaj>
    <derivirana_varijabla naziv="DomainObject.Predmet.OznakaBroj_1">St-1126/2015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RONGLING društvo s ograničenom odgovornošću za trgovinu i turizam</izvorni_sadrzaj>
    <derivirana_varijabla naziv="DomainObject.Predmet.ProtustrankaFormated_1">  RONGLING društvo s ograničenom odgovornošću za trgovinu i turizam</derivirana_varijabla>
  </DomainObject.Predmet.ProtustrankaFormated>
  <DomainObject.Predmet.ProtustrankaFormatedOIB>
    <izvorni_sadrzaj>  RONGLING društvo s ograničenom odgovornošću za trgovinu i turizam, OIB 83739625405</izvorni_sadrzaj>
    <derivirana_varijabla naziv="DomainObject.Predmet.ProtustrankaFormatedOIB_1">  RONGLING društvo s ograničenom odgovornošću za trgovinu i turizam, OIB 83739625405</derivirana_varijabla>
  </DomainObject.Predmet.ProtustrankaFormatedOIB>
  <DomainObject.Predmet.ProtustrankaFormatedWithAdress>
    <izvorni_sadrzaj> RONGLING društvo s ograničenom odgovornošću za trgovinu i turizam, Kralja Zvonimira 21, 21000 Split</izvorni_sadrzaj>
    <derivirana_varijabla naziv="DomainObject.Predmet.ProtustrankaFormatedWithAdress_1"> RONGLING društvo s ograničenom odgovornošću za trgovinu i turizam, Kralja Zvonimira 21, 21000 Split</derivirana_varijabla>
  </DomainObject.Predmet.ProtustrankaFormatedWithAdress>
  <DomainObject.Predmet.ProtustrankaFormatedWithAdressOIB>
    <izvorni_sadrzaj> RONGLING društvo s ograničenom odgovornošću za trgovinu i turizam, OIB 83739625405, Kralja Zvonimira 21, 21000 Split</izvorni_sadrzaj>
    <derivirana_varijabla naziv="DomainObject.Predmet.ProtustrankaFormatedWithAdressOIB_1"> RONGLING društvo s ograničenom odgovornošću za trgovinu i turizam, OIB 83739625405, Kralja Zvonimira 21, 21000 Split</derivirana_varijabla>
  </DomainObject.Predmet.ProtustrankaFormatedWithAdressOIB>
  <DomainObject.Predmet.ProtustrankaWithAdress>
    <izvorni_sadrzaj>RONGLING društvo s ograničenom odgovornošću za trgovinu i turizam Kralja Zvonimira 21, 21000 Split</izvorni_sadrzaj>
    <derivirana_varijabla naziv="DomainObject.Predmet.ProtustrankaWithAdress_1">RONGLING društvo s ograničenom odgovornošću za trgovinu i turizam Kralja Zvonimira 21, 21000 Split</derivirana_varijabla>
  </DomainObject.Predmet.ProtustrankaWithAdress>
  <DomainObject.Predmet.ProtustrankaWithAdressOIB>
    <izvorni_sadrzaj>RONGLING društvo s ograničenom odgovornošću za trgovinu i turizam, OIB 83739625405, Kralja Zvonimira 21, 21000 Split</izvorni_sadrzaj>
    <derivirana_varijabla naziv="DomainObject.Predmet.ProtustrankaWithAdressOIB_1">RONGLING društvo s ograničenom odgovornošću za trgovinu i turizam, OIB 83739625405, Kralja Zvonimira 21, 21000 Split</derivirana_varijabla>
  </DomainObject.Predmet.ProtustrankaWithAdressOIB>
  <DomainObject.Predmet.ProtustrankaNazivFormated>
    <izvorni_sadrzaj>RONGLING društvo s ograničenom odgovornošću za trgovinu i turizam</izvorni_sadrzaj>
    <derivirana_varijabla naziv="DomainObject.Predmet.ProtustrankaNazivFormated_1">RONGLING društvo s ograničenom odgovornošću za trgovinu i turizam</derivirana_varijabla>
  </DomainObject.Predmet.ProtustrankaNazivFormated>
  <DomainObject.Predmet.ProtustrankaNazivFormatedOIB>
    <izvorni_sadrzaj>RONGLING društvo s ograničenom odgovornošću za trgovinu i turizam, OIB 83739625405</izvorni_sadrzaj>
    <derivirana_varijabla naziv="DomainObject.Predmet.ProtustrankaNazivFormatedOIB_1">RONGLING društvo s ograničenom odgovornošću za trgovinu i turizam, OIB 83739625405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103586.25</izvorni_sadrzaj>
    <derivirana_varijabla naziv="DomainObject.Predmet.TrenutnaVrijednost_1">103586.25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RONGLING društvo s ograničenom odgovornošću za trgovinu i turizam</item>
    </izvorni_sadrzaj>
    <derivirana_varijabla naziv="DomainObject.Predmet.ProtuStrankaListFormated_1">
      <item>RONGLING društvo s ograničenom odgovornošću za trgovinu i turizam</item>
    </derivirana_varijabla>
  </DomainObject.Predmet.ProtuStrankaListFormated>
  <DomainObject.Predmet.ProtuStrankaListFormatedOIB>
    <izvorni_sadrzaj>
      <item>RONGLING društvo s ograničenom odgovornošću za trgovinu i turizam, OIB 83739625405</item>
    </izvorni_sadrzaj>
    <derivirana_varijabla naziv="DomainObject.Predmet.ProtuStrankaListFormatedOIB_1">
      <item>RONGLING društvo s ograničenom odgovornošću za trgovinu i turizam, OIB 83739625405</item>
    </derivirana_varijabla>
  </DomainObject.Predmet.ProtuStrankaListFormatedOIB>
  <DomainObject.Predmet.ProtuStrankaListFormatedWithAdress>
    <izvorni_sadrzaj>
      <item>RONGLING društvo s ograničenom odgovornošću za trgovinu i turizam, Kralja Zvonimira 21, 21000 Split</item>
    </izvorni_sadrzaj>
    <derivirana_varijabla naziv="DomainObject.Predmet.ProtuStrankaListFormatedWithAdress_1">
      <item>RONGLING društvo s ograničenom odgovornošću za trgovinu i turizam, Kralja Zvonimira 21, 21000 Split</item>
    </derivirana_varijabla>
  </DomainObject.Predmet.ProtuStrankaListFormatedWithAdress>
  <DomainObject.Predmet.ProtuStrankaListFormatedWithAdressOIB>
    <izvorni_sadrzaj>
      <item>RONGLING društvo s ograničenom odgovornošću za trgovinu i turizam, OIB 83739625405, Kralja Zvonimira 21, 21000 Split</item>
    </izvorni_sadrzaj>
    <derivirana_varijabla naziv="DomainObject.Predmet.ProtuStrankaListFormatedWithAdressOIB_1">
      <item>RONGLING društvo s ograničenom odgovornošću za trgovinu i turizam, OIB 83739625405, Kralja Zvonimira 21, 21000 Split</item>
    </derivirana_varijabla>
  </DomainObject.Predmet.ProtuStrankaListFormatedWithAdressOIB>
  <DomainObject.Predmet.ProtuStrankaListNazivFormated>
    <izvorni_sadrzaj>
      <item>RONGLING društvo s ograničenom odgovornošću za trgovinu i turizam</item>
    </izvorni_sadrzaj>
    <derivirana_varijabla naziv="DomainObject.Predmet.ProtuStrankaListNazivFormated_1">
      <item>RONGLING društvo s ograničenom odgovornošću za trgovinu i turizam</item>
    </derivirana_varijabla>
  </DomainObject.Predmet.ProtuStrankaListNazivFormated>
  <DomainObject.Predmet.ProtuStrankaListNazivFormatedOIB>
    <izvorni_sadrzaj>
      <item>RONGLING društvo s ograničenom odgovornošću za trgovinu i turizam, OIB 83739625405</item>
    </izvorni_sadrzaj>
    <derivirana_varijabla naziv="DomainObject.Predmet.ProtuStrankaListNazivFormatedOIB_1">
      <item>RONGLING društvo s ograničenom odgovornošću za trgovinu i turizam, OIB 83739625405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RONGLING društvo s ograničenom odgovornošću za trgovinu i turizam</izvorni_sadrzaj>
    <derivirana_varijabla naziv="DomainObject.Predmet.ProtustrankaIDrugi_1">RONGLING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RONGLING društvo s ograničenom odgovornošću za trgovinu i turizam, OIB 83739625405, Kralja Zvonimira 21, 21000 Split</izvorni_sadrzaj>
    <derivirana_varijabla naziv="DomainObject.Predmet.ProtustrankaIDrugiAdressOIB_1">RONGLING društvo s ograničenom odgovornošću za trgovinu i turizam, OIB 83739625405,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RONGLING društvo s ograničenom odgovornošću za trgovinu i turizam</item>
      <item>FINANCIJSKA AGENCIJA, RC SPLIT</item>
    </izvorni_sadrzaj>
    <derivirana_varijabla naziv="DomainObject.Predmet.SudioniciListNaziv_1">
      <item>RONGLING društvo s ograničenom odgovornošću za trgovinu i turizam</item>
      <item>FINANCIJSKA AGENCIJA, RC SPLIT</item>
    </derivirana_varijabla>
  </DomainObject.Predmet.SudioniciListNaziv>
  <DomainObject.Predmet.SudioniciListAdressOIB>
    <izvorni_sadrzaj>
      <item>RONGLING društvo s ograničenom odgovornošću za trgovinu i turizam, OIB 83739625405, Kralja Zvonimira 21,21000 Split</item>
      <item>FINANCIJSKA AGENCIJA, RC SPLIT, OIB 85821130368, Mažuranićevo šetalište 24 b,21000 Split</item>
    </izvorni_sadrzaj>
    <derivirana_varijabla naziv="DomainObject.Predmet.SudioniciListAdressOIB_1">
      <item>RONGLING društvo s ograničenom odgovornošću za trgovinu i turizam, OIB 83739625405,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83739625405</item>
      <item>, OIB 85821130368</item>
    </izvorni_sadrzaj>
    <derivirana_varijabla naziv="DomainObject.Predmet.SudioniciListNazivOIB_1">
      <item>, OIB 83739625405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2A1CB-AF10-444B-8CF6-48E1E6D84E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732</properties:Words>
  <properties:Characters>4016</properties:Characters>
  <properties:Lines>86</properties:Lines>
  <properties:Paragraphs>27</properties:Paragraphs>
  <properties:TotalTime>15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2017-03-10T11:08:00Z</cp:lastPrinted>
  <dcterms:modified xmlns:xsi="http://www.w3.org/2001/XMLSchema-instance" xsi:type="dcterms:W3CDTF">2017-03-10T12:00:00Z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