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13ae" w14:paraId="b7013ae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235163">
        <w:t>3090</w:t>
      </w:r>
      <w:r w:rsidR="00642240" w:rsidRPr="00642240">
        <w:t>/15</w:t>
      </w:r>
      <w:r w:rsidR="00235163">
        <w:t>-12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336E05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235163" w:rsidRPr="00235163">
        <w:t>TRANSPORTI FRAN DUJO PAVIĆ d.o.o., Zagreb, Sjeverna Lozica 4, OIB: 62738680528</w:t>
      </w:r>
      <w:r w:rsidR="00E1138E" w:rsidRPr="00E1138E">
        <w:t xml:space="preserve">, </w:t>
      </w:r>
      <w:r w:rsidR="00235163">
        <w:rPr>
          <w:rFonts w:eastAsia="Times New Roman"/>
          <w:szCs w:val="24"/>
          <w:lang w:eastAsia="hr-HR"/>
        </w:rPr>
        <w:t>15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E1138E" w:rsidP="001B3169" w:rsidR="00E1138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D472F9" w:rsidP="00EC3D23" w:rsidR="00D472F9" w:rsidRPr="001B3169">
      <w:pPr>
        <w:rPr>
          <w:rFonts w:eastAsia="Times New Roman"/>
          <w:szCs w:val="24"/>
          <w:lang w:eastAsia="hr-HR"/>
        </w:rPr>
      </w:pPr>
    </w:p>
    <w:p w:rsidRDefault="001B3169" w:rsidP="0023516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235163" w:rsidRPr="00235163">
        <w:t>TRANSPORTI FRAN DUJO PAVIĆ d.o.o., Zagreb, Sjeverna Lozica 4, OIB: 62738680528</w:t>
      </w:r>
      <w:r w:rsidR="00A33C0E">
        <w:t xml:space="preserve">, MBS: </w:t>
      </w:r>
      <w:r w:rsidR="00235163" w:rsidRPr="00235163">
        <w:t>080687087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283BD4">
        <w:rPr>
          <w:rFonts w:eastAsia="Times New Roman"/>
          <w:szCs w:val="24"/>
          <w:lang w:eastAsia="hr-HR"/>
        </w:rPr>
        <w:t>12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6A695C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235163">
        <w:rPr>
          <w:rFonts w:eastAsia="Times New Roman"/>
          <w:szCs w:val="24"/>
          <w:lang w:eastAsia="hr-HR"/>
        </w:rPr>
        <w:t xml:space="preserve"> i 4</w:t>
      </w:r>
      <w:r w:rsidR="006A695C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5E1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235163">
        <w:rPr>
          <w:rFonts w:eastAsia="Times New Roman"/>
          <w:szCs w:val="24"/>
          <w:lang w:eastAsia="hr-HR"/>
        </w:rPr>
        <w:t>Dušanka Ivančević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283BD4">
        <w:rPr>
          <w:rFonts w:eastAsia="Times New Roman"/>
          <w:szCs w:val="24"/>
          <w:lang w:eastAsia="hr-HR"/>
        </w:rPr>
        <w:t xml:space="preserve"> </w:t>
      </w:r>
      <w:r w:rsidR="005E190E">
        <w:rPr>
          <w:rFonts w:eastAsia="Times New Roman"/>
          <w:szCs w:val="24"/>
          <w:lang w:eastAsia="hr-HR"/>
        </w:rPr>
        <w:t xml:space="preserve">Bernarda </w:t>
      </w:r>
      <w:r w:rsidR="005E190E" w:rsidRPr="005E190E">
        <w:rPr>
          <w:rFonts w:eastAsia="Times New Roman"/>
          <w:szCs w:val="24"/>
          <w:lang w:eastAsia="hr-HR"/>
        </w:rPr>
        <w:t>Bernardija 1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FD4AAF">
        <w:rPr>
          <w:rFonts w:eastAsia="Times New Roman"/>
          <w:szCs w:val="24"/>
          <w:lang w:eastAsia="hr-HR"/>
        </w:rPr>
        <w:t xml:space="preserve"> </w:t>
      </w:r>
      <w:r w:rsidR="005E190E">
        <w:rPr>
          <w:rFonts w:eastAsia="Times New Roman"/>
          <w:szCs w:val="24"/>
          <w:lang w:eastAsia="hr-HR"/>
        </w:rPr>
        <w:t>59003296761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23516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235163" w:rsidRPr="00235163">
        <w:t>TRANSPORTI FRAN DUJO PAVIĆ d.o.o., Zagreb, Sjeverna Lozica 4, OIB: 62738680528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283BD4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5E190E">
        <w:rPr>
          <w:rFonts w:eastAsia="Times New Roman"/>
          <w:szCs w:val="20"/>
          <w:lang w:eastAsia="hr-HR"/>
        </w:rPr>
        <w:t>9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E190E">
        <w:rPr>
          <w:rFonts w:eastAsia="Times New Roman"/>
          <w:szCs w:val="20"/>
          <w:lang w:eastAsia="hr-HR"/>
        </w:rPr>
        <w:t>9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5E190E">
        <w:rPr>
          <w:rFonts w:eastAsia="Times New Roman"/>
          <w:szCs w:val="20"/>
          <w:lang w:eastAsia="hr-HR"/>
        </w:rPr>
        <w:t xml:space="preserve"> pozvao osobe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5E190E">
        <w:rPr>
          <w:rFonts w:eastAsia="Times New Roman"/>
          <w:szCs w:val="20"/>
          <w:lang w:eastAsia="hr-HR"/>
        </w:rPr>
        <w:t>aštene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5E1759">
        <w:rPr>
          <w:rFonts w:eastAsia="Times New Roman"/>
          <w:szCs w:val="20"/>
          <w:lang w:eastAsia="hr-HR"/>
        </w:rPr>
        <w:t>Zakon</w:t>
      </w:r>
      <w:r w:rsidR="006A695C">
        <w:rPr>
          <w:rFonts w:eastAsia="Times New Roman"/>
          <w:szCs w:val="20"/>
          <w:lang w:eastAsia="hr-HR"/>
        </w:rPr>
        <w:t>s</w:t>
      </w:r>
      <w:r w:rsidR="00283BD4">
        <w:rPr>
          <w:rFonts w:eastAsia="Times New Roman"/>
          <w:szCs w:val="20"/>
          <w:lang w:eastAsia="hr-HR"/>
        </w:rPr>
        <w:t xml:space="preserve">ki zastupnik dužnika </w:t>
      </w:r>
      <w:r w:rsidR="005E190E">
        <w:rPr>
          <w:rFonts w:eastAsia="Times New Roman"/>
          <w:szCs w:val="20"/>
          <w:lang w:eastAsia="hr-HR"/>
        </w:rPr>
        <w:t>Dujo Pavić</w:t>
      </w:r>
      <w:r w:rsidR="006A695C">
        <w:rPr>
          <w:rFonts w:eastAsia="Times New Roman"/>
          <w:szCs w:val="20"/>
          <w:lang w:eastAsia="hr-HR"/>
        </w:rPr>
        <w:t xml:space="preserve"> </w:t>
      </w:r>
      <w:r w:rsidR="005E190E">
        <w:rPr>
          <w:rFonts w:eastAsia="Times New Roman"/>
          <w:szCs w:val="20"/>
          <w:lang w:eastAsia="hr-HR"/>
        </w:rPr>
        <w:t>je zaključak zaprimio 15. li</w:t>
      </w:r>
      <w:r w:rsidR="005E1759" w:rsidRPr="005E1759">
        <w:rPr>
          <w:rFonts w:eastAsia="Times New Roman"/>
          <w:szCs w:val="20"/>
          <w:lang w:eastAsia="hr-HR"/>
        </w:rPr>
        <w:t>pnja 2016.</w:t>
      </w:r>
      <w:r w:rsidR="005E1759">
        <w:rPr>
          <w:rFonts w:eastAsia="Times New Roman"/>
          <w:szCs w:val="20"/>
          <w:lang w:eastAsia="hr-HR"/>
        </w:rPr>
        <w:t>, ali po njemu nije postupio</w:t>
      </w:r>
      <w:r w:rsidR="005E190E">
        <w:rPr>
          <w:rFonts w:eastAsia="Times New Roman"/>
          <w:szCs w:val="20"/>
          <w:lang w:eastAsia="hr-HR"/>
        </w:rPr>
        <w:t>, dok je zakonskoj zastupnici dužnika Cmiljki Kujundžić Pavić</w:t>
      </w:r>
      <w:r w:rsidR="003303A1">
        <w:rPr>
          <w:rFonts w:eastAsia="Times New Roman"/>
          <w:szCs w:val="20"/>
          <w:lang w:eastAsia="hr-HR"/>
        </w:rPr>
        <w:t xml:space="preserve"> zaključak dostavljen 17. lipnja 2016. putem mrežne stranice </w:t>
      </w:r>
      <w:r w:rsidR="003303A1" w:rsidRPr="003303A1">
        <w:rPr>
          <w:rFonts w:eastAsia="Times New Roman"/>
          <w:szCs w:val="20"/>
          <w:lang w:eastAsia="hr-HR"/>
        </w:rPr>
        <w:t>e-Oglasna ploča suda</w:t>
      </w:r>
      <w:r w:rsidR="003303A1">
        <w:rPr>
          <w:rFonts w:eastAsia="Times New Roman"/>
          <w:szCs w:val="20"/>
          <w:lang w:eastAsia="hr-HR"/>
        </w:rPr>
        <w:t xml:space="preserve">, </w:t>
      </w:r>
      <w:r w:rsidR="00CE63B2">
        <w:rPr>
          <w:rFonts w:eastAsia="Times New Roman"/>
          <w:szCs w:val="20"/>
          <w:lang w:eastAsia="hr-HR"/>
        </w:rPr>
        <w:t>ali ni ona</w:t>
      </w:r>
      <w:r w:rsidR="003303A1">
        <w:rPr>
          <w:rFonts w:eastAsia="Times New Roman"/>
          <w:szCs w:val="20"/>
          <w:lang w:eastAsia="hr-HR"/>
        </w:rPr>
        <w:t xml:space="preserve"> po zaključku</w:t>
      </w:r>
      <w:r w:rsidR="00CE63B2">
        <w:rPr>
          <w:rFonts w:eastAsia="Times New Roman"/>
          <w:szCs w:val="20"/>
          <w:lang w:eastAsia="hr-HR"/>
        </w:rPr>
        <w:t xml:space="preserve"> suda </w:t>
      </w:r>
      <w:r w:rsidR="003303A1">
        <w:rPr>
          <w:rFonts w:eastAsia="Times New Roman"/>
          <w:szCs w:val="20"/>
          <w:lang w:eastAsia="hr-HR"/>
        </w:rPr>
        <w:t>nije postupila</w:t>
      </w:r>
      <w:r w:rsidR="005A0D5E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5E190E">
        <w:rPr>
          <w:rFonts w:eastAsia="Times New Roman"/>
          <w:szCs w:val="20"/>
          <w:lang w:eastAsia="hr-HR"/>
        </w:rPr>
        <w:t>9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235163">
        <w:rPr>
          <w:rFonts w:eastAsia="Times New Roman"/>
          <w:szCs w:val="20"/>
          <w:lang w:eastAsia="hr-HR"/>
        </w:rPr>
        <w:t>15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16670A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16670A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16670A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670A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235163" w:rsidRPr="00235163">
          <w:t>3090/15-12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10257C"/>
    <w:rsid w:val="001032F4"/>
    <w:rsid w:val="0011263E"/>
    <w:rsid w:val="00131E95"/>
    <w:rsid w:val="0015367E"/>
    <w:rsid w:val="00160350"/>
    <w:rsid w:val="0016670A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42240"/>
    <w:rsid w:val="0064387E"/>
    <w:rsid w:val="006469E9"/>
    <w:rsid w:val="00646B9D"/>
    <w:rsid w:val="00657523"/>
    <w:rsid w:val="00664A75"/>
    <w:rsid w:val="00694358"/>
    <w:rsid w:val="00697965"/>
    <w:rsid w:val="006A5591"/>
    <w:rsid w:val="006A695C"/>
    <w:rsid w:val="006C14BC"/>
    <w:rsid w:val="00725182"/>
    <w:rsid w:val="00725599"/>
    <w:rsid w:val="00725A54"/>
    <w:rsid w:val="00753751"/>
    <w:rsid w:val="00794F40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6214E"/>
    <w:rsid w:val="00892899"/>
    <w:rsid w:val="008D5BE9"/>
    <w:rsid w:val="00944133"/>
    <w:rsid w:val="00950F54"/>
    <w:rsid w:val="00974A5E"/>
    <w:rsid w:val="00996101"/>
    <w:rsid w:val="009D607F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5532F"/>
    <w:rsid w:val="00B74A75"/>
    <w:rsid w:val="00BC1512"/>
    <w:rsid w:val="00BF580F"/>
    <w:rsid w:val="00C043BE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7549"/>
    <w:rsid w:val="00F93944"/>
    <w:rsid w:val="00FB34BE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St-3090/2015-12</izvorni_sadrzaj>
    <derivirana_varijabla naziv="DomainObject.Oznaka_1">St-3090/2015-12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3090</izvorni_sadrzaj>
    <derivirana_varijabla naziv="DomainObject.Predmet.Broj_1">3090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St-3090/2015</izvorni_sadrzaj>
    <derivirana_varijabla naziv="DomainObject.Predmet.OznakaBroj_1">St-3090/2015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FRAN DUJO PAVIĆ d.o.o. zastupanog po punomoćniku CMILJKA KUJUNDŽIĆ PAVIĆ; DUJO PAVIĆ</izvorni_sadrzaj>
    <derivirana_varijabla naziv="DomainObject.Predmet.ProtustrankaFormated_1">  TRANSPORTI FRAN DUJO PAVIĆ d.o.o. zastupanog po punomoćniku CMILJKA KUJUNDŽIĆ PAVIĆ; DUJO PAVIĆ</derivirana_varijabla>
  </DomainObject.Predmet.ProtustrankaFormated>
  <DomainObject.Predmet.ProtustrankaFormatedOIB>
    <izvorni_sadrzaj>  TRANSPORTI FRAN DUJO PAVIĆ d.o.o., OIB 62738680528 zastupanog po punomoćniku CMILJKA KUJUNDŽIĆ PAVIĆ; DUJO PAVIĆ</izvorni_sadrzaj>
    <derivirana_varijabla naziv="DomainObject.Predmet.ProtustrankaFormatedOIB_1">  TRANSPORTI FRAN DUJO PAVIĆ d.o.o., OIB 62738680528 zastupanog po punomoćniku CMILJKA KUJUNDŽIĆ PAVIĆ; DUJO PAVIĆ</derivirana_varijabla>
  </DomainObject.Predmet.ProtustrankaFormatedOIB>
  <DomainObject.Predmet.ProtustrankaFormatedWithAdress>
    <izvorni_sadrzaj> TRANSPORTI FRAN DUJO PAVIĆ d.o.o., Sjeverna Lozica 4, 10000 Zagreb zastupanog po punomoćniku CMILJKA KUJUNDŽIĆ PAVIĆ; DUJO PAVIĆ</izvorni_sadrzaj>
    <derivirana_varijabla naziv="DomainObject.Predmet.ProtustrankaFormatedWithAdress_1"> TRANSPORTI FRAN DUJO PAVIĆ d.o.o., Sjeverna Lozica 4, 10000 Zagreb zastupanog po punomoćniku CMILJKA KUJUNDŽIĆ PAVIĆ; DUJO PAVIĆ</derivirana_varijabla>
  </DomainObject.Predmet.ProtustrankaFormatedWithAdress>
  <DomainObject.Predmet.ProtustrankaFormatedWithAdressOIB>
    <izvorni_sadrzaj> TRANSPORTI FRAN DUJO PAVIĆ d.o.o., OIB 62738680528, Sjeverna Lozica 4, 10000 Zagreb zastupanog po punomoćniku CMILJKA KUJUNDŽIĆ PAVIĆ; DUJO PAVIĆ</izvorni_sadrzaj>
    <derivirana_varijabla naziv="DomainObject.Predmet.ProtustrankaFormatedWithAdressOIB_1"> TRANSPORTI FRAN DUJO PAVIĆ d.o.o., OIB 62738680528, Sjeverna Lozica 4, 10000 Zagreb zastupanog po punomoćniku CMILJKA KUJUNDŽIĆ PAVIĆ; DUJO PAVIĆ</derivirana_varijabla>
  </DomainObject.Predmet.ProtustrankaFormatedWithAdressOIB>
  <DomainObject.Predmet.ProtustrankaWithAdress>
    <izvorni_sadrzaj>TRANSPORTI FRAN DUJO PAVIĆ d.o.o. Sjeverna Lozica 4, 10000 Zagreb</izvorni_sadrzaj>
    <derivirana_varijabla naziv="DomainObject.Predmet.ProtustrankaWithAdress_1">TRANSPORTI FRAN DUJO PAVIĆ d.o.o. Sjeverna Lozica 4, 10000 Zagreb</derivirana_varijabla>
  </DomainObject.Predmet.ProtustrankaWithAdress>
  <DomainObject.Predmet.ProtustrankaWithAdressOIB>
    <izvorni_sadrzaj>TRANSPORTI FRAN DUJO PAVIĆ d.o.o., OIB 62738680528, Sjeverna Lozica 4, 10000 Zagreb</izvorni_sadrzaj>
    <derivirana_varijabla naziv="DomainObject.Predmet.ProtustrankaWithAdressOIB_1">TRANSPORTI FRAN DUJO PAVIĆ d.o.o., OIB 62738680528, Sjeverna Lozica 4, 10000 Zagreb</derivirana_varijabla>
  </DomainObject.Predmet.ProtustrankaWithAdressOIB>
  <DomainObject.Predmet.ProtustrankaNazivFormated>
    <izvorni_sadrzaj>TRANSPORTI FRAN DUJO PAVIĆ d.o.o.</izvorni_sadrzaj>
    <derivirana_varijabla naziv="DomainObject.Predmet.ProtustrankaNazivFormated_1">TRANSPORTI FRAN DUJO PAVIĆ d.o.o.</derivirana_varijabla>
  </DomainObject.Predmet.ProtustrankaNazivFormated>
  <DomainObject.Predmet.ProtustrankaNazivFormatedOIB>
    <izvorni_sadrzaj>TRANSPORTI FRAN DUJO PAVIĆ d.o.o., OIB 62738680528</izvorni_sadrzaj>
    <derivirana_varijabla naziv="DomainObject.Predmet.ProtustrankaNazivFormatedOIB_1">TRANSPORTI FRAN DUJO PAVIĆ d.o.o., OIB 62738680528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FRAN DUJO PAVIĆ d.o.o. zastupanog po punomoćniku CMILJKA KUJUNDŽIĆ PAVIĆ; DUJO PAVIĆ</item>
    </izvorni_sadrzaj>
    <derivirana_varijabla naziv="DomainObject.Predmet.ProtuStrankaListFormated_1">
      <item>TRANSPORTI FRAN DUJO PAVIĆ d.o.o. zastupanog po punomoćniku CMILJKA KUJUNDŽIĆ PAVIĆ; DUJO PAVIĆ</item>
    </derivirana_varijabla>
  </DomainObject.Predmet.ProtuStrankaListFormated>
  <DomainObject.Predmet.ProtuStrankaListFormatedOIB>
    <izvorni_sadrzaj>
      <item>TRANSPORTI FRAN DUJO PAVIĆ d.o.o., OIB 62738680528 zastupanog po punomoćniku CMILJKA KUJUNDŽIĆ PAVIĆ; DUJO PAVIĆ</item>
    </izvorni_sadrzaj>
    <derivirana_varijabla naziv="DomainObject.Predmet.ProtuStrankaListFormatedOIB_1">
      <item>TRANSPORTI FRAN DUJO PAVIĆ d.o.o., OIB 62738680528 zastupanog po punomoćniku CMILJKA KUJUNDŽIĆ PAVIĆ; DUJO PAVIĆ</item>
    </derivirana_varijabla>
  </DomainObject.Predmet.ProtuStrankaListFormatedOIB>
  <DomainObject.Predmet.ProtuStrankaListFormatedWithAdress>
    <izvorni_sadrzaj>
      <item>TRANSPORTI FRAN DUJO PAVIĆ d.o.o., Sjeverna Lozica 4, 10000 Zagreb zastupanog po punomoćniku CMILJKA KUJUNDŽIĆ PAVIĆ; DUJO PAVIĆ</item>
    </izvorni_sadrzaj>
    <derivirana_varijabla naziv="DomainObject.Predmet.ProtuStrankaListFormatedWithAdress_1">
      <item>TRANSPORTI FRAN DUJO PAVIĆ d.o.o., Sjeverna Lozica 4, 10000 Zagreb zastupanog po punomoćniku CMILJKA KUJUNDŽIĆ PAVIĆ; DUJO PAVIĆ</item>
    </derivirana_varijabla>
  </DomainObject.Predmet.ProtuStrankaListFormatedWithAdress>
  <DomainObject.Predmet.ProtuStrankaListFormatedWithAdressOIB>
    <izvorni_sadrzaj>
      <item>TRANSPORTI FRAN DUJO PAVIĆ d.o.o., OIB 62738680528, Sjeverna Lozica 4, 10000 Zagreb zastupanog po punomoćniku CMILJKA KUJUNDŽIĆ PAVIĆ; DUJO PAVIĆ</item>
    </izvorni_sadrzaj>
    <derivirana_varijabla naziv="DomainObject.Predmet.ProtuStrankaListFormatedWithAdressOIB_1">
      <item>TRANSPORTI FRAN DUJO PAVIĆ d.o.o., OIB 62738680528, Sjeverna Lozica 4, 10000 Zagreb zastupanog po punomoćniku CMILJKA KUJUNDŽIĆ PAVIĆ; DUJO PAVIĆ</item>
    </derivirana_varijabla>
  </DomainObject.Predmet.ProtuStrankaListFormatedWithAdressOIB>
  <DomainObject.Predmet.ProtuStrankaListNazivFormated>
    <izvorni_sadrzaj>
      <item>TRANSPORTI FRAN DUJO PAVIĆ d.o.o.</item>
    </izvorni_sadrzaj>
    <derivirana_varijabla naziv="DomainObject.Predmet.ProtuStrankaListNazivFormated_1">
      <item>TRANSPORTI FRAN DUJO PAVIĆ d.o.o.</item>
    </derivirana_varijabla>
  </DomainObject.Predmet.ProtuStrankaListNazivFormated>
  <DomainObject.Predmet.ProtuStrankaListNazivFormatedOIB>
    <izvorni_sadrzaj>
      <item>TRANSPORTI FRAN DUJO PAVIĆ d.o.o., OIB 62738680528</item>
    </izvorni_sadrzaj>
    <derivirana_varijabla naziv="DomainObject.Predmet.ProtuStrankaListNazivFormatedOIB_1">
      <item>TRANSPORTI FRAN DUJO PAVIĆ d.o.o., OIB 62738680528</item>
    </derivirana_varijabla>
  </DomainObject.Predmet.ProtuStrankaListNazivFormatedOIB>
  <DomainObject.Predmet.OstaliListFormated>
    <izvorni_sadrzaj>
      <item>HRVATSKI ZAVOD ZA MIROVINSKO OSIGURANJE</item>
      <item>CMILJKA KUJUNDŽIĆ PAVIĆ punomoćnik sudionika u postupku TRANSPORTI FRAN DUJO PAVIĆ d.o.o.</item>
      <item>DUJO PAVIĆ punomoćnik sudionika u postupku TRANSPORTI FRAN DUJO PAVIĆ d.o.o.</item>
    </izvorni_sadrzaj>
    <derivirana_varijabla naziv="DomainObject.Predmet.OstaliListFormated_1">
      <item>HRVATSKI ZAVOD ZA MIROVINSKO OSIGURANJE</item>
      <item>CMILJKA KUJUNDŽIĆ PAVIĆ punomoćnik sudionika u postupku TRANSPORTI FRAN DUJO PAVIĆ d.o.o.</item>
      <item>DUJO PAVIĆ punomoćnik sudionika u postupku TRANSPORTI FRAN DUJO PAVIĆ d.o.o.</item>
    </derivirana_varijabla>
  </DomainObject.Predmet.OstaliListFormated>
  <DomainObject.Predmet.OstaliListFormatedOIB>
    <izvorni_sadrzaj>
      <item>HRVATSKI ZAVOD ZA MIROVINSKO OSIGURANJE, OIB 84397956623</item>
      <item>CMILJKA KUJUNDŽIĆ PAVIĆ, OIB 17562731952 punomoćnik sudionika u postupku TRANSPORTI FRAN DUJO PAVIĆ d.o.o.</item>
      <item>DUJO PAVIĆ, OIB 78928176078 punomoćnik sudionika u postupku TRANSPORTI FRAN DUJO PAVIĆ d.o.o.</item>
    </izvorni_sadrzaj>
    <derivirana_varijabla naziv="DomainObject.Predmet.OstaliListFormatedOIB_1">
      <item>HRVATSKI ZAVOD ZA MIROVINSKO OSIGURANJE, OIB 84397956623</item>
      <item>CMILJKA KUJUNDŽIĆ PAVIĆ, OIB 17562731952 punomoćnik sudionika u postupku TRANSPORTI FRAN DUJO PAVIĆ d.o.o.</item>
      <item>DUJO PAVIĆ, OIB 78928176078 punomoćnik sudionika u postupku TRANSPORTI FRAN DUJO PAVIĆ d.o.o.</item>
    </derivirana_varijabla>
  </DomainObject.Predmet.OstaliListFormatedOIB>
  <DomainObject.Predmet.OstaliListFormatedWithAdress>
    <izvorni_sadrzaj>
      <item>HRVATSKI ZAVOD ZA MIROVINSKO OSIGURANJE, A. Mihanovića 3, 10000 Zagreb</item>
      <item>CMILJKA KUJUNDŽIĆ PAVIĆ, ULICA HRVOJA MACANOVIĆA 37, 10000 Zagreb punomoćnik sudionika u postupku TRANSPORTI FRAN DUJO PAVIĆ d.o.o.</item>
      <item>DUJO PAVIĆ, BUKOVAČKA CESTA 314, 10000 Zagreb punomoćnik sudionika u postupku TRANSPORTI FRAN DUJO PAVIĆ d.o.o.</item>
    </izvorni_sadrzaj>
    <derivirana_varijabla naziv="DomainObject.Predmet.OstaliListFormatedWithAdress_1">
      <item>HRVATSKI ZAVOD ZA MIROVINSKO OSIGURANJE, A. Mihanovića 3, 10000 Zagreb</item>
      <item>CMILJKA KUJUNDŽIĆ PAVIĆ, ULICA HRVOJA MACANOVIĆA 37, 10000 Zagreb punomoćnik sudionika u postupku TRANSPORTI FRAN DUJO PAVIĆ d.o.o.</item>
      <item>DUJO PAVIĆ, BUKOVAČKA CESTA 314, 10000 Zagreb punomoćnik sudionika u postupku TRANSPORTI FRAN DUJO PAVIĆ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CMILJKA KUJUNDŽIĆ PAVIĆ, OIB 17562731952, ULICA HRVOJA MACANOVIĆA 37, 10000 Zagreb punomoćnik sudionika u postupku TRANSPORTI FRAN DUJO PAVIĆ d.o.o.</item>
      <item>DUJO PAVIĆ, OIB 78928176078, BUKOVAČKA CESTA 314, 10000 Zagreb punomoćnik sudionika u postupku TRANSPORTI FRAN DUJO PAVIĆ d.o.o.</item>
    </izvorni_sadrzaj>
    <derivirana_varijabla naziv="DomainObject.Predmet.OstaliListFormatedWithAdressOIB_1">
      <item>HRVATSKI ZAVOD ZA MIROVINSKO OSIGURANJE, OIB 84397956623, A. Mihanovića 3, 10000 Zagreb</item>
      <item>CMILJKA KUJUNDŽIĆ PAVIĆ, OIB 17562731952, ULICA HRVOJA MACANOVIĆA 37, 10000 Zagreb punomoćnik sudionika u postupku TRANSPORTI FRAN DUJO PAVIĆ d.o.o.</item>
      <item>DUJO PAVIĆ, OIB 78928176078, BUKOVAČKA CESTA 314, 10000 Zagreb punomoćnik sudionika u postupku TRANSPORTI FRAN DUJO PAVIĆ d.o.o.</item>
    </derivirana_varijabla>
  </DomainObject.Predmet.OstaliListFormatedWithAdressOIB>
  <DomainObject.Predmet.OstaliListNazivFormated>
    <izvorni_sadrzaj>
      <item>HRVATSKI ZAVOD ZA MIROVINSKO OSIGURANJE</item>
      <item>CMILJKA KUJUNDŽIĆ PAVIĆ</item>
      <item>DUJO PAVIĆ</item>
    </izvorni_sadrzaj>
    <derivirana_varijabla naziv="DomainObject.Predmet.OstaliListNazivFormated_1">
      <item>HRVATSKI ZAVOD ZA MIROVINSKO OSIGURANJE</item>
      <item>CMILJKA KUJUNDŽIĆ PAVIĆ</item>
      <item>DUJO PAVIĆ</item>
    </derivirana_varijabla>
  </DomainObject.Predmet.OstaliListNazivFormated>
  <DomainObject.Predmet.OstaliListNazivFormatedOIB>
    <izvorni_sadrzaj>
      <item>HRVATSKI ZAVOD ZA MIROVINSKO OSIGURANJE, OIB 84397956623</item>
      <item>CMILJKA KUJUNDŽIĆ PAVIĆ, OIB 17562731952</item>
      <item>DUJO PAVIĆ, OIB 78928176078</item>
    </izvorni_sadrzaj>
    <derivirana_varijabla naziv="DomainObject.Predmet.OstaliListNazivFormatedOIB_1">
      <item>HRVATSKI ZAVOD ZA MIROVINSKO OSIGURANJE, OIB 84397956623</item>
      <item>CMILJKA KUJUNDŽIĆ PAVIĆ, OIB 17562731952</item>
      <item>DUJO PAVIĆ, OIB 78928176078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St-3090/2015-12</izvorni_sadrzaj>
    <derivirana_varijabla naziv="DomainObject.PoslovniBrojDokumenta_1">St-3090/2015-12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FRAN DUJO PAVIĆ d.o.o.</izvorni_sadrzaj>
    <derivirana_varijabla naziv="DomainObject.Predmet.ProtustrankaIDrugi_1">TRANSPORTI FRAN DUJO PAVIĆ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FRAN DUJO PAVIĆ d.o.o., OIB 62738680528, Sjeverna Lozica 4, 10000 Zagreb</izvorni_sadrzaj>
    <derivirana_varijabla naziv="DomainObject.Predmet.ProtustrankaIDrugiAdressOIB_1">TRANSPORTI FRAN DUJO PAVIĆ d.o.o., OIB 62738680528, Sjeverna Lozica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TRANSPORTI FRAN DUJO PAVIĆ d.o.o.</item>
      <item>HRVATSKI ZAVOD ZA MIROVINSKO OSIGURANJE</item>
      <item>CMILJKA KUJUNDŽIĆ PAVIĆ</item>
      <item>DUJO PAVIĆ</item>
    </izvorni_sadrzaj>
    <derivirana_varijabla naziv="DomainObject.Predmet.SudioniciListNaziv_1">
      <item>FINA Regionalni centar Zagreb</item>
      <item>TRANSPORTI FRAN DUJO PAVIĆ d.o.o.</item>
      <item>HRVATSKI ZAVOD ZA MIROVINSKO OSIGURANJE</item>
      <item>CMILJKA KUJUNDŽIĆ PAVIĆ</item>
      <item>DUJO PAVIĆ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TRANSPORTI FRAN DUJO PAVIĆ d.o.o., OIB 62738680528, Sjeverna Lozica 4,10000 Zagreb</item>
      <item>HRVATSKI ZAVOD ZA MIROVINSKO OSIGURANJE, OIB 84397956623, A. Mihanovića 3,10000 Zagreb</item>
      <item>CMILJKA KUJUNDŽIĆ PAVIĆ, OIB 17562731952, ULICA HRVOJA MACANOVIĆA 37,10000 Zagreb</item>
      <item>DUJO PAVIĆ, OIB 78928176078, BUKOVAČKA CESTA 314,10000 Zagreb</item>
    </izvorni_sadrzaj>
    <derivirana_varijabla naziv="DomainObject.Predmet.SudioniciListAdressOIB_1">
      <item>FINA Regionalni centar Zagreb, OIB 85821130368, Trg svibanjskih žrtava 1995. 1,10000 Zagreb</item>
      <item>TRANSPORTI FRAN DUJO PAVIĆ d.o.o., OIB 62738680528, Sjeverna Lozica 4,10000 Zagreb</item>
      <item>HRVATSKI ZAVOD ZA MIROVINSKO OSIGURANJE, OIB 84397956623, A. Mihanovića 3,10000 Zagreb</item>
      <item>CMILJKA KUJUNDŽIĆ PAVIĆ, OIB 17562731952, ULICA HRVOJA MACANOVIĆA 37,10000 Zagreb</item>
      <item>DUJO PAVIĆ, OIB 78928176078, BUKOVAČKA CESTA 314,10000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62738680528</item>
      <item>, OIB 84397956623</item>
      <item>, OIB 17562731952</item>
      <item>, OIB 78928176078</item>
    </izvorni_sadrzaj>
    <derivirana_varijabla naziv="DomainObject.Predmet.SudioniciListNazivOIB_1">
      <item>, OIB 85821130368</item>
      <item>, OIB 62738680528</item>
      <item>, OIB 84397956623</item>
      <item>, OIB 17562731952</item>
      <item>, OIB 78928176078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2481</properties:Characters>
  <properties:Lines>86</properties:Lines>
  <properties:Paragraphs>27</properties:Paragraphs>
  <properties:TotalTime>657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2016-09-15T09:09:00Z</cp:lastPrinted>
  <dcterms:modified xmlns:xsi="http://www.w3.org/2001/XMLSchema-instance" xsi:type="dcterms:W3CDTF">2016-09-15T09:09:00Z</dcterms:modified>
  <cp:revision>86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St-3090/2015-12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