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e03" w14:paraId="0fa9e03" w:rsidRDefault="006B10D3" w:rsidP="008D6901" w:rsidR="008D6901">
      <w:pPr>
        <w:jc w:val="right"/>
        <w15:collapsed w:val="false"/>
      </w:pPr>
      <w:bookmarkStart w:name="_GoBack" w:id="0"/>
      <w:bookmarkEnd w:id="0"/>
      <w:r>
        <w:t xml:space="preserve"> </w:t>
      </w:r>
      <w:r w:rsidR="00C4243D">
        <w:t>13 St-</w:t>
      </w:r>
      <w:r>
        <w:t>132</w:t>
      </w:r>
      <w:r w:rsidR="00E94D82">
        <w:t>/</w:t>
      </w:r>
      <w:r w:rsidR="00351492">
        <w:t>16</w:t>
      </w:r>
      <w:r w:rsidR="00E94D82">
        <w:t>-</w:t>
      </w:r>
      <w:r>
        <w:t>28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6B10D3">
        <w:rPr>
          <w:color w:val="000000"/>
        </w:rPr>
        <w:t>MIŠKULIN COMPANY d.o.o. za ugostiteljstvo i usluge, Vinkovci, A. Stepinca 254, MBS 030114595, OIB 83391435422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6B10D3">
        <w:t>15</w:t>
      </w:r>
      <w:r w:rsidR="00E94D82">
        <w:t xml:space="preserve">. </w:t>
      </w:r>
      <w:r w:rsidR="006B10D3">
        <w:t>svibnja</w:t>
      </w:r>
      <w:r w:rsidR="008D6901">
        <w:t xml:space="preserve">  </w:t>
      </w:r>
      <w:r w:rsidR="008D6901" w:rsidRPr="005D1548">
        <w:t>201</w:t>
      </w:r>
      <w:r w:rsidR="002E7E69">
        <w:t>7</w:t>
      </w:r>
      <w:r w:rsidR="008D6901" w:rsidRPr="005D1548">
        <w:t>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7255C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>Privremenom s</w:t>
      </w:r>
      <w:r w:rsidR="00E94D82">
        <w:rPr>
          <w:bCs/>
        </w:rPr>
        <w:t xml:space="preserve">tečajnom upravitelju </w:t>
      </w:r>
      <w:r w:rsidR="002E7E69">
        <w:t>Zvonku Tomljanović</w:t>
      </w:r>
      <w:r w:rsidR="002E7E69" w:rsidRPr="00296606">
        <w:t xml:space="preserve">, </w:t>
      </w:r>
      <w:r w:rsidR="002E7E69">
        <w:t>Našice</w:t>
      </w:r>
      <w:r w:rsidR="002E7E69" w:rsidRPr="00296606">
        <w:t xml:space="preserve">, </w:t>
      </w:r>
      <w:r w:rsidR="002E7E69">
        <w:t>J. Runjanina 7</w:t>
      </w:r>
      <w:r w:rsidR="002E7E69" w:rsidRPr="00296606">
        <w:t xml:space="preserve">, OIB: </w:t>
      </w:r>
      <w:r w:rsidR="002E7E69">
        <w:t>01559486405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6B10D3">
        <w:rPr>
          <w:color w:val="000000"/>
        </w:rPr>
        <w:t>MIŠKULIN COMPANY d.o.o. za ugostiteljstvo i usluge, Vinkovci, A. Stepinca 254, MBS 030114595, OIB 83391435422</w:t>
      </w:r>
      <w:r w:rsidR="007C7A75">
        <w:t>.</w:t>
      </w:r>
      <w:r w:rsidR="006B10D3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</w:t>
      </w:r>
      <w:r w:rsidR="00E7255C">
        <w:t xml:space="preserve">privremenog </w:t>
      </w:r>
      <w:r>
        <w:t xml:space="preserve">stečajnog </w:t>
      </w:r>
      <w:r w:rsidR="00F35285">
        <w:t>upravitelja</w:t>
      </w:r>
      <w:r w:rsidR="00CE72CB">
        <w:t xml:space="preserve"> </w:t>
      </w:r>
      <w:r w:rsidR="002E7E69">
        <w:t>Zvonk</w:t>
      </w:r>
      <w:r w:rsidR="00E7255C">
        <w:t>a</w:t>
      </w:r>
      <w:r w:rsidR="002E7E69">
        <w:t xml:space="preserve"> Tomljanović</w:t>
      </w:r>
      <w:r w:rsidR="002E7E69" w:rsidRPr="00296606">
        <w:t xml:space="preserve">, </w:t>
      </w:r>
      <w:r w:rsidR="002E7E69">
        <w:t>Našice</w:t>
      </w:r>
      <w:r w:rsidR="002E7E69" w:rsidRPr="00296606">
        <w:t xml:space="preserve">, </w:t>
      </w:r>
      <w:r w:rsidR="002E7E69">
        <w:t>J. Runjanina 7</w:t>
      </w:r>
      <w:r w:rsidR="002E7E69" w:rsidRPr="00296606">
        <w:t xml:space="preserve">, OIB: </w:t>
      </w:r>
      <w:r w:rsidR="002E7E69">
        <w:t>01559486405</w:t>
      </w:r>
      <w:r w:rsidR="00007D35">
        <w:t xml:space="preserve">, </w:t>
      </w:r>
      <w:r w:rsidR="00747DCE">
        <w:t xml:space="preserve">IBAN : </w:t>
      </w:r>
      <w:r w:rsidR="002E7E69">
        <w:t>HR0425000093100914806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B10D3">
        <w:rPr>
          <w:bCs/>
        </w:rPr>
        <w:t>132</w:t>
      </w:r>
      <w:r>
        <w:rPr>
          <w:bCs/>
        </w:rPr>
        <w:t>/</w:t>
      </w:r>
      <w:r w:rsidR="00351492">
        <w:rPr>
          <w:bCs/>
        </w:rPr>
        <w:t>16</w:t>
      </w:r>
      <w:r>
        <w:rPr>
          <w:bCs/>
        </w:rPr>
        <w:t>-</w:t>
      </w:r>
      <w:r w:rsidR="006B10D3">
        <w:rPr>
          <w:bCs/>
        </w:rPr>
        <w:t>17</w:t>
      </w:r>
      <w:r>
        <w:rPr>
          <w:bCs/>
        </w:rPr>
        <w:t xml:space="preserve"> od </w:t>
      </w:r>
      <w:r w:rsidR="006B10D3">
        <w:rPr>
          <w:bCs/>
        </w:rPr>
        <w:t>21</w:t>
      </w:r>
      <w:r>
        <w:rPr>
          <w:bCs/>
        </w:rPr>
        <w:t xml:space="preserve">. </w:t>
      </w:r>
      <w:r w:rsidR="002E7E69">
        <w:rPr>
          <w:bCs/>
        </w:rPr>
        <w:t>veljače</w:t>
      </w:r>
      <w:r>
        <w:rPr>
          <w:bCs/>
        </w:rPr>
        <w:t xml:space="preserve"> 201</w:t>
      </w:r>
      <w:r w:rsidR="002E7E69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6B10D3">
        <w:rPr>
          <w:color w:val="000000"/>
        </w:rPr>
        <w:t>MIŠKULIN COMPANY d.o.o. za ugostiteljstvo i usluge, Vinkovci, A. Stepinca 254, MBS 030114595, OIB 83391435422</w:t>
      </w:r>
      <w:r>
        <w:rPr>
          <w:bCs/>
        </w:rPr>
        <w:t xml:space="preserve">. Istim rješenjem imenovan je privremeni stečajni upravitelj </w:t>
      </w:r>
      <w:r w:rsidR="002E7E69">
        <w:t>Zvonko Tomljanović iz</w:t>
      </w:r>
      <w:r w:rsidR="002E7E69" w:rsidRPr="00296606">
        <w:t xml:space="preserve"> </w:t>
      </w:r>
      <w:r w:rsidR="002E7E69">
        <w:t>Našica</w:t>
      </w:r>
      <w:r w:rsidR="002E7E69">
        <w:rPr>
          <w:bCs/>
        </w:rPr>
        <w:t xml:space="preserve">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  <w:r w:rsidR="006B10D3">
        <w:rPr>
          <w:bCs/>
        </w:rPr>
        <w:t xml:space="preserve">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6B10D3" w:rsidP="007C7A75" w:rsidR="007C7A75">
      <w:pPr>
        <w:jc w:val="right"/>
      </w:pPr>
      <w:r>
        <w:t>13 St-132/16-28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6B10D3">
        <w:rPr>
          <w:bCs/>
        </w:rPr>
        <w:t>11</w:t>
      </w:r>
      <w:r>
        <w:rPr>
          <w:bCs/>
        </w:rPr>
        <w:t xml:space="preserve">. </w:t>
      </w:r>
      <w:r w:rsidR="006B10D3">
        <w:rPr>
          <w:bCs/>
        </w:rPr>
        <w:t>travnja</w:t>
      </w:r>
      <w:r>
        <w:rPr>
          <w:bCs/>
        </w:rPr>
        <w:t xml:space="preserve"> 201</w:t>
      </w:r>
      <w:r w:rsidR="002E7E69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B10D3">
        <w:t>15</w:t>
      </w:r>
      <w:r>
        <w:t xml:space="preserve">. </w:t>
      </w:r>
      <w:r w:rsidR="006B10D3">
        <w:t>svibnja</w:t>
      </w:r>
      <w:r w:rsidR="009A6857">
        <w:t xml:space="preserve">  201</w:t>
      </w:r>
      <w:r w:rsidR="002E7E69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E7255C" w:rsidP="009A6857" w:rsidR="009A6857">
      <w:pPr>
        <w:pStyle w:val="Tijeloteksta"/>
        <w:numPr>
          <w:ilvl w:val="0"/>
          <w:numId w:val="21"/>
        </w:numPr>
        <w:jc w:val="left"/>
      </w:pPr>
      <w:r>
        <w:t>Privremeni s</w:t>
      </w:r>
      <w:r w:rsidR="009A6857">
        <w:t>tečajni</w:t>
      </w:r>
      <w:r w:rsidR="009A6857" w:rsidRPr="007B3432">
        <w:t xml:space="preserve"> upravitelj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351492" w:rsidP="009A6857" w:rsidR="00351492">
      <w:pPr>
        <w:pStyle w:val="Tijeloteksta"/>
        <w:numPr>
          <w:ilvl w:val="0"/>
          <w:numId w:val="21"/>
        </w:numPr>
        <w:jc w:val="left"/>
      </w:pPr>
      <w:r>
        <w:t>Računovodstvo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B10D3">
        <w:t>6/</w:t>
      </w:r>
      <w:proofErr w:type="spellStart"/>
      <w:r w:rsidR="006B10D3">
        <w:t>6</w:t>
      </w:r>
      <w:proofErr w:type="spellEnd"/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E40" w:rsidR="00CF6E40">
      <w:r>
        <w:separator/>
      </w:r>
    </w:p>
  </w:endnote>
  <w:endnote w:id="0" w:type="continuationSeparator">
    <w:p w:rsidRDefault="00CF6E40" w:rsidR="00CF6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E40" w:rsidR="00CF6E40">
      <w:r>
        <w:separator/>
      </w:r>
    </w:p>
  </w:footnote>
  <w:footnote w:id="0" w:type="continuationSeparator">
    <w:p w:rsidRDefault="00CF6E40" w:rsidR="00CF6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7086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E7E69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149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0FBE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0DD2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10D3"/>
    <w:rsid w:val="006B3616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917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2EDB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6E40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255C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postoji 6 st-1083/2015</izvorni_sadrzaj>
    <derivirana_varijabla naziv="DomainObject.Predmet.PrimjedbaSuca_1">postoji 6 st-1083/2015</derivirana_varijabla>
  </DomainObject.Predmet.PrimjedbaSuca>
  <DomainObject.Predmet.ProtustrankaFormated>
    <izvorni_sadrzaj>  MIŠKULIN COMPANY d.o.o. za ugostiteljstvo i usluge</izvorni_sadrzaj>
    <derivirana_varijabla naziv="DomainObject.Predmet.ProtustrankaFormated_1">  MIŠKULIN COMPANY d.o.o. za ugostiteljstvo i usluge</derivirana_varijabla>
  </DomainObject.Predmet.ProtustrankaFormated>
  <DomainObject.Predmet.ProtustrankaFormatedOIB>
    <izvorni_sadrzaj>  MIŠKULIN COMPANY d.o.o. za ugostiteljstvo i usluge, OIB 83391435422</izvorni_sadrzaj>
    <derivirana_varijabla naziv="DomainObject.Predmet.ProtustrankaFormatedOIB_1">  MIŠKULIN COMPANY d.o.o. za ugostiteljstvo i usluge, OIB 83391435422</derivirana_varijabla>
  </DomainObject.Predmet.ProtustrankaFormatedOIB>
  <DomainObject.Predmet.ProtustrankaFormatedWithAdress>
    <izvorni_sadrzaj> MIŠKULIN COMPANY d.o.o. za ugostiteljstvo i usluge, A. Stepinca 254, 32100 Vinkovci</izvorni_sadrzaj>
    <derivirana_varijabla naziv="DomainObject.Predmet.ProtustrankaFormatedWithAdress_1"> MIŠKULIN COMPANY d.o.o. za ugostiteljstvo i usluge, A. Stepinca 254, 32100 Vinkovci</derivirana_varijabla>
  </DomainObject.Predmet.ProtustrankaFormatedWithAdress>
  <DomainObject.Predmet.ProtustrankaFormatedWithAdressOIB>
    <izvorni_sadrzaj> MIŠKULIN COMPANY d.o.o. za ugostiteljstvo i usluge, OIB 83391435422, A. Stepinca 254, 32100 Vinkovci</izvorni_sadrzaj>
    <derivirana_varijabla naziv="DomainObject.Predmet.ProtustrankaFormatedWithAdressOIB_1"> MIŠKULIN COMPANY d.o.o. za ugostiteljstvo i usluge, OIB 83391435422, A. Stepinca 254, 32100 Vinkovci</derivirana_varijabla>
  </DomainObject.Predmet.ProtustrankaFormatedWithAdressOIB>
  <DomainObject.Predmet.ProtustrankaWithAdress>
    <izvorni_sadrzaj>MIŠKULIN COMPANY d.o.o. za ugostiteljstvo i usluge A. Stepinca 254, 32100 Vinkovci</izvorni_sadrzaj>
    <derivirana_varijabla naziv="DomainObject.Predmet.ProtustrankaWithAdress_1">MIŠKULIN COMPANY d.o.o. za ugostiteljstvo i usluge A. Stepinca 254, 32100 Vinkovci</derivirana_varijabla>
  </DomainObject.Predmet.ProtustrankaWithAdress>
  <DomainObject.Predmet.ProtustrankaWithAdressOIB>
    <izvorni_sadrzaj>MIŠKULIN COMPANY d.o.o. za ugostiteljstvo i usluge, OIB 83391435422, A. Stepinca 254, 32100 Vinkovci</izvorni_sadrzaj>
    <derivirana_varijabla naziv="DomainObject.Predmet.ProtustrankaWithAdressOIB_1">MIŠKULIN COMPANY d.o.o. za ugostiteljstvo i usluge, OIB 83391435422, A. Stepinca 254, 32100 Vinkovci</derivirana_varijabla>
  </DomainObject.Predmet.ProtustrankaWithAdressOIB>
  <DomainObject.Predmet.ProtustrankaNazivFormated>
    <izvorni_sadrzaj>MIŠKULIN COMPANY d.o.o. za ugostiteljstvo i usluge</izvorni_sadrzaj>
    <derivirana_varijabla naziv="DomainObject.Predmet.ProtustrankaNazivFormated_1">MIŠKULIN COMPANY d.o.o. za ugostiteljstvo i usluge</derivirana_varijabla>
  </DomainObject.Predmet.ProtustrankaNazivFormated>
  <DomainObject.Predmet.ProtustrankaNazivFormatedOIB>
    <izvorni_sadrzaj>MIŠKULIN COMPANY d.o.o. za ugostiteljstvo i usluge, OIB 83391435422</izvorni_sadrzaj>
    <derivirana_varijabla naziv="DomainObject.Predmet.ProtustrankaNazivFormatedOIB_1">MIŠKULIN COMPANY d.o.o. za ugostiteljstvo i usluge, OIB 83391435422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VUKOVAR; ZAGREBAČKA PIVOVARA društvo s ograničenom odgovornošću za proizvodnju piva, alkoholnih i bezalkoholnih pića</izvorni_sadrzaj>
    <derivirana_varijabla naziv="DomainObject.Predmet.StrankaFormated_1">  RH MF POREZNA UPRAVA PU VUKOVAR; ZAGREBAČKA PIVOVARA društvo s ograničenom odgovornošću za proizvodnju piva, alkoholnih i bezalkoholnih pića</derivirana_varijabla>
  </DomainObject.Predmet.StrankaFormated>
  <DomainObject.Predmet.StrankaFormatedOIB>
    <izvorni_sadrzaj>  RH MF POREZNA UPRAVA PU VUKOVAR, OIB 18683136487; ZAGREBAČKA PIVOVARA društvo s ograničenom odgovornošću za proizvodnju piva, alkoholnih i bezalkoholnih pića, OIB 83771985821</izvorni_sadrzaj>
    <derivirana_varijabla naziv="DomainObject.Predmet.StrankaFormatedOIB_1">  RH MF POREZNA UPRAVA PU VUKOVAR, OIB 18683136487; ZAGREBAČKA PIVOVARA društvo s ograničenom odgovornošću za proizvodnju piva, alkoholnih i bezalkoholnih pića, OIB 83771985821</derivirana_varijabla>
  </DomainObject.Predmet.StrankaFormatedOIB>
  <DomainObject.Predmet.StrankaFormatedWithAdress>
    <izvorni_sadrzaj> RH MF POREZNA UPRAVA PU VUKOVAR; ZAGREBAČKA PIVOVARA društvo s ograničenom odgovornošću za proizvodnju piva, alkoholnih i bezalkoholnih pića, Ilica 224, 10000 Zagreb</izvorni_sadrzaj>
    <derivirana_varijabla naziv="DomainObject.Predmet.StrankaFormatedWithAdress_1"> RH MF POREZNA UPRAVA PU VUKOVAR; ZAGREBAČKA PIVOVARA društvo s ograničenom odgovornošću za proizvodnju piva, alkoholnih i bezalkoholnih pića, Ilica 224, 10000 Zagreb</derivirana_varijabla>
  </DomainObject.Predmet.StrankaFormatedWithAdress>
  <DomainObject.Predmet.StrankaFormatedWithAdressOIB>
    <izvorni_sadrzaj> RH MF POREZNA UPRAVA PU VUKOVAR, OIB 18683136487; ZAGREBAČKA PIVOVARA društvo s ograničenom odgovornošću za proizvodnju piva, alkoholnih i bezalkoholnih pića, OIB 83771985821, Ilica 224, 10000 Zagreb</izvorni_sadrzaj>
    <derivirana_varijabla naziv="DomainObject.Predmet.StrankaFormatedWithAdressOIB_1"> RH MF POREZNA UPRAVA PU VUKOVAR, OIB 18683136487; ZAGREBAČKA PIVOVARA društvo s ograničenom odgovornošću za proizvodnju piva, alkoholnih i bezalkoholnih pića, OIB 83771985821, Ilica 224, 10000 Zagreb</derivirana_varijabla>
  </DomainObject.Predmet.StrankaFormatedWithAdressOIB>
  <DomainObject.Predmet.StrankaWithAdress>
    <izvorni_sadrzaj>RH MF POREZNA UPRAVA PU VUKOVAR ,ZAGREBAČKA PIVOVARA društvo s ograničenom odgovornošću za proizvodnju piva, alkoholnih i bezalkoholnih pića Ilica 224,10000 Zagreb</izvorni_sadrzaj>
    <derivirana_varijabla naziv="DomainObject.Predmet.StrankaWithAdress_1">RH MF POREZNA UPRAVA PU VUKOVAR ,ZAGREBAČKA PIVOVARA društvo s ograničenom odgovornošću za proizvodnju piva, alkoholnih i bezalkoholnih pića Ilica 224,10000 Zagreb</derivirana_varijabla>
  </DomainObject.Predmet.StrankaWithAdress>
  <DomainObject.Predmet.StrankaWithAdressOIB>
    <izvorni_sadrzaj>RH MF POREZNA UPRAVA PU VUKOVAR, OIB 18683136487,ZAGREBAČKA PIVOVARA društvo s ograničenom odgovornošću za proizvodnju piva, alkoholnih i bezalkoholnih pića, OIB 83771985821, Ilica 224,10000 Zagreb</izvorni_sadrzaj>
    <derivirana_varijabla naziv="DomainObject.Predmet.StrankaWithAdressOIB_1">RH MF POREZNA UPRAVA PU VUKOVAR, OIB 18683136487,ZAGREBAČKA PIVOVARA društvo s ograničenom odgovornošću za proizvodnju piva, alkoholnih i bezalkoholnih pića, OIB 83771985821, Ilica 224,10000 Zagreb</derivirana_varijabla>
  </DomainObject.Predmet.StrankaWithAdressOIB>
  <DomainObject.Predmet.StrankaNazivFormated>
    <izvorni_sadrzaj>RH MF POREZNA UPRAVA PU VUKOVAR,ZAGREBAČKA PIVOVARA društvo s ograničenom odgovornošću za proizvodnju piva, alkoholnih i bezalkoholnih pića</izvorni_sadrzaj>
    <derivirana_varijabla naziv="DomainObject.Predmet.StrankaNazivFormated_1">RH MF POREZNA UPRAVA PU VUKOVAR,ZAGREBAČKA PIVOVARA društvo s ograničenom odgovornošću za proizvodnju piva, alkoholnih i bezalkoholnih pića</derivirana_varijabla>
  </DomainObject.Predmet.StrankaNazivFormated>
  <DomainObject.Predmet.StrankaNazivFormatedOIB>
    <izvorni_sadrzaj>RH MF POREZNA UPRAVA PU VUKOVAR, OIB 18683136487,ZAGREBAČKA PIVOVARA društvo s ograničenom odgovornošću za proizvodnju piva, alkoholnih i bezalkoholnih pića, OIB 83771985821</izvorni_sadrzaj>
    <derivirana_varijabla naziv="DomainObject.Predmet.StrankaNazivFormatedOIB_1">RH MF POREZNA UPRAVA PU VUKOVAR, OIB 18683136487,ZAGREBAČKA PIVOVARA društvo s ograničenom odgovornošću za proizvodnju piva, alkoholnih i bezalkoholnih pića, OIB 83771985821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PU VUKOVAR</item>
      <item>ZAGREBAČKA PIVOVARA društvo s ograničenom odgovornošću za proizvodnju piva, alkoholnih i bezalkoholnih pića</item>
    </izvorni_sadrzaj>
    <derivirana_varijabla naziv="DomainObject.Predmet.StrankaListFormated_1">
      <item>RH MF POREZNA UPRAVA PU VUKOVAR</item>
      <item>ZAGREBAČKA PIVOVARA društvo s ograničenom odgovornošću za proizvodnju piva, alkoholnih i bezalkoholnih pića</item>
    </derivirana_varijabla>
  </DomainObject.Predmet.StrankaListFormated>
  <DomainObject.Predmet.StrankaListFormatedOIB>
    <izvorni_sadrzaj>
      <item>RH MF POREZNA UPRAVA PU VUKOVAR, OIB 18683136487</item>
      <item>ZAGREBAČKA PIVOVARA društvo s ograničenom odgovornošću za proizvodnju piva, alkoholnih i bezalkoholnih pića, OIB 83771985821</item>
    </izvorni_sadrzaj>
    <derivirana_varijabla naziv="DomainObject.Predmet.StrankaListFormatedOIB_1">
      <item>RH MF POREZNA UPRAVA PU VUKOVAR, OIB 18683136487</item>
      <item>ZAGREBAČKA PIVOVARA društvo s ograničenom odgovornošću za proizvodnju piva, alkoholnih i bezalkoholnih pića, OIB 83771985821</item>
    </derivirana_varijabla>
  </DomainObject.Predmet.StrankaListFormatedOIB>
  <DomainObject.Predmet.StrankaListFormatedWithAdress>
    <izvorni_sadrzaj>
      <item>RH MF POREZNA UPRAVA PU VUKOVAR</item>
      <item>ZAGREBAČKA PIVOVARA društvo s ograničenom odgovornošću za proizvodnju piva, alkoholnih i bezalkoholnih pića, Ilica 224, 10000 Zagreb</item>
    </izvorni_sadrzaj>
    <derivirana_varijabla naziv="DomainObject.Predmet.StrankaListFormatedWithAdress_1">
      <item>RH MF POREZNA UPRAVA PU VUKOVAR</item>
      <item>ZAGREBAČKA PIVOVARA društvo s ograničenom odgovornošću za proizvodnju piva, alkoholnih i bezalkoholnih pića, Ilica 224, 10000 Zagreb</item>
    </derivirana_varijabla>
  </DomainObject.Predmet.StrankaListFormatedWithAdress>
  <DomainObject.Predmet.StrankaListFormatedWithAdressOIB>
    <izvorni_sadrzaj>
      <item>RH MF POREZNA UPRAVA PU VUKOVAR, OIB 18683136487</item>
      <item>ZAGREBAČKA PIVOVARA društvo s ograničenom odgovornošću za proizvodnju piva, alkoholnih i bezalkoholnih pića, OIB 83771985821, Ilica 224, 10000 Zagreb</item>
    </izvorni_sadrzaj>
    <derivirana_varijabla naziv="DomainObject.Predmet.StrankaListFormatedWithAdressOIB_1">
      <item>RH MF POREZNA UPRAVA PU VUKOVAR, OIB 18683136487</item>
      <item>ZAGREBAČKA PIVOVARA društvo s ograničenom odgovornošću za proizvodnju piva, alkoholnih i bezalkoholnih pića, OIB 83771985821, Ilica 224, 10000 Zagreb</item>
    </derivirana_varijabla>
  </DomainObject.Predmet.StrankaListFormatedWithAdressOIB>
  <DomainObject.Predmet.StrankaListNazivFormated>
    <izvorni_sadrzaj>
      <item>RH MF POREZNA UPRAVA PU VUKOVAR</item>
      <item>ZAGREBAČKA PIVOVARA društvo s ograničenom odgovornošću za proizvodnju piva, alkoholnih i bezalkoholnih pića</item>
    </izvorni_sadrzaj>
    <derivirana_varijabla naziv="DomainObject.Predmet.StrankaListNazivFormated_1">
      <item>RH MF POREZNA UPRAVA PU VUKOVAR</item>
      <item>ZAGREBAČKA PIVOVARA društvo s ograničenom odgovornošću za proizvodnju piva, alkoholnih i bezalkoholnih pića</item>
    </derivirana_varijabla>
  </DomainObject.Predmet.StrankaListNazivFormated>
  <DomainObject.Predmet.StrankaListNazivFormatedOIB>
    <izvorni_sadrzaj>
      <item>RH MF POREZNA UPRAVA PU VUKOVAR, OIB 18683136487</item>
      <item>ZAGREBAČKA PIVOVARA društvo s ograničenom odgovornošću za proizvodnju piva, alkoholnih i bezalkoholnih pića, OIB 83771985821</item>
    </izvorni_sadrzaj>
    <derivirana_varijabla naziv="DomainObject.Predmet.StrankaListNazivFormatedOIB_1">
      <item>RH MF POREZNA UPRAVA PU VUKOVAR, OIB 18683136487</item>
      <item>ZAGREBAČKA PIVOVARA društvo s ograničenom odgovornošću za proizvodnju piva, alkoholnih i bezalkoholnih pića, OIB 83771985821</item>
    </derivirana_varijabla>
  </DomainObject.Predmet.StrankaListNazivFormatedOIB>
  <DomainObject.Predmet.ProtuStrankaListFormated>
    <izvorni_sadrzaj>
      <item>MIŠKULIN COMPANY d.o.o. za ugostiteljstvo i usluge</item>
    </izvorni_sadrzaj>
    <derivirana_varijabla naziv="DomainObject.Predmet.ProtuStrankaListFormated_1">
      <item>MIŠKULIN COMPANY d.o.o. za ugostiteljstvo i usluge</item>
    </derivirana_varijabla>
  </DomainObject.Predmet.ProtuStrankaListFormated>
  <DomainObject.Predmet.ProtuStrankaListFormatedOIB>
    <izvorni_sadrzaj>
      <item>MIŠKULIN COMPANY d.o.o. za ugostiteljstvo i usluge, OIB 83391435422</item>
    </izvorni_sadrzaj>
    <derivirana_varijabla naziv="DomainObject.Predmet.ProtuStrankaListFormatedOIB_1">
      <item>MIŠKULIN COMPANY d.o.o. za ugostiteljstvo i usluge, OIB 83391435422</item>
    </derivirana_varijabla>
  </DomainObject.Predmet.ProtuStrankaListFormatedOIB>
  <DomainObject.Predmet.ProtuStrankaListFormatedWithAdress>
    <izvorni_sadrzaj>
      <item>MIŠKULIN COMPANY d.o.o. za ugostiteljstvo i usluge, A. Stepinca 254, 32100 Vinkovci</item>
    </izvorni_sadrzaj>
    <derivirana_varijabla naziv="DomainObject.Predmet.ProtuStrankaListFormatedWithAdress_1">
      <item>MIŠKULIN COMPANY d.o.o. za ugostiteljstvo i usluge, A. Stepinca 254, 32100 Vinkovci</item>
    </derivirana_varijabla>
  </DomainObject.Predmet.ProtuStrankaListFormatedWithAdress>
  <DomainObject.Predmet.ProtuStrankaListFormatedWithAdressOIB>
    <izvorni_sadrzaj>
      <item>MIŠKULIN COMPANY d.o.o. za ugostiteljstvo i usluge, OIB 83391435422, A. Stepinca 254, 32100 Vinkovci</item>
    </izvorni_sadrzaj>
    <derivirana_varijabla naziv="DomainObject.Predmet.ProtuStrankaListFormatedWithAdressOIB_1">
      <item>MIŠKULIN COMPANY d.o.o. za ugostiteljstvo i usluge, OIB 83391435422, A. Stepinca 254, 32100 Vinkovci</item>
    </derivirana_varijabla>
  </DomainObject.Predmet.ProtuStrankaListFormatedWithAdressOIB>
  <DomainObject.Predmet.ProtuStrankaListNazivFormated>
    <izvorni_sadrzaj>
      <item>MIŠKULIN COMPANY d.o.o. za ugostiteljstvo i usluge</item>
    </izvorni_sadrzaj>
    <derivirana_varijabla naziv="DomainObject.Predmet.ProtuStrankaListNazivFormated_1">
      <item>MIŠKULIN COMPANY d.o.o. za ugostiteljstvo i usluge</item>
    </derivirana_varijabla>
  </DomainObject.Predmet.ProtuStrankaListNazivFormated>
  <DomainObject.Predmet.ProtuStrankaListNazivFormatedOIB>
    <izvorni_sadrzaj>
      <item>MIŠKULIN COMPANY d.o.o. za ugostiteljstvo i usluge, OIB 83391435422</item>
    </izvorni_sadrzaj>
    <derivirana_varijabla naziv="DomainObject.Predmet.ProtuStrankaListNazivFormatedOIB_1">
      <item>MIŠKULIN COMPANY d.o.o. za ugostiteljstvo i usluge, OIB 83391435422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VUKOVAR i dr.</izvorni_sadrzaj>
    <derivirana_varijabla naziv="DomainObject.Predmet.StrankaIDrugi_1">RH MF POREZNA UPRAVA PU VUKOVAR i dr.</derivirana_varijabla>
  </DomainObject.Predmet.StrankaIDrugi>
  <DomainObject.Predmet.ProtustrankaIDrugi>
    <izvorni_sadrzaj>MIŠKULIN COMPANY d.o.o. za ugostiteljstvo i usluge</izvorni_sadrzaj>
    <derivirana_varijabla naziv="DomainObject.Predmet.ProtustrankaIDrugi_1">MIŠKULIN COMPANY d.o.o. za ugostiteljstvo i usluge</derivirana_varijabla>
  </DomainObject.Predmet.ProtustrankaIDrugi>
  <DomainObject.Predmet.StrankaIDrugiAdressOIB>
    <izvorni_sadrzaj>RH MF POREZNA UPRAVA PU VUKOVAR, OIB 18683136487 i dr.</izvorni_sadrzaj>
    <derivirana_varijabla naziv="DomainObject.Predmet.StrankaIDrugiAdressOIB_1">RH MF POREZNA UPRAVA PU VUKOVAR, OIB 18683136487 i dr.</derivirana_varijabla>
  </DomainObject.Predmet.StrankaIDrugiAdressOIB>
  <DomainObject.Predmet.ProtustrankaIDrugiAdressOIB>
    <izvorni_sadrzaj>MIŠKULIN COMPANY d.o.o. za ugostiteljstvo i usluge, OIB 83391435422, A. Stepinca 254, 32100 Vinkovci</izvorni_sadrzaj>
    <derivirana_varijabla naziv="DomainObject.Predmet.ProtustrankaIDrugiAdressOIB_1">MIŠKULIN COMPANY d.o.o. za ugostiteljstvo i usluge, OIB 83391435422, A. Stepinca 254,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St-132/2016-26</izvorni_sadrzaj>
    <derivirana_varijabla naziv="DomainObject.Predmet.OdlukaRjesenje.Oznaka_1">St-132/2016-26</derivirana_varijabla>
  </DomainObject.Predmet.OdlukaRjesenje.Oznaka>
  <DomainObject.Predmet.SudioniciListNaziv>
    <izvorni_sadrzaj>
      <item>MIŠKULIN COMPANY d.o.o. za ugostiteljstvo i usluge</item>
      <item>RH MF POREZNA UPRAVA PU VUKOVAR</item>
      <item>ZAGREBAČKA PIVOVARA društvo s ograničenom odgovornošću za proizvodnju piva, alkoholnih i bezalkoholnih pića</item>
    </izvorni_sadrzaj>
    <derivirana_varijabla naziv="DomainObject.Predmet.SudioniciListNaziv_1">
      <item>MIŠKULIN COMPANY d.o.o. za ugostiteljstvo i usluge</item>
      <item>RH MF POREZNA UPRAVA PU VUKOVAR</item>
      <item>ZAGREBAČKA PIVOVARA društvo s ograničenom odgovornošću za proizvodnju piva, alkoholnih i bezalkoholnih pića</item>
    </derivirana_varijabla>
  </DomainObject.Predmet.SudioniciListNaziv>
  <DomainObject.Predmet.SudioniciListAdressOIB>
    <izvorni_sadrzaj>
      <item>MIŠKULIN COMPANY d.o.o. za ugostiteljstvo i usluge, OIB 83391435422, A. Stepinca 254,32100 Vinkovci</item>
      <item>RH MF POREZNA UPRAVA PU VUKOVAR, OIB 18683136487</item>
      <item>ZAGREBAČKA PIVOVARA društvo s ograničenom odgovornošću za proizvodnju piva, alkoholnih i bezalkoholnih pića, OIB 83771985821, Ilica 224,10000 Zagreb</item>
    </izvorni_sadrzaj>
    <derivirana_varijabla naziv="DomainObject.Predmet.SudioniciListAdressOIB_1">
      <item>MIŠKULIN COMPANY d.o.o. za ugostiteljstvo i usluge, OIB 83391435422, A. Stepinca 254,32100 Vinkovci</item>
      <item>RH MF POREZNA UPRAVA PU VUKOVAR, OIB 18683136487</item>
      <item>ZAGREBAČKA PIVOVARA društvo s ograničenom odgovornošću za proizvodnju piva, alkoholnih i bezalkoholnih pića, OIB 83771985821, Ilica 224,10000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83391435422</item>
      <item>, OIB 18683136487</item>
      <item>, OIB 83771985821</item>
    </izvorni_sadrzaj>
    <derivirana_varijabla naziv="DomainObject.Predmet.SudioniciListNazivOIB_1">
      <item>, OIB 83391435422</item>
      <item>, OIB 18683136487</item>
      <item>, OIB 83771985821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1D8E7-5C8F-4D98-995D-5261E96E7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2413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2017-05-15T06:34:00Z</dcterms:created>
  <dc:creator>hermanj</dc:creator>
  <cp:lastModifiedBy>Snježana Markotić Jurić</cp:lastModifiedBy>
  <cp:lastPrinted>2017-05-15T06:34:00Z</cp:lastPrinted>
  <dcterms:modified xmlns:xsi="http://www.w3.org/2001/XMLSchema-instance" xsi:type="dcterms:W3CDTF">2017-05-15T06:39:00Z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