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ca64" w14:paraId="e3dca64" w:rsidRDefault="004D02DB" w:rsidP="004D02DB" w:rsidR="004D02DB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St-78/16-5</w:t>
      </w:r>
    </w:p>
    <w:p w:rsidRDefault="004D02DB" w:rsidP="004D02DB" w:rsidR="004D02D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4D02DB" w:rsidP="004D02DB" w:rsidR="004D02D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4D02DB" w:rsidP="004D02DB" w:rsidR="004D02DB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4D02DB" w:rsidP="004D02DB" w:rsidR="004D02DB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MK Poslovanje j.d.o.o. za usluge, OIB: 24054263638 sa sjedištem u Čakovečka 115, </w:t>
      </w:r>
      <w:proofErr w:type="spellStart"/>
      <w:r>
        <w:t>Nedelišće</w:t>
      </w:r>
      <w:proofErr w:type="spellEnd"/>
      <w:r>
        <w:t>, dana 06. rujna 2016. godine</w:t>
      </w:r>
    </w:p>
    <w:p w:rsidRDefault="004D02DB" w:rsidP="004D02DB" w:rsidR="004D02DB">
      <w:pPr>
        <w:jc w:val="both"/>
      </w:pPr>
    </w:p>
    <w:p w:rsidRDefault="004D02DB" w:rsidP="004D02DB" w:rsidR="004D02DB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MK Poslovanje j.d.o.o. za usluge, OIB: 24054263638 sa sjedištem u Čakovečka 115, </w:t>
      </w:r>
      <w:proofErr w:type="spellStart"/>
      <w:r>
        <w:t>Nedelišće</w:t>
      </w:r>
      <w:proofErr w:type="spellEnd"/>
      <w:r>
        <w:rPr>
          <w:szCs w:val="24"/>
        </w:rPr>
        <w:t>, s danom 06. rujna 2016. u 09,30 sati.</w:t>
      </w:r>
    </w:p>
    <w:p w:rsidRDefault="004D02DB" w:rsidP="004D02DB" w:rsidR="004D02DB">
      <w:pPr>
        <w:jc w:val="both"/>
        <w:rPr>
          <w:szCs w:val="24"/>
        </w:rPr>
      </w:pPr>
    </w:p>
    <w:p w:rsidRDefault="004D02DB" w:rsidP="004D02DB" w:rsidR="004D02DB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MK Poslovanje j.d.o.o. za usluge, OIB: 24054263638 sa sjedištem u Čakovečka 115, </w:t>
      </w:r>
      <w:proofErr w:type="spellStart"/>
      <w:r>
        <w:t>Nedelišće</w:t>
      </w:r>
      <w:proofErr w:type="spellEnd"/>
      <w:r>
        <w:t>.</w:t>
      </w:r>
    </w:p>
    <w:p w:rsidRDefault="004D02DB" w:rsidP="004D02DB" w:rsidR="004D02DB">
      <w:pPr>
        <w:jc w:val="both"/>
      </w:pPr>
    </w:p>
    <w:p w:rsidRDefault="004D02DB" w:rsidP="004D02DB" w:rsidR="004D02DB">
      <w:pPr>
        <w:jc w:val="both"/>
      </w:pPr>
      <w:r>
        <w:tab/>
        <w:t>III Za stečajnog upravitelja imenuje se</w:t>
      </w:r>
      <w:r w:rsidR="009544B5">
        <w:t xml:space="preserve"> Sven Pirker, Varaždin, Trg kralja Tomislava 2</w:t>
      </w:r>
      <w:r>
        <w:t>.</w:t>
      </w:r>
    </w:p>
    <w:p w:rsidRDefault="004D02DB" w:rsidP="004D02DB" w:rsidR="004D02DB">
      <w:pPr>
        <w:jc w:val="both"/>
        <w:rPr>
          <w:color w:val="FF0000"/>
        </w:rPr>
      </w:pP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4D02DB" w:rsidP="004D02DB" w:rsidR="004D02DB">
      <w:pPr>
        <w:jc w:val="both"/>
        <w:rPr>
          <w:szCs w:val="24"/>
        </w:rPr>
      </w:pP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MK Poslovanje j.d.o.o. za usluge, OIB: 24054263638 sa sjedištem u Čakovečka 115, </w:t>
      </w:r>
      <w:proofErr w:type="spellStart"/>
      <w:r>
        <w:t>Nedelišće</w:t>
      </w:r>
      <w:proofErr w:type="spellEnd"/>
      <w:r>
        <w:rPr>
          <w:szCs w:val="24"/>
        </w:rPr>
        <w:t>, bit će brisan iz sudskog registra.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tab/>
        <w:t xml:space="preserve">Predlagatelj je dana 19.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jc w:val="center"/>
        <w:rPr>
          <w:szCs w:val="24"/>
        </w:rPr>
      </w:pPr>
      <w:r>
        <w:rPr>
          <w:szCs w:val="24"/>
        </w:rPr>
        <w:t>U Varaždinu, 06. rujna 2016.</w:t>
      </w:r>
    </w:p>
    <w:p w:rsidRDefault="004D02DB" w:rsidP="004D02DB" w:rsidR="004D02DB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4D02DB" w:rsidP="004D02DB" w:rsidR="004D02DB">
      <w:pPr>
        <w:rPr>
          <w:szCs w:val="24"/>
        </w:rPr>
      </w:pPr>
      <w:r>
        <w:rPr>
          <w:szCs w:val="24"/>
        </w:rPr>
        <w:t xml:space="preserve">     </w:t>
      </w:r>
    </w:p>
    <w:p w:rsidRDefault="004D02DB" w:rsidP="004D02DB" w:rsidR="004D02D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4D02DB" w:rsidP="004D02DB" w:rsidR="004D02DB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4D02DB" w:rsidP="004D02DB" w:rsidR="004D02DB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4D02DB" w:rsidP="004D02DB" w:rsidR="004D02DB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4D02DB" w:rsidP="004D02DB" w:rsidR="004D02DB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  <w:r>
        <w:rPr>
          <w:szCs w:val="24"/>
        </w:rPr>
        <w:t>DNA:</w:t>
      </w:r>
    </w:p>
    <w:p w:rsidRDefault="004D02DB" w:rsidP="004D02DB" w:rsidR="004D02DB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4D02DB" w:rsidP="004D02DB" w:rsidR="004D02DB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4D02DB" w:rsidP="004D02DB" w:rsidR="004D02D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MK Poslovanje j.d.o.o. za usluge, OIB: 24054263638 sa sjedištem u Čakovečka 115, </w:t>
      </w:r>
      <w:proofErr w:type="spellStart"/>
      <w:r>
        <w:t>Nedelišće</w:t>
      </w:r>
      <w:proofErr w:type="spellEnd"/>
    </w:p>
    <w:p w:rsidRDefault="004D02DB" w:rsidP="004D02DB" w:rsidR="004D02DB">
      <w:pPr>
        <w:numPr>
          <w:ilvl w:val="0"/>
          <w:numId w:val="47"/>
        </w:numPr>
        <w:rPr>
          <w:szCs w:val="24"/>
        </w:rPr>
      </w:pPr>
      <w:r>
        <w:t xml:space="preserve">Direktor dužnika Gojko </w:t>
      </w:r>
      <w:proofErr w:type="spellStart"/>
      <w:r>
        <w:t>Grudić</w:t>
      </w:r>
      <w:proofErr w:type="spellEnd"/>
      <w:r>
        <w:t>, Rajić Brdo, Rajić Brdo 46</w:t>
      </w:r>
    </w:p>
    <w:p w:rsidRDefault="004D02DB" w:rsidP="004D02DB" w:rsidR="004D02D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4D02DB" w:rsidP="004D02DB" w:rsidR="004D02D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 </w:t>
      </w:r>
    </w:p>
    <w:p w:rsidRDefault="004D02DB" w:rsidP="004D02DB" w:rsidR="004D02DB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9544B5">
        <w:t>Sven Pirker, Varaždin, Trg kralja Tomislava 2</w:t>
      </w:r>
    </w:p>
    <w:p w:rsidRDefault="004D02DB" w:rsidP="004D02DB" w:rsidR="004D02DB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>
      <w:pPr>
        <w:rPr>
          <w:szCs w:val="24"/>
        </w:rPr>
      </w:pPr>
    </w:p>
    <w:p w:rsidRDefault="004D02DB" w:rsidP="004D02DB" w:rsidR="004D02DB"/>
    <w:p w:rsidRDefault="004D02DB" w:rsidP="004D02DB" w:rsidR="004D02DB"/>
    <w:p w:rsidRDefault="00DA0242" w:rsidP="004D02DB" w:rsidR="00DA0242" w:rsidRPr="004D02DB"/>
    <w:sectPr w:rsidSect="0032366B" w:rsidR="00DA0242" w:rsidRPr="004D02D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EB8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3C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2DB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4B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D02DB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D02DB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63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St-78/2016-5</izvorni_sadrzaj>
    <derivirana_varijabla naziv="DomainObject.Oznaka_1">St-78/2016-5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St-78/2016</izvorni_sadrzaj>
    <derivirana_varijabla naziv="DomainObject.Predmet.OznakaBroj_1">St-78/2016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Poslovanje j.d.o.o. za usluge</izvorni_sadrzaj>
    <derivirana_varijabla naziv="DomainObject.Predmet.ProtustrankaFormated_1">  MK Poslovanje j.d.o.o. za usluge</derivirana_varijabla>
  </DomainObject.Predmet.ProtustrankaFormated>
  <DomainObject.Predmet.ProtustrankaFormatedOIB>
    <izvorni_sadrzaj>  MK Poslovanje j.d.o.o. za usluge, OIB 24054263638</izvorni_sadrzaj>
    <derivirana_varijabla naziv="DomainObject.Predmet.ProtustrankaFormatedOIB_1">  MK Poslovanje j.d.o.o. za usluge, OIB 24054263638</derivirana_varijabla>
  </DomainObject.Predmet.ProtustrankaFormatedOIB>
  <DomainObject.Predmet.ProtustrankaFormatedWithAdress>
    <izvorni_sadrzaj> MK Poslovanje j.d.o.o. za usluge, Čakovečka 115, 40000 Nedelišće</izvorni_sadrzaj>
    <derivirana_varijabla naziv="DomainObject.Predmet.ProtustrankaFormatedWithAdress_1"> MK Poslovanje j.d.o.o. za usluge, Čakovečka 115, 40000 Nedelišće</derivirana_varijabla>
  </DomainObject.Predmet.ProtustrankaFormatedWithAdress>
  <DomainObject.Predmet.ProtustrankaFormatedWithAdressOIB>
    <izvorni_sadrzaj> MK Poslovanje j.d.o.o. za usluge, OIB 24054263638, Čakovečka 115, 40000 Nedelišće</izvorni_sadrzaj>
    <derivirana_varijabla naziv="DomainObject.Predmet.ProtustrankaFormatedWithAdressOIB_1"> MK Poslovanje j.d.o.o. za usluge, OIB 24054263638, Čakovečka 115, 40000 Nedelišće</derivirana_varijabla>
  </DomainObject.Predmet.ProtustrankaFormatedWithAdressOIB>
  <DomainObject.Predmet.ProtustrankaWithAdress>
    <izvorni_sadrzaj>MK Poslovanje j.d.o.o. za usluge Čakovečka 115, 40000 Nedelišće</izvorni_sadrzaj>
    <derivirana_varijabla naziv="DomainObject.Predmet.ProtustrankaWithAdress_1">MK Poslovanje j.d.o.o. za usluge Čakovečka 115, 40000 Nedelišće</derivirana_varijabla>
  </DomainObject.Predmet.ProtustrankaWithAdress>
  <DomainObject.Predmet.ProtustrankaWithAdressOIB>
    <izvorni_sadrzaj>MK Poslovanje j.d.o.o. za usluge, OIB 24054263638, Čakovečka 115, 40000 Nedelišće</izvorni_sadrzaj>
    <derivirana_varijabla naziv="DomainObject.Predmet.ProtustrankaWithAdressOIB_1">MK Poslovanje j.d.o.o. za usluge, OIB 24054263638, Čakovečka 115, 40000 Nedelišće</derivirana_varijabla>
  </DomainObject.Predmet.ProtustrankaWithAdressOIB>
  <DomainObject.Predmet.ProtustrankaNazivFormated>
    <izvorni_sadrzaj>MK Poslovanje j.d.o.o. za usluge</izvorni_sadrzaj>
    <derivirana_varijabla naziv="DomainObject.Predmet.ProtustrankaNazivFormated_1">MK Poslovanje j.d.o.o. za usluge</derivirana_varijabla>
  </DomainObject.Predmet.ProtustrankaNazivFormated>
  <DomainObject.Predmet.ProtustrankaNazivFormatedOIB>
    <izvorni_sadrzaj>MK Poslovanje j.d.o.o. za usluge, OIB 24054263638</izvorni_sadrzaj>
    <derivirana_varijabla naziv="DomainObject.Predmet.ProtustrankaNazivFormatedOIB_1">MK Poslovanje j.d.o.o. za usluge, OIB 24054263638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70117.38</izvorni_sadrzaj>
    <derivirana_varijabla naziv="DomainObject.Predmet.TrenutnaVrijednost_1">70117.38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MK Poslovanje j.d.o.o. za usluge</item>
    </izvorni_sadrzaj>
    <derivirana_varijabla naziv="DomainObject.Predmet.ProtuStrankaListFormated_1">
      <item>MK Poslovanje j.d.o.o. za usluge</item>
    </derivirana_varijabla>
  </DomainObject.Predmet.ProtuStrankaListFormated>
  <DomainObject.Predmet.ProtuStrankaListFormatedOIB>
    <izvorni_sadrzaj>
      <item>MK Poslovanje j.d.o.o. za usluge, OIB 24054263638</item>
    </izvorni_sadrzaj>
    <derivirana_varijabla naziv="DomainObject.Predmet.ProtuStrankaListFormatedOIB_1">
      <item>MK Poslovanje j.d.o.o. za usluge, OIB 24054263638</item>
    </derivirana_varijabla>
  </DomainObject.Predmet.ProtuStrankaListFormatedOIB>
  <DomainObject.Predmet.ProtuStrankaListFormatedWithAdress>
    <izvorni_sadrzaj>
      <item>MK Poslovanje j.d.o.o. za usluge, Čakovečka 115, 40000 Nedelišće</item>
    </izvorni_sadrzaj>
    <derivirana_varijabla naziv="DomainObject.Predmet.ProtuStrankaListFormatedWithAdress_1">
      <item>MK Poslovanje j.d.o.o. za usluge, Čakovečka 115, 40000 Nedelišće</item>
    </derivirana_varijabla>
  </DomainObject.Predmet.ProtuStrankaListFormatedWithAdress>
  <DomainObject.Predmet.ProtuStrankaListFormatedWithAdressOIB>
    <izvorni_sadrzaj>
      <item>MK Poslovanje j.d.o.o. za usluge, OIB 24054263638, Čakovečka 115, 40000 Nedelišće</item>
    </izvorni_sadrzaj>
    <derivirana_varijabla naziv="DomainObject.Predmet.ProtuStrankaListFormatedWithAdressOIB_1">
      <item>MK Poslovanje j.d.o.o. za usluge, OIB 24054263638, Čakovečka 115, 40000 Nedelišće</item>
    </derivirana_varijabla>
  </DomainObject.Predmet.ProtuStrankaListFormatedWithAdressOIB>
  <DomainObject.Predmet.ProtuStrankaListNazivFormated>
    <izvorni_sadrzaj>
      <item>MK Poslovanje j.d.o.o. za usluge</item>
    </izvorni_sadrzaj>
    <derivirana_varijabla naziv="DomainObject.Predmet.ProtuStrankaListNazivFormated_1">
      <item>MK Poslovanje j.d.o.o. za usluge</item>
    </derivirana_varijabla>
  </DomainObject.Predmet.ProtuStrankaListNazivFormated>
  <DomainObject.Predmet.ProtuStrankaListNazivFormatedOIB>
    <izvorni_sadrzaj>
      <item>MK Poslovanje j.d.o.o. za usluge, OIB 24054263638</item>
    </izvorni_sadrzaj>
    <derivirana_varijabla naziv="DomainObject.Predmet.ProtuStrankaListNazivFormatedOIB_1">
      <item>MK Poslovanje j.d.o.o. za usluge, OIB 24054263638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St-78/2016-5</izvorni_sadrzaj>
    <derivirana_varijabla naziv="DomainObject.PoslovniBrojDokumenta_1">St-78/2016-5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MK Poslovanje j.d.o.o. za usluge</izvorni_sadrzaj>
    <derivirana_varijabla naziv="DomainObject.Predmet.ProtustrankaIDrugi_1">MK Poslovanje j.d.o.o.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MK Poslovanje j.d.o.o. za usluge, OIB 24054263638, Čakovečka 115, 40000 Nedelišće</izvorni_sadrzaj>
    <derivirana_varijabla naziv="DomainObject.Predmet.ProtustrankaIDrugiAdressOIB_1">MK Poslovanje j.d.o.o. za usluge, OIB 24054263638, Čakovečka 115,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MK Poslovanje j.d.o.o. za usluge</item>
      <item>E-oglasna ploča</item>
      <item>Sudski registar, Trgovački sud u Varaždinu</item>
    </izvorni_sadrzaj>
    <derivirana_varijabla naziv="DomainObject.Predmet.SudioniciListNaziv_1">
      <item>Financijska agencija</item>
      <item>MK Poslovanje j.d.o.o.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MK Poslovanje j.d.o.o. za usluge, OIB 24054263638, Čakovečka 115,40000 Nedelišće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MK Poslovanje j.d.o.o. za usluge, OIB 24054263638, Čakovečka 115,40000 Nedelišće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2B9BB0-D63C-4F1F-92F0-59F4765F25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2821</properties:Characters>
  <properties:Lines>88</properties:Lines>
  <properties:Paragraphs>31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2016-09-06T07:10:00Z</cp:lastPrinted>
  <dcterms:modified xmlns:xsi="http://www.w3.org/2001/XMLSchema-instance" xsi:type="dcterms:W3CDTF">2016-09-06T07:10:00Z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