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80d1" w14:paraId="19880d1" w:rsidRDefault="0001726C" w:rsidP="0001726C" w:rsidR="0001726C">
      <w:pPr>
        <w:jc w:val="right"/>
        <w15:collapsed w:val="false"/>
      </w:pPr>
      <w:r>
        <w:t>6 St-</w:t>
      </w:r>
      <w:r w:rsidR="004E3115">
        <w:t>1141/18-14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4E3115">
        <w:t xml:space="preserve">RH MF Porezna uprava zastupana po ŽDO Osijek, za otvaranje stečajnog postupka nad dužnikom </w:t>
      </w:r>
      <w:r w:rsidR="004E3115">
        <w:rPr>
          <w:b/>
        </w:rPr>
        <w:t>FOOD &amp; WINE j.d.o.o. za ugostiteljstvo, trgovinu i usluge, MBS: 030179198, OIB: 69630286446, Belišće, Eugena Kvaternika 3</w:t>
      </w:r>
      <w:r>
        <w:t xml:space="preserve">, dana </w:t>
      </w:r>
      <w:r w:rsidR="004E3115">
        <w:t>20. rujna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4E3115">
        <w:t>Nikoli Lalić, OIB: 09649534234, Belišće, Eugena Kvaternika 3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E3115">
        <w:t>5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4E3115">
        <w:rPr>
          <w:b/>
        </w:rPr>
        <w:t>1141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4E3115">
        <w:t>Nikola Lalić, OIB: 09649534234, Belišće, Eugena Kvaternika 3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E3115">
        <w:t>5</w:t>
      </w:r>
      <w:r>
        <w:t>00,00 kn,  za koji je određena ovrha, zaplijeni i prenese na žiro račun Trgovačkog suda u Osijeku broj HR31 2390 0011 3000 0020 0 s pozivom na  broj HR05 272-</w:t>
      </w:r>
      <w:r w:rsidR="004E3115">
        <w:rPr>
          <w:b/>
        </w:rPr>
        <w:t>1141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4E3115">
        <w:t>Nikoli Lalić, OIB: 09649534234, Belišće, Eugena Kvaternika 3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4E3115">
        <w:t>Nikola Lalić, OIB: 09649534234, Belišće, Eugena Kvaternika 3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4E3115" w:rsidP="004E3115" w:rsidR="004E3115">
      <w:pPr>
        <w:jc w:val="right"/>
      </w:pPr>
      <w:r>
        <w:lastRenderedPageBreak/>
        <w:t>6 St-1141/18-14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4E3115">
        <w:rPr>
          <w:bCs/>
        </w:rPr>
        <w:t>16. srpnja 2018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4E3115">
        <w:rPr>
          <w:b/>
        </w:rPr>
        <w:t>FOOD &amp; WINE j.d.o.o. za ugostiteljstvo, trgovinu i usluge, MBS: 030179198, OIB: 69630286446, Belišće, Eugena Kvaternika 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4E3115">
        <w:rPr>
          <w:b/>
        </w:rPr>
        <w:t>9. srpnja</w:t>
      </w:r>
      <w:r w:rsidR="004C4BE1">
        <w:rPr>
          <w:b/>
        </w:rPr>
        <w:t xml:space="preserve"> 2018.</w:t>
      </w:r>
      <w:r>
        <w:t xml:space="preserve"> g.  (čl. 110 st. 1 SZ) a nakon toga i RH MF Porezna uprava zastupana po ŽDO prijedlog za otvaranje stečajnog postupka nad dužnikom dana </w:t>
      </w:r>
      <w:r w:rsidR="004E3115">
        <w:rPr>
          <w:b/>
        </w:rPr>
        <w:t>16. srpnja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4E3115">
        <w:t>1141/18-12 od 20. rujna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4E3115">
        <w:t xml:space="preserve">Zdenko </w:t>
      </w:r>
      <w:proofErr w:type="spellStart"/>
      <w:r w:rsidR="004E3115">
        <w:t>Bešlić</w:t>
      </w:r>
      <w:proofErr w:type="spellEnd"/>
      <w:r w:rsidR="004E3115">
        <w:t xml:space="preserve"> iz Slavonskog Broda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4E3115">
        <w:rPr>
          <w:b/>
        </w:rPr>
        <w:t>9. srpnja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4E3115">
        <w:rPr>
          <w:b/>
        </w:rPr>
        <w:t>16. srpnja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4E3115">
        <w:t>178.644,80</w:t>
      </w:r>
      <w:r w:rsidR="00FC6F35">
        <w:t xml:space="preserve"> kn odnosno prema RH MF Poreznoj upravi </w:t>
      </w:r>
      <w:r w:rsidR="004E3115">
        <w:t>61.300,83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4E3115">
        <w:t>9. srpnja</w:t>
      </w:r>
      <w:r w:rsidR="004C4BE1">
        <w:t xml:space="preserve"> 2018</w:t>
      </w:r>
      <w:r w:rsidR="00003B5F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FC6F35" w:rsidR="00003B5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111D68" w:rsidP="00FC6F35" w:rsidR="00111D6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4E3115" w:rsidP="004E3115" w:rsidR="004E3115">
      <w:pPr>
        <w:jc w:val="right"/>
      </w:pPr>
      <w:r>
        <w:lastRenderedPageBreak/>
        <w:t>6 St-1141/18-14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4E3115">
        <w:t>20. rujna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4E3115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4E3115">
        <w:t>Nikola Lalić, Belišće, Eugena Kvaternika 3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4E3115">
        <w:t>24.10.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062" w:rsidP="00C06AA6" w:rsidR="00757062">
      <w:r>
        <w:separator/>
      </w:r>
    </w:p>
  </w:endnote>
  <w:endnote w:id="0" w:type="continuationSeparator">
    <w:p w:rsidRDefault="00757062" w:rsidP="00C06AA6" w:rsidR="00757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062" w:rsidP="00C06AA6" w:rsidR="00757062">
      <w:r>
        <w:separator/>
      </w:r>
    </w:p>
  </w:footnote>
  <w:footnote w:id="0" w:type="continuationSeparator">
    <w:p w:rsidRDefault="00757062" w:rsidP="00C06AA6" w:rsidR="00757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6083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2662A"/>
    <w:rsid w:val="0013778C"/>
    <w:rsid w:val="001437B2"/>
    <w:rsid w:val="00155B4B"/>
    <w:rsid w:val="00173F18"/>
    <w:rsid w:val="0018530D"/>
    <w:rsid w:val="0019532E"/>
    <w:rsid w:val="001A6083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7062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033C5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60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6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60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6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St-1141/2018</izvorni_sadrzaj>
    <derivirana_varijabla naziv="DomainObject.Predmet.OznakaBroj_1">St-1141/2018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&amp; WINE j.d.o.o. za ugostiteljstvo , trgovinu i usluge</izvorni_sadrzaj>
    <derivirana_varijabla naziv="DomainObject.Predmet.ProtustrankaFormated_1">  FOOD &amp; WINE j.d.o.o. za ugostiteljstvo , trgovinu i usluge</derivirana_varijabla>
  </DomainObject.Predmet.ProtustrankaFormated>
  <DomainObject.Predmet.ProtustrankaFormatedOIB>
    <izvorni_sadrzaj>  FOOD &amp; WINE j.d.o.o. za ugostiteljstvo , trgovinu i usluge, OIB 69630286446</izvorni_sadrzaj>
    <derivirana_varijabla naziv="DomainObject.Predmet.ProtustrankaFormatedOIB_1">  FOOD &amp; WINE j.d.o.o. za ugostiteljstvo , trgovinu i usluge, OIB 69630286446</derivirana_varijabla>
  </DomainObject.Predmet.ProtustrankaFormatedOIB>
  <DomainObject.Predmet.ProtustrankaFormatedWithAdress>
    <izvorni_sadrzaj> FOOD &amp; WINE j.d.o.o. za ugostiteljstvo , trgovinu i usluge, Eugena Kvaternika 3, 31551 Belišće</izvorni_sadrzaj>
    <derivirana_varijabla naziv="DomainObject.Predmet.ProtustrankaFormatedWithAdress_1"> FOOD &amp; WINE j.d.o.o. za ugostiteljstvo , trgovinu i usluge, Eugena Kvaternika 3, 31551 Belišće</derivirana_varijabla>
  </DomainObject.Predmet.ProtustrankaFormatedWithAdress>
  <DomainObject.Predmet.ProtustrankaFormatedWithAdressOIB>
    <izvorni_sadrzaj> FOOD &amp; WINE j.d.o.o. za ugostiteljstvo , trgovinu i usluge, OIB 69630286446, Eugena Kvaternika 3, 31551 Belišće</izvorni_sadrzaj>
    <derivirana_varijabla naziv="DomainObject.Predmet.ProtustrankaFormatedWithAdressOIB_1"> FOOD &amp; WINE j.d.o.o. za ugostiteljstvo , trgovinu i usluge, OIB 69630286446, Eugena Kvaternika 3, 31551 Belišće</derivirana_varijabla>
  </DomainObject.Predmet.ProtustrankaFormatedWithAdressOIB>
  <DomainObject.Predmet.ProtustrankaWithAdress>
    <izvorni_sadrzaj>FOOD &amp; WINE j.d.o.o. za ugostiteljstvo , trgovinu i usluge Eugena Kvaternika 3, 31551 Belišće</izvorni_sadrzaj>
    <derivirana_varijabla naziv="DomainObject.Predmet.ProtustrankaWithAdress_1">FOOD &amp; WINE j.d.o.o. za ugostiteljstvo , trgovinu i usluge Eugena Kvaternika 3, 31551 Belišće</derivirana_varijabla>
  </DomainObject.Predmet.ProtustrankaWithAdress>
  <DomainObject.Predmet.ProtustrankaWithAdressOIB>
    <izvorni_sadrzaj>FOOD &amp; WINE j.d.o.o. za ugostiteljstvo , trgovinu i usluge, OIB 69630286446, Eugena Kvaternika 3, 31551 Belišće</izvorni_sadrzaj>
    <derivirana_varijabla naziv="DomainObject.Predmet.ProtustrankaWithAdressOIB_1">FOOD &amp; WINE j.d.o.o. za ugostiteljstvo , trgovinu i usluge, OIB 69630286446, Eugena Kvaternika 3, 31551 Belišće</derivirana_varijabla>
  </DomainObject.Predmet.ProtustrankaWithAdressOIB>
  <DomainObject.Predmet.ProtustrankaNazivFormated>
    <izvorni_sadrzaj>FOOD &amp; WINE j.d.o.o. za ugostiteljstvo , trgovinu i usluge</izvorni_sadrzaj>
    <derivirana_varijabla naziv="DomainObject.Predmet.ProtustrankaNazivFormated_1">FOOD &amp; WINE j.d.o.o. za ugostiteljstvo , trgovinu i usluge</derivirana_varijabla>
  </DomainObject.Predmet.ProtustrankaNazivFormated>
  <DomainObject.Predmet.ProtustrankaNazivFormatedOIB>
    <izvorni_sadrzaj>FOOD &amp; WINE j.d.o.o. za ugostiteljstvo , trgovinu i usluge, OIB 69630286446</izvorni_sadrzaj>
    <derivirana_varijabla naziv="DomainObject.Predmet.ProtustrankaNazivFormatedOIB_1">FOOD &amp; WINE j.d.o.o. za ugostiteljstvo , trgovinu i usluge, OIB 69630286446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Ured Osijek</izvorni_sadrzaj>
    <derivirana_varijabla naziv="DomainObject.Predmet.StrankaFormated_1">  RH MF Porezna uprava Ured Osijek</derivirana_varijabla>
  </DomainObject.Predmet.StrankaFormated>
  <DomainObject.Predmet.StrankaFormatedOIB>
    <izvorni_sadrzaj>  RH MF Porezna uprava Ured Osijek, OIB 18683136487</izvorni_sadrzaj>
    <derivirana_varijabla naziv="DomainObject.Predmet.StrankaFormatedOIB_1">  RH MF Porezna uprava Ured Osijek, OIB 18683136487</derivirana_varijabla>
  </DomainObject.Predmet.StrankaFormatedOIB>
  <DomainObject.Predmet.StrankaFormatedWithAdress>
    <izvorni_sadrzaj> RH MF Porezna uprava Ured Osijek</izvorni_sadrzaj>
    <derivirana_varijabla naziv="DomainObject.Predmet.StrankaFormatedWithAdress_1"> RH MF Porezna uprava Ured Osijek</derivirana_varijabla>
  </DomainObject.Predmet.StrankaFormatedWithAdress>
  <DomainObject.Predmet.StrankaFormatedWithAdressOIB>
    <izvorni_sadrzaj> RH MF Porezna uprava Ured Osijek, OIB 18683136487</izvorni_sadrzaj>
    <derivirana_varijabla naziv="DomainObject.Predmet.StrankaFormatedWithAdressOIB_1"> RH MF Porezna uprava Ured Osijek, OIB 18683136487</derivirana_varijabla>
  </DomainObject.Predmet.StrankaFormatedWithAdressOIB>
  <DomainObject.Predmet.StrankaWithAdress>
    <izvorni_sadrzaj>RH MF Porezna uprava Ured Osijek </izvorni_sadrzaj>
    <derivirana_varijabla naziv="DomainObject.Predmet.StrankaWithAdress_1">RH MF Porezna uprava Ured Osijek </derivirana_varijabla>
  </DomainObject.Predmet.StrankaWithAdress>
  <DomainObject.Predmet.StrankaWithAdressOIB>
    <izvorni_sadrzaj>RH MF Porezna uprava Ured Osijek, OIB 18683136487</izvorni_sadrzaj>
    <derivirana_varijabla naziv="DomainObject.Predmet.StrankaWithAdressOIB_1">RH MF Porezna uprava Ured Osijek, OIB 18683136487</derivirana_varijabla>
  </DomainObject.Predmet.StrankaWithAdressOIB>
  <DomainObject.Predmet.StrankaNazivFormated>
    <izvorni_sadrzaj>RH MF Porezna uprava Ured Osijek</izvorni_sadrzaj>
    <derivirana_varijabla naziv="DomainObject.Predmet.StrankaNazivFormated_1">RH MF Porezna uprava Ured Osijek</derivirana_varijabla>
  </DomainObject.Predmet.StrankaNazivFormated>
  <DomainObject.Predmet.StrankaNazivFormatedOIB>
    <izvorni_sadrzaj>RH MF Porezna uprava Ured Osijek, OIB 18683136487</izvorni_sadrzaj>
    <derivirana_varijabla naziv="DomainObject.Predmet.StrankaNazivFormatedOIB_1">RH MF Porezna uprava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Ured Osijek</item>
    </izvorni_sadrzaj>
    <derivirana_varijabla naziv="DomainObject.Predmet.StrankaListFormated_1">
      <item>RH MF Porezna uprava Ured Osijek</item>
    </derivirana_varijabla>
  </DomainObject.Predmet.StrankaListFormated>
  <DomainObject.Predmet.StrankaListFormatedOIB>
    <izvorni_sadrzaj>
      <item>RH MF Porezna uprava Ured Osijek, OIB 18683136487</item>
    </izvorni_sadrzaj>
    <derivirana_varijabla naziv="DomainObject.Predmet.StrankaListFormatedOIB_1">
      <item>RH MF Porezna uprava Ured Osijek, OIB 18683136487</item>
    </derivirana_varijabla>
  </DomainObject.Predmet.StrankaListFormatedOIB>
  <DomainObject.Predmet.StrankaListFormatedWithAdress>
    <izvorni_sadrzaj>
      <item>RH MF Porezna uprava Ured Osijek</item>
    </izvorni_sadrzaj>
    <derivirana_varijabla naziv="DomainObject.Predmet.StrankaListFormatedWithAdress_1">
      <item>RH MF Porezna uprava Ured Osijek</item>
    </derivirana_varijabla>
  </DomainObject.Predmet.StrankaListFormatedWithAdress>
  <DomainObject.Predmet.StrankaListFormatedWithAdressOIB>
    <izvorni_sadrzaj>
      <item>RH MF Porezna uprava Ured Osijek, OIB 18683136487</item>
    </izvorni_sadrzaj>
    <derivirana_varijabla naziv="DomainObject.Predmet.StrankaListFormatedWithAdressOIB_1">
      <item>RH MF Porezna uprava Ured Osijek, OIB 18683136487</item>
    </derivirana_varijabla>
  </DomainObject.Predmet.StrankaListFormatedWithAdressOIB>
  <DomainObject.Predmet.StrankaListNazivFormated>
    <izvorni_sadrzaj>
      <item>RH MF Porezna uprava Ured Osijek</item>
    </izvorni_sadrzaj>
    <derivirana_varijabla naziv="DomainObject.Predmet.StrankaListNazivFormated_1">
      <item>RH MF Porezna uprava Ured Osijek</item>
    </derivirana_varijabla>
  </DomainObject.Predmet.StrankaListNazivFormated>
  <DomainObject.Predmet.StrankaListNazivFormatedOIB>
    <izvorni_sadrzaj>
      <item>RH MF Porezna uprava Ured Osijek, OIB 18683136487</item>
    </izvorni_sadrzaj>
    <derivirana_varijabla naziv="DomainObject.Predmet.StrankaListNazivFormatedOIB_1">
      <item>RH MF Porezna uprava Ured Osijek, OIB 18683136487</item>
    </derivirana_varijabla>
  </DomainObject.Predmet.StrankaListNazivFormatedOIB>
  <DomainObject.Predmet.ProtuStrankaListFormated>
    <izvorni_sadrzaj>
      <item>FOOD &amp; WINE j.d.o.o. za ugostiteljstvo , trgovinu i usluge</item>
    </izvorni_sadrzaj>
    <derivirana_varijabla naziv="DomainObject.Predmet.ProtuStrankaListFormated_1">
      <item>FOOD &amp; WINE j.d.o.o. za ugostiteljstvo , trgovinu i usluge</item>
    </derivirana_varijabla>
  </DomainObject.Predmet.ProtuStrankaListFormated>
  <DomainObject.Predmet.ProtuStrankaListFormatedOIB>
    <izvorni_sadrzaj>
      <item>FOOD &amp; WINE j.d.o.o. za ugostiteljstvo , trgovinu i usluge, OIB 69630286446</item>
    </izvorni_sadrzaj>
    <derivirana_varijabla naziv="DomainObject.Predmet.ProtuStrankaListFormatedOIB_1">
      <item>FOOD &amp; WINE j.d.o.o. za ugostiteljstvo , trgovinu i usluge, OIB 69630286446</item>
    </derivirana_varijabla>
  </DomainObject.Predmet.ProtuStrankaListFormatedOIB>
  <DomainObject.Predmet.ProtuStrankaListFormatedWithAdress>
    <izvorni_sadrzaj>
      <item>FOOD &amp; WINE j.d.o.o. za ugostiteljstvo , trgovinu i usluge, Eugena Kvaternika 3, 31551 Belišće</item>
    </izvorni_sadrzaj>
    <derivirana_varijabla naziv="DomainObject.Predmet.ProtuStrankaListFormatedWithAdress_1">
      <item>FOOD &amp; WINE j.d.o.o. za ugostiteljstvo , trgovinu i usluge, Eugena Kvaternika 3, 31551 Belišće</item>
    </derivirana_varijabla>
  </DomainObject.Predmet.ProtuStrankaListFormatedWithAdress>
  <DomainObject.Predmet.ProtuStrankaListFormatedWithAdressOIB>
    <izvorni_sadrzaj>
      <item>FOOD &amp; WINE j.d.o.o. za ugostiteljstvo , trgovinu i usluge, OIB 69630286446, Eugena Kvaternika 3, 31551 Belišće</item>
    </izvorni_sadrzaj>
    <derivirana_varijabla naziv="DomainObject.Predmet.ProtuStrankaListFormatedWithAdressOIB_1">
      <item>FOOD &amp; WINE j.d.o.o. za ugostiteljstvo , trgovinu i usluge, OIB 69630286446, Eugena Kvaternika 3, 31551 Belišće</item>
    </derivirana_varijabla>
  </DomainObject.Predmet.ProtuStrankaListFormatedWithAdressOIB>
  <DomainObject.Predmet.ProtuStrankaListNazivFormated>
    <izvorni_sadrzaj>
      <item>FOOD &amp; WINE j.d.o.o. za ugostiteljstvo , trgovinu i usluge</item>
    </izvorni_sadrzaj>
    <derivirana_varijabla naziv="DomainObject.Predmet.ProtuStrankaListNazivFormated_1">
      <item>FOOD &amp; WINE j.d.o.o. za ugostiteljstvo , trgovinu i usluge</item>
    </derivirana_varijabla>
  </DomainObject.Predmet.ProtuStrankaListNazivFormated>
  <DomainObject.Predmet.ProtuStrankaListNazivFormatedOIB>
    <izvorni_sadrzaj>
      <item>FOOD &amp; WINE j.d.o.o. za ugostiteljstvo , trgovinu i usluge, OIB 69630286446</item>
    </izvorni_sadrzaj>
    <derivirana_varijabla naziv="DomainObject.Predmet.ProtuStrankaListNazivFormatedOIB_1">
      <item>FOOD &amp; WINE j.d.o.o. za ugostiteljstvo , trgovinu i usluge, OIB 69630286446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Ured Osijek</izvorni_sadrzaj>
    <derivirana_varijabla naziv="DomainObject.Predmet.StrankaIDrugi_1">RH MF Porezna uprava Ured Osijek</derivirana_varijabla>
  </DomainObject.Predmet.StrankaIDrugi>
  <DomainObject.Predmet.ProtustrankaIDrugi>
    <izvorni_sadrzaj>FOOD &amp; WINE j.d.o.o. za ugostiteljstvo , trgovinu i usluge</izvorni_sadrzaj>
    <derivirana_varijabla naziv="DomainObject.Predmet.ProtustrankaIDrugi_1">FOOD &amp; WINE j.d.o.o. za ugostiteljstvo , trgovinu i usluge</derivirana_varijabla>
  </DomainObject.Predmet.ProtustrankaIDrugi>
  <DomainObject.Predmet.StrankaIDrugiAdressOIB>
    <izvorni_sadrzaj>RH MF Porezna uprava Ured Osijek, OIB 18683136487</izvorni_sadrzaj>
    <derivirana_varijabla naziv="DomainObject.Predmet.StrankaIDrugiAdressOIB_1">RH MF Porezna uprava Ured Osijek, OIB 18683136487</derivirana_varijabla>
  </DomainObject.Predmet.StrankaIDrugiAdressOIB>
  <DomainObject.Predmet.ProtustrankaIDrugiAdressOIB>
    <izvorni_sadrzaj>FOOD &amp; WINE j.d.o.o. za ugostiteljstvo , trgovinu i usluge, OIB 69630286446, Eugena Kvaternika 3, 31551 Belišće</izvorni_sadrzaj>
    <derivirana_varijabla naziv="DomainObject.Predmet.ProtustrankaIDrugiAdressOIB_1">FOOD &amp; WINE j.d.o.o. za ugostiteljstvo , trgovinu i usluge, OIB 69630286446, Eugena Kvaternika 3,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&amp; WINE j.d.o.o. za ugostiteljstvo , trgovinu i usluge</item>
      <item>RH MF Porezna uprava Ured Osijek</item>
    </izvorni_sadrzaj>
    <derivirana_varijabla naziv="DomainObject.Predmet.SudioniciListNaziv_1">
      <item>FOOD &amp; WINE j.d.o.o. za ugostiteljstvo , trgovinu i usluge</item>
      <item>RH MF Porezna uprava Ured Osijek</item>
    </derivirana_varijabla>
  </DomainObject.Predmet.SudioniciListNaziv>
  <DomainObject.Predmet.SudioniciListAdressOIB>
    <izvorni_sadrzaj>
      <item>FOOD &amp; WINE j.d.o.o. za ugostiteljstvo , trgovinu i usluge, OIB 69630286446, Eugena Kvaternika 3,31551 Belišće</item>
      <item>RH MF Porezna uprava Ured Osijek, OIB 18683136487</item>
    </izvorni_sadrzaj>
    <derivirana_varijabla naziv="DomainObject.Predmet.SudioniciListAdressOIB_1">
      <item>FOOD &amp; WINE j.d.o.o. za ugostiteljstvo , trgovinu i usluge, OIB 69630286446, Eugena Kvaternika 3,31551 Belišće</item>
      <item>RH MF Porezna uprava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69630286446</item>
      <item>, OIB 18683136487</item>
    </izvorni_sadrzaj>
    <derivirana_varijabla naziv="DomainObject.Predmet.SudioniciListNazivOIB_1">
      <item>, OIB 69630286446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5B891-BC0C-4B42-80A3-81ECEA37B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927</properties:Words>
  <properties:Characters>4863</properties:Characters>
  <properties:Lines>156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2018-06-12T06:37:00Z</dcterms:created>
  <dc:creator>Korisnik</dc:creator>
  <cp:lastModifiedBy>Danijela Sekulić</cp:lastModifiedBy>
  <cp:lastPrinted>2018-09-20T07:26:00Z</cp:lastPrinted>
  <dcterms:modified xmlns:xsi="http://www.w3.org/2001/XMLSchema-instance" xsi:type="dcterms:W3CDTF">2018-09-20T07:28:00Z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