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21aa" w14:paraId="ce721aa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343B6">
        <w:t>136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343B6">
        <w:t>DOBRA STVAR d.o.o.</w:t>
      </w:r>
      <w:r w:rsidR="00F343B6" w:rsidRPr="000539FB">
        <w:t xml:space="preserve">, </w:t>
      </w:r>
      <w:r w:rsidR="00F343B6">
        <w:t>Zadar</w:t>
      </w:r>
      <w:r w:rsidR="00F343B6" w:rsidRPr="000539FB">
        <w:t xml:space="preserve">, </w:t>
      </w:r>
      <w:r w:rsidR="00F343B6">
        <w:t>Andrije Kačića Miošića 24 A</w:t>
      </w:r>
      <w:r w:rsidR="00F343B6" w:rsidRPr="000539FB">
        <w:t xml:space="preserve">, OIB: </w:t>
      </w:r>
      <w:r w:rsidR="00F343B6">
        <w:t>33298675677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F343B6">
        <w:t>Anastaziu Bajlu iz Zadra</w:t>
      </w:r>
      <w:r>
        <w:t xml:space="preserve">,  </w:t>
      </w:r>
      <w:r w:rsidR="0046324A">
        <w:t>11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5E92">
        <w:rPr>
          <w:b/>
        </w:rPr>
        <w:t>29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6324A">
        <w:rPr>
          <w:b/>
        </w:rPr>
        <w:t>10</w:t>
      </w:r>
      <w:r w:rsidR="00DF0E12">
        <w:rPr>
          <w:b/>
        </w:rPr>
        <w:t>,</w:t>
      </w:r>
      <w:r w:rsidR="0046324A">
        <w:rPr>
          <w:b/>
        </w:rPr>
        <w:t>20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F343B6">
        <w:t>Anastazio Bajlo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F343B6">
        <w:t>Anastazio Bajlo iz 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DC012D">
        <w:t xml:space="preserve">dužnikom </w:t>
      </w:r>
      <w:r w:rsidR="00F343B6">
        <w:t>DOBRA STVAR d.o.o.</w:t>
      </w:r>
      <w:r w:rsidR="00F343B6" w:rsidRPr="000539FB">
        <w:t xml:space="preserve">, </w:t>
      </w:r>
      <w:r w:rsidR="00F343B6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F343B6">
        <w:t>18</w:t>
      </w:r>
      <w:r>
        <w:t xml:space="preserve">. </w:t>
      </w:r>
      <w:r w:rsidR="00E35E92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F343B6">
        <w:t>120</w:t>
      </w:r>
      <w:r w:rsidRPr="006A6907">
        <w:t xml:space="preserve"> dana u iznosu od </w:t>
      </w:r>
      <w:r w:rsidR="00F343B6">
        <w:t>8</w:t>
      </w:r>
      <w:r w:rsidR="007263AB">
        <w:t>.</w:t>
      </w:r>
      <w:r w:rsidR="00F343B6">
        <w:t>359</w:t>
      </w:r>
      <w:r w:rsidR="007263AB">
        <w:t>,</w:t>
      </w:r>
      <w:r w:rsidR="00F343B6">
        <w:t>02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F343B6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46324A">
        <w:t>11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8707B7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343B6">
        <w:t>Anastazio Bajlo iz Zadra</w:t>
      </w:r>
      <w:r w:rsidR="00F343B6" w:rsidRPr="0010055C">
        <w:t xml:space="preserve">, </w:t>
      </w:r>
      <w:r w:rsidR="00F343B6">
        <w:t>Andrije Kačića Miošića 4</w:t>
      </w:r>
      <w:r w:rsidR="007263AB" w:rsidRPr="0010055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707B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E0AA6">
      <w:t>136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B6F96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324A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07B7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8350B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A7C6A"/>
    <w:rsid w:val="00DC012D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0AA6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343B6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STVAR d.o.o. za trgovinu i usluge</izvorni_sadrzaj>
    <derivirana_varijabla naziv="DomainObject.Predmet.ProtustrankaFormated_1">  DOBRA STVAR d.o.o. za trgovinu i usluge</derivirana_varijabla>
  </DomainObject.Predmet.ProtustrankaFormated>
  <DomainObject.Predmet.ProtustrankaFormatedOIB>
    <izvorni_sadrzaj>  DOBRA STVAR d.o.o. za trgovinu i usluge, OIB 33298675677</izvorni_sadrzaj>
    <derivirana_varijabla naziv="DomainObject.Predmet.ProtustrankaFormatedOIB_1">  DOBRA STVAR d.o.o. za trgovinu i usluge, OIB 33298675677</derivirana_varijabla>
  </DomainObject.Predmet.ProtustrankaFormatedOIB>
  <DomainObject.Predmet.ProtustrankaFormatedWithAdress>
    <izvorni_sadrzaj> DOBRA STVAR d.o.o. za trgovinu i usluge, Andrije Kačića Miošića 24/A, 23000 Zadar</izvorni_sadrzaj>
    <derivirana_varijabla naziv="DomainObject.Predmet.ProtustrankaFormatedWithAdress_1"> DOBRA STVAR d.o.o. za trgovinu i usluge, Andrije Kačića Miošića 24/A, 23000 Zadar</derivirana_varijabla>
  </DomainObject.Predmet.ProtustrankaFormatedWithAdress>
  <DomainObject.Predmet.ProtustrankaFormatedWithAdressOIB>
    <izvorni_sadrzaj> DOBRA STVAR d.o.o. za trgovinu i usluge, OIB 33298675677, Andrije Kačića Miošića 24/A, 23000 Zadar</izvorni_sadrzaj>
    <derivirana_varijabla naziv="DomainObject.Predmet.ProtustrankaFormatedWithAdressOIB_1"> DOBRA STVAR d.o.o. za trgovinu i usluge, OIB 33298675677, Andrije Kačića Miošića 24/A, 23000 Zadar</derivirana_varijabla>
  </DomainObject.Predmet.ProtustrankaFormatedWithAdressOIB>
  <DomainObject.Predmet.ProtustrankaWithAdress>
    <izvorni_sadrzaj>DOBRA STVAR d.o.o. za trgovinu i usluge Andrije Kačića Miošića 24/A, 23000 Zadar</izvorni_sadrzaj>
    <derivirana_varijabla naziv="DomainObject.Predmet.ProtustrankaWithAdress_1">DOBRA STVAR d.o.o. za trgovinu i usluge Andrije Kačića Miošića 24/A, 23000 Zadar</derivirana_varijabla>
  </DomainObject.Predmet.ProtustrankaWithAdress>
  <DomainObject.Predmet.ProtustrankaWithAdressOIB>
    <izvorni_sadrzaj>DOBRA STVAR d.o.o. za trgovinu i usluge, OIB 33298675677, Andrije Kačića Miošića 24/A, 23000 Zadar</izvorni_sadrzaj>
    <derivirana_varijabla naziv="DomainObject.Predmet.ProtustrankaWithAdressOIB_1">DOBRA STVAR d.o.o. za trgovinu i usluge, OIB 33298675677, Andrije Kačića Miošića 24/A, 23000 Zadar</derivirana_varijabla>
  </DomainObject.Predmet.ProtustrankaWithAdressOIB>
  <DomainObject.Predmet.ProtustrankaNazivFormated>
    <izvorni_sadrzaj>DOBRA STVAR d.o.o. za trgovinu i usluge</izvorni_sadrzaj>
    <derivirana_varijabla naziv="DomainObject.Predmet.ProtustrankaNazivFormated_1">DOBRA STVAR d.o.o. za trgovinu i usluge</derivirana_varijabla>
  </DomainObject.Predmet.ProtustrankaNazivFormated>
  <DomainObject.Predmet.ProtustrankaNazivFormatedOIB>
    <izvorni_sadrzaj>DOBRA STVAR d.o.o. za trgovinu i usluge, OIB 33298675677</izvorni_sadrzaj>
    <derivirana_varijabla naziv="DomainObject.Predmet.ProtustrankaNazivFormatedOIB_1">DOBRA STVAR d.o.o. za trgovinu i usluge, OIB 33298675677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8359.02</izvorni_sadrzaj>
    <derivirana_varijabla naziv="DomainObject.Predmet.TrenutnaVrijednost_1">8359.02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DOBRA STVAR d.o.o. za trgovinu i usluge</item>
    </izvorni_sadrzaj>
    <derivirana_varijabla naziv="DomainObject.Predmet.ProtuStrankaListFormated_1">
      <item>DOBRA STVAR d.o.o. za trgovinu i usluge</item>
    </derivirana_varijabla>
  </DomainObject.Predmet.ProtuStrankaListFormated>
  <DomainObject.Predmet.ProtuStrankaListFormatedOIB>
    <izvorni_sadrzaj>
      <item>DOBRA STVAR d.o.o. za trgovinu i usluge, OIB 33298675677</item>
    </izvorni_sadrzaj>
    <derivirana_varijabla naziv="DomainObject.Predmet.ProtuStrankaListFormatedOIB_1">
      <item>DOBRA STVAR d.o.o. za trgovinu i usluge, OIB 33298675677</item>
    </derivirana_varijabla>
  </DomainObject.Predmet.ProtuStrankaListFormatedOIB>
  <DomainObject.Predmet.ProtuStrankaListFormatedWithAdress>
    <izvorni_sadrzaj>
      <item>DOBRA STVAR d.o.o. za trgovinu i usluge, Andrije Kačića Miošića 24/A, 23000 Zadar</item>
    </izvorni_sadrzaj>
    <derivirana_varijabla naziv="DomainObject.Predmet.ProtuStrankaListFormatedWithAdress_1">
      <item>DOBRA STVAR d.o.o. za trgovinu i usluge, Andrije Kačića Miošića 24/A, 23000 Zadar</item>
    </derivirana_varijabla>
  </DomainObject.Predmet.ProtuStrankaListFormatedWithAdress>
  <DomainObject.Predmet.ProtuStrankaListFormatedWithAdressOIB>
    <izvorni_sadrzaj>
      <item>DOBRA STVAR d.o.o. za trgovinu i usluge, OIB 33298675677, Andrije Kačića Miošića 24/A, 23000 Zadar</item>
    </izvorni_sadrzaj>
    <derivirana_varijabla naziv="DomainObject.Predmet.ProtuStrankaListFormatedWithAdressOIB_1">
      <item>DOBRA STVAR d.o.o. za trgovinu i usluge, OIB 33298675677, Andrije Kačića Miošića 24/A, 23000 Zadar</item>
    </derivirana_varijabla>
  </DomainObject.Predmet.ProtuStrankaListFormatedWithAdressOIB>
  <DomainObject.Predmet.ProtuStrankaListNazivFormated>
    <izvorni_sadrzaj>
      <item>DOBRA STVAR d.o.o. za trgovinu i usluge</item>
    </izvorni_sadrzaj>
    <derivirana_varijabla naziv="DomainObject.Predmet.ProtuStrankaListNazivFormated_1">
      <item>DOBRA STVAR d.o.o. za trgovinu i usluge</item>
    </derivirana_varijabla>
  </DomainObject.Predmet.ProtuStrankaListNazivFormated>
  <DomainObject.Predmet.ProtuStrankaListNazivFormatedOIB>
    <izvorni_sadrzaj>
      <item>DOBRA STVAR d.o.o. za trgovinu i usluge, OIB 33298675677</item>
    </izvorni_sadrzaj>
    <derivirana_varijabla naziv="DomainObject.Predmet.ProtuStrankaListNazivFormatedOIB_1">
      <item>DOBRA STVAR d.o.o. za trgovinu i usluge, OIB 33298675677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DOBRA STVAR d.o.o. za trgovinu i usluge</izvorni_sadrzaj>
    <derivirana_varijabla naziv="DomainObject.Predmet.ProtustrankaIDrugi_1">DOBRA STVAR d.o.o. za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DOBRA STVAR d.o.o. za trgovinu i usluge, OIB 33298675677, Andrije Kačića Miošića 24/A, 23000 Zadar</izvorni_sadrzaj>
    <derivirana_varijabla naziv="DomainObject.Predmet.ProtustrankaIDrugiAdressOIB_1">DOBRA STVAR d.o.o. za trgovinu i usluge, OIB 33298675677, Andrije Kačića Miošića 24/A,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DOBRA STVAR d.o.o. za trgovinu i usluge</item>
    </izvorni_sadrzaj>
    <derivirana_varijabla naziv="DomainObject.Predmet.SudioniciListNaziv_1">
      <item>Financijska agencija, Podružnica Zadar</item>
      <item>DOBRA STVAR d.o.o. za trgovinu i usluge</item>
    </derivirana_varijabla>
  </DomainObject.Predmet.SudioniciListNaziv>
  <DomainObject.Predmet.SudioniciListAdressOIB>
    <izvorni_sadrzaj>
      <item>Financijska agencija, Podružnica Zadar, OIB 85821130368</item>
      <item>DOBRA STVAR d.o.o. za trgovinu i usluge, OIB 33298675677, Andrije Kačića Miošića 24/A,23000 Zadar</item>
    </izvorni_sadrzaj>
    <derivirana_varijabla naziv="DomainObject.Predmet.SudioniciListAdressOIB_1">
      <item>Financijska agencija, Podružnica Zadar, OIB 85821130368</item>
      <item>DOBRA STVAR d.o.o. za trgovinu i usluge, OIB 33298675677, Andrije Kačića Miošića 24/A,23000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33298675677</item>
    </izvorni_sadrzaj>
    <derivirana_varijabla naziv="DomainObject.Predmet.SudioniciListNazivOIB_1">
      <item>, OIB 85821130368</item>
      <item>, OIB 33298675677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A326B-665D-4217-A91B-EA2B74C8B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2359</properties:Characters>
  <properties:Lines>72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2018-05-11T06:24:00Z</dcterms:created>
  <dc:creator>Administrator</dc:creator>
  <cp:lastModifiedBy>Ante Rubelj</cp:lastModifiedBy>
  <cp:lastPrinted>2018-05-11T09:16:00Z</cp:lastPrinted>
  <dcterms:modified xmlns:xsi="http://www.w3.org/2001/XMLSchema-instance" xsi:type="dcterms:W3CDTF">2018-05-11T09:16:00Z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(1St-136-18-4 -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