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e56e0" w14:paraId="30e56e0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81D9B">
        <w:rPr>
          <w:rFonts w:hAnsi="Times New Roman" w:ascii="Times New Roman"/>
          <w:noProof/>
          <w:lang w:eastAsia="hr-HR"/>
        </w:rPr>
        <w:t xml:space="preserve">  </w:t>
      </w:r>
      <w:r w:rsidR="00427920">
        <w:rPr>
          <w:rFonts w:hAnsi="Times New Roman" w:ascii="Times New Roman"/>
          <w:noProof/>
          <w:lang w:eastAsia="hr-HR"/>
        </w:rPr>
        <w:t xml:space="preserve">               </w:t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C9540C">
        <w:rPr>
          <w:rFonts w:hAnsi="Times New Roman" w:ascii="Times New Roman"/>
        </w:rPr>
        <w:t>5448</w:t>
      </w:r>
      <w:r w:rsidR="00F0636B">
        <w:rPr>
          <w:rFonts w:hAnsi="Times New Roman" w:ascii="Times New Roman"/>
        </w:rPr>
        <w:t>/1</w:t>
      </w:r>
      <w:r w:rsidR="00FF1C1C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E67F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427920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FF1C1C" w:rsidRPr="00FF1C1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</w:t>
      </w:r>
      <w:r w:rsidR="00C9540C">
        <w:rPr>
          <w:rFonts w:hAnsi="Times New Roman" w:ascii="Times New Roman"/>
        </w:rPr>
        <w:t xml:space="preserve"> </w:t>
      </w:r>
      <w:r w:rsidR="00C9540C" w:rsidRPr="00794065">
        <w:rPr>
          <w:rFonts w:hAnsi="Times New Roman" w:ascii="Times New Roman"/>
        </w:rPr>
        <w:t>IGRAČKE d.o.o. iz Zagreba, Vice Vukova 6, OIB: 49738883147, MBS: 080928862</w:t>
      </w:r>
      <w:r w:rsidR="00C9540C">
        <w:rPr>
          <w:rFonts w:hAnsi="Times New Roman" w:ascii="Times New Roman"/>
        </w:rPr>
        <w:t xml:space="preserve">, </w:t>
      </w:r>
      <w:r w:rsidR="007E0E5C">
        <w:rPr>
          <w:rFonts w:hAnsi="Times New Roman" w:ascii="Times New Roman"/>
        </w:rPr>
        <w:t xml:space="preserve">  </w:t>
      </w:r>
      <w:r w:rsidR="003E67F0">
        <w:rPr>
          <w:rFonts w:hAnsi="Times New Roman" w:ascii="Times New Roman"/>
        </w:rPr>
        <w:t xml:space="preserve">dana 02. svibnja </w:t>
      </w:r>
      <w:r w:rsidR="00900D3F">
        <w:rPr>
          <w:rFonts w:hAnsi="Times New Roman" w:ascii="Times New Roman"/>
        </w:rPr>
        <w:t>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="007E0E5C">
        <w:rPr>
          <w:rFonts w:hAnsi="Times New Roman" w:ascii="Times New Roman"/>
        </w:rPr>
        <w:t xml:space="preserve"> </w:t>
      </w:r>
      <w:r w:rsidR="00C9540C" w:rsidRPr="00794065">
        <w:rPr>
          <w:rFonts w:hAnsi="Times New Roman" w:ascii="Times New Roman"/>
        </w:rPr>
        <w:t>IGRAČKE d.o.o. iz Zagreba, Vice Vukova 6, OIB: 49738883147, MBS: 080928862</w:t>
      </w:r>
      <w:r w:rsidR="00C9540C">
        <w:rPr>
          <w:rFonts w:hAnsi="Times New Roman" w:ascii="Times New Roman"/>
        </w:rPr>
        <w:t xml:space="preserve">, </w:t>
      </w:r>
      <w:r w:rsidR="007E0E5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C9540C">
        <w:rPr>
          <w:rFonts w:hAnsi="Times New Roman" w:ascii="Times New Roman"/>
        </w:rPr>
        <w:t>544816</w:t>
      </w:r>
      <w:r w:rsidR="0068369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CE5188" w:rsidP="001725CA" w:rsidR="00CE5188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D6FCA">
        <w:rPr>
          <w:rFonts w:hAnsi="Times New Roman" w:ascii="Times New Roman"/>
        </w:rPr>
        <w:t>Potvrde Porezne uprave</w:t>
      </w:r>
      <w:r w:rsidR="00B61466">
        <w:rPr>
          <w:rFonts w:hAnsi="Times New Roman" w:ascii="Times New Roman"/>
        </w:rPr>
        <w:t>,</w:t>
      </w:r>
      <w:r w:rsidR="00E03734">
        <w:rPr>
          <w:rFonts w:hAnsi="Times New Roman" w:ascii="Times New Roman"/>
        </w:rPr>
        <w:t xml:space="preserve"> </w:t>
      </w:r>
      <w:r w:rsidR="00ED6FCA">
        <w:rPr>
          <w:rFonts w:hAnsi="Times New Roman" w:ascii="Times New Roman"/>
        </w:rPr>
        <w:t>koja</w:t>
      </w:r>
      <w:r w:rsidR="00B502D6">
        <w:rPr>
          <w:rFonts w:hAnsi="Times New Roman" w:ascii="Times New Roman"/>
        </w:rPr>
        <w:t xml:space="preserve"> </w:t>
      </w:r>
      <w:proofErr w:type="spellStart"/>
      <w:r w:rsidR="00B502D6">
        <w:rPr>
          <w:rFonts w:hAnsi="Times New Roman" w:ascii="Times New Roman"/>
        </w:rPr>
        <w:t>prileži</w:t>
      </w:r>
      <w:proofErr w:type="spellEnd"/>
      <w:r w:rsidR="00B502D6">
        <w:rPr>
          <w:rFonts w:hAnsi="Times New Roman" w:ascii="Times New Roman"/>
        </w:rPr>
        <w:t xml:space="preserve">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E67F0">
        <w:rPr>
          <w:rFonts w:hAnsi="Times New Roman" w:ascii="Times New Roman"/>
        </w:rPr>
        <w:t xml:space="preserve">Zagrebu, 02. svibnja </w:t>
      </w:r>
      <w:r w:rsidR="00900D3F">
        <w:rPr>
          <w:rFonts w:hAnsi="Times New Roman" w:ascii="Times New Roman"/>
        </w:rPr>
        <w:t xml:space="preserve"> 2017.</w:t>
      </w:r>
      <w:r w:rsidR="00427920">
        <w:rPr>
          <w:rFonts w:hAnsi="Times New Roman" w:ascii="Times New Roman"/>
        </w:rPr>
        <w:t xml:space="preserve"> </w:t>
      </w:r>
      <w:r w:rsidR="00900D3F">
        <w:rPr>
          <w:rFonts w:hAnsi="Times New Roman" w:ascii="Times New Roman"/>
        </w:rPr>
        <w:t>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7B53ED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427920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1725CA">
        <w:rPr>
          <w:rFonts w:hAnsi="Times New Roman" w:ascii="Times New Roman"/>
        </w:rPr>
        <w:t xml:space="preserve">OUKA O PRAVNOM LIJEKU: </w:t>
      </w:r>
    </w:p>
    <w:p w:rsidRDefault="001725CA" w:rsidP="00427920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071CE4" w:rsidP="00C81D9B" w:rsidR="00071CE4">
      <w:pPr>
        <w:rPr>
          <w:rFonts w:hAnsi="Times New Roman" w:ascii="Times New Roman"/>
        </w:rPr>
      </w:pPr>
    </w:p>
    <w:p w:rsidRDefault="00C81D9B" w:rsidP="00C81D9B" w:rsidR="00C81D9B">
      <w:pPr>
        <w:rPr>
          <w:rFonts w:hAnsi="Times New Roman" w:ascii="Times New Roman"/>
        </w:rPr>
      </w:pPr>
    </w:p>
    <w:p w:rsidRDefault="007B53ED" w:rsidP="007B53ED" w:rsidR="007B53ED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7B53ED" w:rsidP="007B53ED" w:rsidR="00C81D9B" w:rsidRPr="00C81D9B">
      <w:pPr>
        <w:pStyle w:val="Odlomakpopisa"/>
        <w:jc w:val="right"/>
        <w:rPr>
          <w:rFonts w:hAnsi="Times New Roman" w:ascii="Times New Roman"/>
        </w:rPr>
      </w:pPr>
      <w:r w:rsidRPr="007B53ED">
        <w:rPr>
          <w:rFonts w:hAnsi="Times New Roman" w:ascii="Times New Roman"/>
        </w:rPr>
        <w:t>Zlatka Plivelić</w:t>
      </w:r>
      <w:bookmarkStart w:name="_GoBack" w:id="0"/>
      <w:bookmarkEnd w:id="0"/>
      <w:r w:rsidR="00C81D9B">
        <w:rPr>
          <w:rFonts w:hAnsi="Times New Roman" w:ascii="Times New Roman"/>
        </w:rPr>
        <w:t xml:space="preserve"> </w:t>
      </w:r>
    </w:p>
    <w:sectPr w:rsidSect="00821309" w:rsidR="00C81D9B" w:rsidRPr="00C81D9B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D13" w:rsidP="00A83AC6" w:rsidR="00667D13">
      <w:r>
        <w:separator/>
      </w:r>
    </w:p>
  </w:endnote>
  <w:endnote w:id="0" w:type="continuationSeparator">
    <w:p w:rsidRDefault="00667D13" w:rsidP="00A83AC6" w:rsidR="00667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D13" w:rsidP="00A83AC6" w:rsidR="00667D13">
      <w:r>
        <w:separator/>
      </w:r>
    </w:p>
  </w:footnote>
  <w:footnote w:id="0" w:type="continuationSeparator">
    <w:p w:rsidRDefault="00667D13" w:rsidP="00A83AC6" w:rsidR="00667D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53ED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C9540C">
      <w:rPr>
        <w:rFonts w:hAnsi="Times New Roman" w:ascii="Times New Roman"/>
      </w:rPr>
      <w:t>5448</w:t>
    </w:r>
    <w:r w:rsidR="00267D56">
      <w:rPr>
        <w:rFonts w:hAnsi="Times New Roman" w:ascii="Times New Roman"/>
      </w:rPr>
      <w:t>/1</w:t>
    </w:r>
    <w:r w:rsidR="00FF1C1C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CB0A44"/>
    <w:multiLevelType w:val="hybridMultilevel"/>
    <w:tmpl w:val="B808B63C"/>
    <w:lvl w:tplc="ED962820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21D157D"/>
    <w:multiLevelType w:val="hybridMultilevel"/>
    <w:tmpl w:val="49F49CE2"/>
    <w:lvl w:tplc="67FC8AC6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71CE4"/>
    <w:rsid w:val="00072597"/>
    <w:rsid w:val="00091756"/>
    <w:rsid w:val="000E2398"/>
    <w:rsid w:val="001436A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91817"/>
    <w:rsid w:val="002D27D4"/>
    <w:rsid w:val="002E4C78"/>
    <w:rsid w:val="002F75B0"/>
    <w:rsid w:val="00354C62"/>
    <w:rsid w:val="003B5296"/>
    <w:rsid w:val="003B534B"/>
    <w:rsid w:val="003C25FE"/>
    <w:rsid w:val="003E67F0"/>
    <w:rsid w:val="00427920"/>
    <w:rsid w:val="00446A94"/>
    <w:rsid w:val="004475AF"/>
    <w:rsid w:val="00462914"/>
    <w:rsid w:val="004B5C11"/>
    <w:rsid w:val="004B797A"/>
    <w:rsid w:val="004C2A95"/>
    <w:rsid w:val="004D7CCC"/>
    <w:rsid w:val="004F571B"/>
    <w:rsid w:val="005151B2"/>
    <w:rsid w:val="00525DAC"/>
    <w:rsid w:val="005349D1"/>
    <w:rsid w:val="005363C9"/>
    <w:rsid w:val="00585AFA"/>
    <w:rsid w:val="005B1AD4"/>
    <w:rsid w:val="00622C1C"/>
    <w:rsid w:val="00665D5F"/>
    <w:rsid w:val="00667D13"/>
    <w:rsid w:val="0068369E"/>
    <w:rsid w:val="00687B21"/>
    <w:rsid w:val="006A451A"/>
    <w:rsid w:val="007035B4"/>
    <w:rsid w:val="00726CAA"/>
    <w:rsid w:val="0077109B"/>
    <w:rsid w:val="007B53ED"/>
    <w:rsid w:val="007C7F81"/>
    <w:rsid w:val="007E0E5C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B221E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21B4"/>
    <w:rsid w:val="00B0422D"/>
    <w:rsid w:val="00B0574A"/>
    <w:rsid w:val="00B1114A"/>
    <w:rsid w:val="00B46CF5"/>
    <w:rsid w:val="00B502D6"/>
    <w:rsid w:val="00B61466"/>
    <w:rsid w:val="00B87AEB"/>
    <w:rsid w:val="00B969B8"/>
    <w:rsid w:val="00BC41A7"/>
    <w:rsid w:val="00BC580B"/>
    <w:rsid w:val="00C048A6"/>
    <w:rsid w:val="00C3624C"/>
    <w:rsid w:val="00C73EA6"/>
    <w:rsid w:val="00C81D9B"/>
    <w:rsid w:val="00C9540C"/>
    <w:rsid w:val="00CA2AED"/>
    <w:rsid w:val="00CA4F2A"/>
    <w:rsid w:val="00CD43E1"/>
    <w:rsid w:val="00CE5188"/>
    <w:rsid w:val="00CF7AB9"/>
    <w:rsid w:val="00D301E4"/>
    <w:rsid w:val="00D83115"/>
    <w:rsid w:val="00DA515E"/>
    <w:rsid w:val="00DC1596"/>
    <w:rsid w:val="00DC30D9"/>
    <w:rsid w:val="00DE5A25"/>
    <w:rsid w:val="00E00E55"/>
    <w:rsid w:val="00E03734"/>
    <w:rsid w:val="00EB698B"/>
    <w:rsid w:val="00ED1D4D"/>
    <w:rsid w:val="00ED6FCA"/>
    <w:rsid w:val="00EE3454"/>
    <w:rsid w:val="00EE5FBB"/>
    <w:rsid w:val="00F0636B"/>
    <w:rsid w:val="00F33BE0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5448</izvorni_sadrzaj>
    <derivirana_varijabla naziv="DomainObject.Predmet.Broj_1">5448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St-5448/2016</izvorni_sadrzaj>
    <derivirana_varijabla naziv="DomainObject.Predmet.OznakaBroj_1">St-5448/2016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IGRAČKE d.o.o.</izvorni_sadrzaj>
    <derivirana_varijabla naziv="DomainObject.Predmet.ProtustrankaFormated_1">  IGRAČKE d.o.o.</derivirana_varijabla>
  </DomainObject.Predmet.ProtustrankaFormated>
  <DomainObject.Predmet.ProtustrankaFormatedOIB>
    <izvorni_sadrzaj>  IGRAČKE d.o.o., OIB 49738883147</izvorni_sadrzaj>
    <derivirana_varijabla naziv="DomainObject.Predmet.ProtustrankaFormatedOIB_1">  IGRAČKE d.o.o., OIB 49738883147</derivirana_varijabla>
  </DomainObject.Predmet.ProtustrankaFormatedOIB>
  <DomainObject.Predmet.ProtustrankaFormatedWithAdress>
    <izvorni_sadrzaj> IGRAČKE d.o.o., Vice Vukova 6, 10000 Zagreb</izvorni_sadrzaj>
    <derivirana_varijabla naziv="DomainObject.Predmet.ProtustrankaFormatedWithAdress_1"> IGRAČKE d.o.o., Vice Vukova 6, 10000 Zagreb</derivirana_varijabla>
  </DomainObject.Predmet.ProtustrankaFormatedWithAdress>
  <DomainObject.Predmet.ProtustrankaFormatedWithAdressOIB>
    <izvorni_sadrzaj> IGRAČKE d.o.o., OIB 49738883147, Vice Vukova 6, 10000 Zagreb</izvorni_sadrzaj>
    <derivirana_varijabla naziv="DomainObject.Predmet.ProtustrankaFormatedWithAdressOIB_1"> IGRAČKE d.o.o., OIB 49738883147, Vice Vukova 6, 10000 Zagreb</derivirana_varijabla>
  </DomainObject.Predmet.ProtustrankaFormatedWithAdressOIB>
  <DomainObject.Predmet.ProtustrankaWithAdress>
    <izvorni_sadrzaj>IGRAČKE d.o.o. Vice Vukova 6, 10000 Zagreb</izvorni_sadrzaj>
    <derivirana_varijabla naziv="DomainObject.Predmet.ProtustrankaWithAdress_1">IGRAČKE d.o.o. Vice Vukova 6, 10000 Zagreb</derivirana_varijabla>
  </DomainObject.Predmet.ProtustrankaWithAdress>
  <DomainObject.Predmet.ProtustrankaWithAdressOIB>
    <izvorni_sadrzaj>IGRAČKE d.o.o., OIB 49738883147, Vice Vukova 6, 10000 Zagreb</izvorni_sadrzaj>
    <derivirana_varijabla naziv="DomainObject.Predmet.ProtustrankaWithAdressOIB_1">IGRAČKE d.o.o., OIB 49738883147, Vice Vukova 6, 10000 Zagreb</derivirana_varijabla>
  </DomainObject.Predmet.ProtustrankaWithAdressOIB>
  <DomainObject.Predmet.ProtustrankaNazivFormated>
    <izvorni_sadrzaj>IGRAČKE d.o.o.</izvorni_sadrzaj>
    <derivirana_varijabla naziv="DomainObject.Predmet.ProtustrankaNazivFormated_1">IGRAČKE d.o.o.</derivirana_varijabla>
  </DomainObject.Predmet.ProtustrankaNazivFormated>
  <DomainObject.Predmet.ProtustrankaNazivFormatedOIB>
    <izvorni_sadrzaj>IGRAČKE d.o.o., OIB 49738883147</izvorni_sadrzaj>
    <derivirana_varijabla naziv="DomainObject.Predmet.ProtustrankaNazivFormatedOIB_1">IGRAČKE d.o.o., OIB 49738883147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IGRAČKE d.o.o.</item>
    </izvorni_sadrzaj>
    <derivirana_varijabla naziv="DomainObject.Predmet.ProtuStrankaListFormated_1">
      <item>IGRAČKE d.o.o.</item>
    </derivirana_varijabla>
  </DomainObject.Predmet.ProtuStrankaListFormated>
  <DomainObject.Predmet.ProtuStrankaListFormatedOIB>
    <izvorni_sadrzaj>
      <item>IGRAČKE d.o.o., OIB 49738883147</item>
    </izvorni_sadrzaj>
    <derivirana_varijabla naziv="DomainObject.Predmet.ProtuStrankaListFormatedOIB_1">
      <item>IGRAČKE d.o.o., OIB 49738883147</item>
    </derivirana_varijabla>
  </DomainObject.Predmet.ProtuStrankaListFormatedOIB>
  <DomainObject.Predmet.ProtuStrankaListFormatedWithAdress>
    <izvorni_sadrzaj>
      <item>IGRAČKE d.o.o., Vice Vukova 6, 10000 Zagreb</item>
    </izvorni_sadrzaj>
    <derivirana_varijabla naziv="DomainObject.Predmet.ProtuStrankaListFormatedWithAdress_1">
      <item>IGRAČKE d.o.o., Vice Vukova 6, 10000 Zagreb</item>
    </derivirana_varijabla>
  </DomainObject.Predmet.ProtuStrankaListFormatedWithAdress>
  <DomainObject.Predmet.ProtuStrankaListFormatedWithAdressOIB>
    <izvorni_sadrzaj>
      <item>IGRAČKE d.o.o., OIB 49738883147, Vice Vukova 6, 10000 Zagreb</item>
    </izvorni_sadrzaj>
    <derivirana_varijabla naziv="DomainObject.Predmet.ProtuStrankaListFormatedWithAdressOIB_1">
      <item>IGRAČKE d.o.o., OIB 49738883147, Vice Vukova 6, 10000 Zagreb</item>
    </derivirana_varijabla>
  </DomainObject.Predmet.ProtuStrankaListFormatedWithAdressOIB>
  <DomainObject.Predmet.ProtuStrankaListNazivFormated>
    <izvorni_sadrzaj>
      <item>IGRAČKE d.o.o.</item>
    </izvorni_sadrzaj>
    <derivirana_varijabla naziv="DomainObject.Predmet.ProtuStrankaListNazivFormated_1">
      <item>IGRAČKE d.o.o.</item>
    </derivirana_varijabla>
  </DomainObject.Predmet.ProtuStrankaListNazivFormated>
  <DomainObject.Predmet.ProtuStrankaListNazivFormatedOIB>
    <izvorni_sadrzaj>
      <item>IGRAČKE d.o.o., OIB 49738883147</item>
    </izvorni_sadrzaj>
    <derivirana_varijabla naziv="DomainObject.Predmet.ProtuStrankaListNazivFormatedOIB_1">
      <item>IGRAČKE d.o.o., OIB 49738883147</item>
    </derivirana_varijabla>
  </DomainObject.Predmet.ProtuStrankaListNazivFormatedOIB>
  <DomainObject.Predmet.OstaliListFormated>
    <izvorni_sadrzaj>
      <item>MATIJA ZADRAVEC</item>
    </izvorni_sadrzaj>
    <derivirana_varijabla naziv="DomainObject.Predmet.OstaliListFormated_1">
      <item>MATIJA ZADRAVEC</item>
    </derivirana_varijabla>
  </DomainObject.Predmet.OstaliListFormated>
  <DomainObject.Predmet.OstaliListFormatedOIB>
    <izvorni_sadrzaj>
      <item>MATIJA ZADRAVEC, OIB 61345392434</item>
    </izvorni_sadrzaj>
    <derivirana_varijabla naziv="DomainObject.Predmet.OstaliListFormatedOIB_1">
      <item>MATIJA ZADRAVEC, OIB 61345392434</item>
    </derivirana_varijabla>
  </DomainObject.Predmet.OstaliListFormatedOIB>
  <DomainObject.Predmet.OstaliListFormatedWithAdress>
    <izvorni_sadrzaj>
      <item>MATIJA ZADRAVEC, Zagrebačka cesta 147, 10000 Zagreb</item>
    </izvorni_sadrzaj>
    <derivirana_varijabla naziv="DomainObject.Predmet.OstaliListFormatedWithAdress_1">
      <item>MATIJA ZADRAVEC, Zagrebačka cesta 147, 10000 Zagreb</item>
    </derivirana_varijabla>
  </DomainObject.Predmet.OstaliListFormatedWithAdress>
  <DomainObject.Predmet.OstaliListFormatedWithAdressOIB>
    <izvorni_sadrzaj>
      <item>MATIJA ZADRAVEC, OIB 61345392434, Zagrebačka cesta 147, 10000 Zagreb</item>
    </izvorni_sadrzaj>
    <derivirana_varijabla naziv="DomainObject.Predmet.OstaliListFormatedWithAdressOIB_1">
      <item>MATIJA ZADRAVEC, OIB 61345392434, Zagrebačka cesta 147, 10000 Zagreb</item>
    </derivirana_varijabla>
  </DomainObject.Predmet.OstaliListFormatedWithAdressOIB>
  <DomainObject.Predmet.OstaliListNazivFormated>
    <izvorni_sadrzaj>
      <item>MATIJA ZADRAVEC</item>
    </izvorni_sadrzaj>
    <derivirana_varijabla naziv="DomainObject.Predmet.OstaliListNazivFormated_1">
      <item>MATIJA ZADRAVEC</item>
    </derivirana_varijabla>
  </DomainObject.Predmet.OstaliListNazivFormated>
  <DomainObject.Predmet.OstaliListNazivFormatedOIB>
    <izvorni_sadrzaj>
      <item>MATIJA ZADRAVEC, OIB 61345392434</item>
    </izvorni_sadrzaj>
    <derivirana_varijabla naziv="DomainObject.Predmet.OstaliListNazivFormatedOIB_1">
      <item>MATIJA ZADRAVEC, OIB 61345392434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IGRAČKE d.o.o.</izvorni_sadrzaj>
    <derivirana_varijabla naziv="DomainObject.Predmet.ProtustrankaIDrugi_1">IGRAČKE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IGRAČKE d.o.o., OIB 49738883147, Vice Vukova 6, 10000 Zagreb</izvorni_sadrzaj>
    <derivirana_varijabla naziv="DomainObject.Predmet.ProtustrankaIDrugiAdressOIB_1">IGRAČKE d.o.o., OIB 49738883147, Vice Vukova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IGRAČKE d.o.o.</item>
      <item>MATIJA ZADRAVEC</item>
    </izvorni_sadrzaj>
    <derivirana_varijabla naziv="DomainObject.Predmet.SudioniciListNaziv_1">
      <item>FINA Regionalni centar Zagreb</item>
      <item>IGRAČKE d.o.o.</item>
      <item>MATIJA ZADRAVEC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IGRAČKE d.o.o., OIB 49738883147, Vice Vukova 6,10000 Zagreb</item>
      <item>MATIJA ZADRAVEC, OIB 61345392434, Zagrebačka cesta 147,10000 Zagreb</item>
    </izvorni_sadrzaj>
    <derivirana_varijabla naziv="DomainObject.Predmet.SudioniciListAdressOIB_1">
      <item>FINA Regionalni centar Zagreb, OIB 85821130368, Trg svibanjskih žrtava 1995. br. 1,10000 Zagreb</item>
      <item>IGRAČKE d.o.o., OIB 49738883147, Vice Vukova 6,10000 Zagreb</item>
      <item>MATIJA ZADRAVEC, OIB 61345392434, Zagrebačka cesta 147,10000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49738883147</item>
      <item>, OIB 61345392434</item>
    </izvorni_sadrzaj>
    <derivirana_varijabla naziv="DomainObject.Predmet.SudioniciListNazivOIB_1">
      <item>, OIB 85821130368</item>
      <item>, OIB 49738883147</item>
      <item>, OIB 61345392434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0D353F-C606-4550-85EC-46F3A814E0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1919</properties:Characters>
  <properties:Lines>55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2017-05-02T07:32:00Z</dcterms:created>
  <dc:creator>Vesna Fundurulić Perišin</dc:creator>
  <cp:lastModifiedBy>Zlatka Plivelić</cp:lastModifiedBy>
  <cp:lastPrinted>2017-04-25T08:00:00Z</cp:lastPrinted>
  <dcterms:modified xmlns:xsi="http://www.w3.org/2001/XMLSchema-instance" xsi:type="dcterms:W3CDTF">2017-05-02T09:47:00Z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