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3944" w14:paraId="1bd3944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A2E27">
        <w:t>61</w:t>
      </w:r>
      <w:r w:rsidR="00DD2FAE">
        <w:t>4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DD2FAE" w:rsidRPr="00DD2FAE">
        <w:t>NATUS</w:t>
      </w:r>
      <w:r w:rsidR="00DD2FAE">
        <w:t xml:space="preserve"> d</w:t>
      </w:r>
      <w:r w:rsidR="00F40E15" w:rsidRPr="00F40E15">
        <w:t>.o.o.</w:t>
      </w:r>
      <w:r w:rsidR="001C0917">
        <w:t xml:space="preserve"> </w:t>
      </w:r>
      <w:r w:rsidR="00B51D17">
        <w:t xml:space="preserve">za </w:t>
      </w:r>
      <w:r w:rsidR="005F1C14">
        <w:t>proizvodnju, trgovinu i usluge</w:t>
      </w:r>
      <w:r w:rsidR="008D476C">
        <w:t xml:space="preserve"> iz</w:t>
      </w:r>
      <w:r w:rsidR="00B51D17">
        <w:t xml:space="preserve"> </w:t>
      </w:r>
      <w:r w:rsidR="006F4156">
        <w:t>Zagreb</w:t>
      </w:r>
      <w:r w:rsidR="008D476C">
        <w:t>a</w:t>
      </w:r>
      <w:r w:rsidR="001E0250">
        <w:t xml:space="preserve">, </w:t>
      </w:r>
      <w:r w:rsidR="004C7118">
        <w:t>Barčićeva</w:t>
      </w:r>
      <w:r w:rsidR="006F4156">
        <w:t xml:space="preserve"> ulica 17</w:t>
      </w:r>
      <w:r w:rsidR="00CA2E27">
        <w:t>, MBS:</w:t>
      </w:r>
      <w:r w:rsidR="006F4156">
        <w:t>080116850</w:t>
      </w:r>
      <w:r w:rsidR="004F22E9">
        <w:t>, OIB:</w:t>
      </w:r>
      <w:r w:rsidR="006F4156">
        <w:t>97856595898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CA2E27">
        <w:t>61</w:t>
      </w:r>
      <w:r w:rsidR="006F4156">
        <w:t>4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6F4156">
        <w:t>13</w:t>
      </w:r>
      <w:r w:rsidR="005330D7">
        <w:t>.</w:t>
      </w:r>
      <w:r w:rsidR="006F4156">
        <w:t>305</w:t>
      </w:r>
      <w:r w:rsidR="00894B3A">
        <w:t>,</w:t>
      </w:r>
      <w:r w:rsidR="006F4156">
        <w:t>78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6F4156">
        <w:t>Bert Parać</w:t>
      </w:r>
      <w:r w:rsidR="00B51D17">
        <w:t xml:space="preserve"> iz </w:t>
      </w:r>
      <w:r w:rsidR="005330D7">
        <w:t>Zagreb</w:t>
      </w:r>
      <w:r w:rsidR="00B51D17">
        <w:t xml:space="preserve">, </w:t>
      </w:r>
      <w:r w:rsidR="006F4156">
        <w:t>Laginjina 9</w:t>
      </w:r>
      <w:r w:rsidR="00B51D17">
        <w:t>, OIB</w:t>
      </w:r>
      <w:r w:rsidR="004F22E9">
        <w:t>:</w:t>
      </w:r>
      <w:r w:rsidR="006F4156">
        <w:t>93809996946</w:t>
      </w:r>
      <w:r w:rsidR="0044005D">
        <w:t>,</w:t>
      </w:r>
      <w:r w:rsidR="00CA2E27">
        <w:t xml:space="preserve"> </w:t>
      </w:r>
      <w:r w:rsidR="0044005D">
        <w:t>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8D476C">
        <w:t>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</w:t>
      </w:r>
      <w:r w:rsidR="00CA2E27">
        <w:t>om zastupniku</w:t>
      </w:r>
      <w:r>
        <w:t xml:space="preserve">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8D476C">
        <w:t>1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EC5" w:rsidR="00AA3EC5">
      <w:r>
        <w:separator/>
      </w:r>
    </w:p>
  </w:endnote>
  <w:endnote w:id="0" w:type="continuationSeparator">
    <w:p w:rsidRDefault="00AA3EC5" w:rsidR="00AA3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EC5" w:rsidR="00AA3EC5">
      <w:r>
        <w:separator/>
      </w:r>
    </w:p>
  </w:footnote>
  <w:footnote w:id="0" w:type="continuationSeparator">
    <w:p w:rsidRDefault="00AA3EC5" w:rsidR="00AA3E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E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23218"/>
    <w:rsid w:val="00036E64"/>
    <w:rsid w:val="000851C1"/>
    <w:rsid w:val="00094C37"/>
    <w:rsid w:val="000962D9"/>
    <w:rsid w:val="000A3F4D"/>
    <w:rsid w:val="000B75BC"/>
    <w:rsid w:val="000D75B0"/>
    <w:rsid w:val="000E0CF1"/>
    <w:rsid w:val="000F67EF"/>
    <w:rsid w:val="00174AFF"/>
    <w:rsid w:val="00185301"/>
    <w:rsid w:val="00185F6C"/>
    <w:rsid w:val="00190BCD"/>
    <w:rsid w:val="00193C5A"/>
    <w:rsid w:val="001C03CA"/>
    <w:rsid w:val="001C0917"/>
    <w:rsid w:val="001C5DAB"/>
    <w:rsid w:val="001D4605"/>
    <w:rsid w:val="001E0250"/>
    <w:rsid w:val="001E5E08"/>
    <w:rsid w:val="00217604"/>
    <w:rsid w:val="00231A6E"/>
    <w:rsid w:val="00252B2F"/>
    <w:rsid w:val="00257DF6"/>
    <w:rsid w:val="002838A7"/>
    <w:rsid w:val="002B5CD9"/>
    <w:rsid w:val="002C4144"/>
    <w:rsid w:val="002D4544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3422"/>
    <w:rsid w:val="004B6D41"/>
    <w:rsid w:val="004C7118"/>
    <w:rsid w:val="004F22E9"/>
    <w:rsid w:val="004F282D"/>
    <w:rsid w:val="005330D7"/>
    <w:rsid w:val="00575C1E"/>
    <w:rsid w:val="00593EA3"/>
    <w:rsid w:val="005A5BD3"/>
    <w:rsid w:val="005F1C14"/>
    <w:rsid w:val="00606F08"/>
    <w:rsid w:val="0061447E"/>
    <w:rsid w:val="006B5E06"/>
    <w:rsid w:val="006F4156"/>
    <w:rsid w:val="006F5F8D"/>
    <w:rsid w:val="00727371"/>
    <w:rsid w:val="00734020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94B3A"/>
    <w:rsid w:val="00897A9F"/>
    <w:rsid w:val="008A492B"/>
    <w:rsid w:val="008A524F"/>
    <w:rsid w:val="008B1708"/>
    <w:rsid w:val="008B4C8A"/>
    <w:rsid w:val="008D476C"/>
    <w:rsid w:val="009751CA"/>
    <w:rsid w:val="009D697C"/>
    <w:rsid w:val="009F6FD9"/>
    <w:rsid w:val="00A12401"/>
    <w:rsid w:val="00A165D2"/>
    <w:rsid w:val="00A40BA6"/>
    <w:rsid w:val="00A70C94"/>
    <w:rsid w:val="00AA3EC5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2163"/>
    <w:rsid w:val="00C171B8"/>
    <w:rsid w:val="00C31D03"/>
    <w:rsid w:val="00CA2E27"/>
    <w:rsid w:val="00CD4153"/>
    <w:rsid w:val="00CE507E"/>
    <w:rsid w:val="00D07FE1"/>
    <w:rsid w:val="00D5276D"/>
    <w:rsid w:val="00D7685C"/>
    <w:rsid w:val="00DD01C2"/>
    <w:rsid w:val="00DD2FAE"/>
    <w:rsid w:val="00DE2094"/>
    <w:rsid w:val="00E02C40"/>
    <w:rsid w:val="00E1588A"/>
    <w:rsid w:val="00E2385C"/>
    <w:rsid w:val="00E2720F"/>
    <w:rsid w:val="00E400C5"/>
    <w:rsid w:val="00E82CCC"/>
    <w:rsid w:val="00EA51AA"/>
    <w:rsid w:val="00EB01DD"/>
    <w:rsid w:val="00EB6605"/>
    <w:rsid w:val="00EC5193"/>
    <w:rsid w:val="00F016FE"/>
    <w:rsid w:val="00F143C3"/>
    <w:rsid w:val="00F40E15"/>
    <w:rsid w:val="00FA13EF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D52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76D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76D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76D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D52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76D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76D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76D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NATUS d.o.o. zastupanog po punomoćniku Bert Parać</izvorni_sadrzaj>
    <derivirana_varijabla naziv="DomainObject.Predmet.ProtustrankaFormated_1">  NATUS d.o.o. zastupanog po punomoćniku Bert Parać</derivirana_varijabla>
  </DomainObject.Predmet.ProtustrankaFormated>
  <DomainObject.Predmet.ProtustrankaFormatedOIB>
    <izvorni_sadrzaj>  NATUS d.o.o., OIB 97856595898 zastupanog po punomoćniku Bert Parać</izvorni_sadrzaj>
    <derivirana_varijabla naziv="DomainObject.Predmet.ProtustrankaFormatedOIB_1">  NATUS d.o.o., OIB 97856595898 zastupanog po punomoćniku Bert Parać</derivirana_varijabla>
  </DomainObject.Predmet.ProtustrankaFormatedOIB>
  <DomainObject.Predmet.ProtustrankaFormatedWithAdress>
    <izvorni_sadrzaj> NATUS d.o.o., Barčićeva ulica 17, 10000 Zagreb zastupanog po punomoćniku Bert Parać</izvorni_sadrzaj>
    <derivirana_varijabla naziv="DomainObject.Predmet.ProtustrankaFormatedWithAdress_1"> NATUS d.o.o., Barčićeva ulica 17, 10000 Zagreb zastupanog po punomoćniku Bert Parać</derivirana_varijabla>
  </DomainObject.Predmet.ProtustrankaFormatedWithAdress>
  <DomainObject.Predmet.ProtustrankaFormatedWithAdressOIB>
    <izvorni_sadrzaj> NATUS d.o.o., OIB 97856595898, Barčićeva ulica 17, 10000 Zagreb zastupanog po punomoćniku Bert Parać</izvorni_sadrzaj>
    <derivirana_varijabla naziv="DomainObject.Predmet.ProtustrankaFormatedWithAdressOIB_1"> NATUS d.o.o., OIB 97856595898, Barčićeva ulica 17, 10000 Zagreb zastupanog po punomoćniku Bert Parać</derivirana_varijabla>
  </DomainObject.Predmet.ProtustrankaFormatedWithAdressOIB>
  <DomainObject.Predmet.ProtustrankaWithAdress>
    <izvorni_sadrzaj>NATUS d.o.o. Barčićeva ulica 17, 10000 Zagreb</izvorni_sadrzaj>
    <derivirana_varijabla naziv="DomainObject.Predmet.ProtustrankaWithAdress_1">NATUS d.o.o. Barčićeva ulica 17, 10000 Zagreb</derivirana_varijabla>
  </DomainObject.Predmet.ProtustrankaWithAdress>
  <DomainObject.Predmet.ProtustrankaWithAdressOIB>
    <izvorni_sadrzaj>NATUS d.o.o., OIB 97856595898, Barčićeva ulica 17, 10000 Zagreb</izvorni_sadrzaj>
    <derivirana_varijabla naziv="DomainObject.Predmet.ProtustrankaWithAdressOIB_1">NATUS d.o.o., OIB 97856595898, Barčićeva ulica 17, 10000 Zagreb</derivirana_varijabla>
  </DomainObject.Predmet.ProtustrankaWithAdressOIB>
  <DomainObject.Predmet.ProtustrankaNazivFormated>
    <izvorni_sadrzaj>NATUS d.o.o.</izvorni_sadrzaj>
    <derivirana_varijabla naziv="DomainObject.Predmet.ProtustrankaNazivFormated_1">NATUS d.o.o.</derivirana_varijabla>
  </DomainObject.Predmet.ProtustrankaNazivFormated>
  <DomainObject.Predmet.ProtustrankaNazivFormatedOIB>
    <izvorni_sadrzaj>NATUS d.o.o., OIB 97856595898</izvorni_sadrzaj>
    <derivirana_varijabla naziv="DomainObject.Predmet.ProtustrankaNazivFormatedOIB_1">NATUS d.o.o., OIB 97856595898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NATUS d.o.o. zastupanog po punomoćniku Bert Parać</item>
    </izvorni_sadrzaj>
    <derivirana_varijabla naziv="DomainObject.Predmet.ProtuStrankaListFormated_1">
      <item>NATUS d.o.o. zastupanog po punomoćniku Bert Parać</item>
    </derivirana_varijabla>
  </DomainObject.Predmet.ProtuStrankaListFormated>
  <DomainObject.Predmet.ProtuStrankaListFormatedOIB>
    <izvorni_sadrzaj>
      <item>NATUS d.o.o., OIB 97856595898 zastupanog po punomoćniku Bert Parać</item>
    </izvorni_sadrzaj>
    <derivirana_varijabla naziv="DomainObject.Predmet.ProtuStrankaListFormatedOIB_1">
      <item>NATUS d.o.o., OIB 97856595898 zastupanog po punomoćniku Bert Parać</item>
    </derivirana_varijabla>
  </DomainObject.Predmet.ProtuStrankaListFormatedOIB>
  <DomainObject.Predmet.ProtuStrankaListFormatedWithAdress>
    <izvorni_sadrzaj>
      <item>NATUS d.o.o., Barčićeva ulica 17, 10000 Zagreb zastupanog po punomoćniku Bert Parać</item>
    </izvorni_sadrzaj>
    <derivirana_varijabla naziv="DomainObject.Predmet.ProtuStrankaListFormatedWithAdress_1">
      <item>NATUS d.o.o., Barčićeva ulica 17, 10000 Zagreb zastupanog po punomoćniku Bert Parać</item>
    </derivirana_varijabla>
  </DomainObject.Predmet.ProtuStrankaListFormatedWithAdress>
  <DomainObject.Predmet.ProtuStrankaListFormatedWithAdressOIB>
    <izvorni_sadrzaj>
      <item>NATUS d.o.o., OIB 97856595898, Barčićeva ulica 17, 10000 Zagreb zastupanog po punomoćniku Bert Parać</item>
    </izvorni_sadrzaj>
    <derivirana_varijabla naziv="DomainObject.Predmet.ProtuStrankaListFormatedWithAdressOIB_1">
      <item>NATUS d.o.o., OIB 97856595898, Barčićeva ulica 17, 10000 Zagreb zastupanog po punomoćniku Bert Parać</item>
    </derivirana_varijabla>
  </DomainObject.Predmet.ProtuStrankaListFormatedWithAdressOIB>
  <DomainObject.Predmet.ProtuStrankaListNazivFormated>
    <izvorni_sadrzaj>
      <item>NATUS d.o.o.</item>
    </izvorni_sadrzaj>
    <derivirana_varijabla naziv="DomainObject.Predmet.ProtuStrankaListNazivFormated_1">
      <item>NATUS d.o.o.</item>
    </derivirana_varijabla>
  </DomainObject.Predmet.ProtuStrankaListNazivFormated>
  <DomainObject.Predmet.ProtuStrankaListNazivFormatedOIB>
    <izvorni_sadrzaj>
      <item>NATUS d.o.o., OIB 97856595898</item>
    </izvorni_sadrzaj>
    <derivirana_varijabla naziv="DomainObject.Predmet.ProtuStrankaListNazivFormatedOIB_1">
      <item>NATUS d.o.o., OIB 97856595898</item>
    </derivirana_varijabla>
  </DomainObject.Predmet.ProtuStrankaListNazivFormatedOIB>
  <DomainObject.Predmet.OstaliListFormated>
    <izvorni_sadrzaj>
      <item>Bert Parać punomoćnik sudionika u postupku NATUS d.o.o.</item>
    </izvorni_sadrzaj>
    <derivirana_varijabla naziv="DomainObject.Predmet.OstaliListFormated_1">
      <item>Bert Parać punomoćnik sudionika u postupku NATUS d.o.o.</item>
    </derivirana_varijabla>
  </DomainObject.Predmet.OstaliListFormated>
  <DomainObject.Predmet.OstaliListFormatedOIB>
    <izvorni_sadrzaj>
      <item>Bert Parać, OIB 93809996946 punomoćnik sudionika u postupku NATUS d.o.o.</item>
    </izvorni_sadrzaj>
    <derivirana_varijabla naziv="DomainObject.Predmet.OstaliListFormatedOIB_1">
      <item>Bert Parać, OIB 93809996946 punomoćnik sudionika u postupku NATUS d.o.o.</item>
    </derivirana_varijabla>
  </DomainObject.Predmet.OstaliListFormatedOIB>
  <DomainObject.Predmet.OstaliListFormatedWithAdress>
    <izvorni_sadrzaj>
      <item>Bert Parać, Laginjina 9, 10000 Zagreb punomoćnik sudionika u postupku NATUS d.o.o.</item>
    </izvorni_sadrzaj>
    <derivirana_varijabla naziv="DomainObject.Predmet.OstaliListFormatedWithAdress_1">
      <item>Bert Parać, Laginjina 9, 10000 Zagreb punomoćnik sudionika u postupku NATUS d.o.o.</item>
    </derivirana_varijabla>
  </DomainObject.Predmet.OstaliListFormatedWithAdress>
  <DomainObject.Predmet.OstaliListFormatedWithAdressOIB>
    <izvorni_sadrzaj>
      <item>Bert Parać, OIB 93809996946, Laginjina 9, 10000 Zagreb punomoćnik sudionika u postupku NATUS d.o.o.</item>
    </izvorni_sadrzaj>
    <derivirana_varijabla naziv="DomainObject.Predmet.OstaliListFormatedWithAdressOIB_1">
      <item>Bert Parać, OIB 93809996946, Laginjina 9, 10000 Zagreb punomoćnik sudionika u postupku NATUS d.o.o.</item>
    </derivirana_varijabla>
  </DomainObject.Predmet.OstaliListFormatedWithAdressOIB>
  <DomainObject.Predmet.OstaliListNazivFormated>
    <izvorni_sadrzaj>
      <item>Bert Parać</item>
    </izvorni_sadrzaj>
    <derivirana_varijabla naziv="DomainObject.Predmet.OstaliListNazivFormated_1">
      <item>Bert Parać</item>
    </derivirana_varijabla>
  </DomainObject.Predmet.OstaliListNazivFormated>
  <DomainObject.Predmet.OstaliListNazivFormatedOIB>
    <izvorni_sadrzaj>
      <item>Bert Parać, OIB 93809996946</item>
    </izvorni_sadrzaj>
    <derivirana_varijabla naziv="DomainObject.Predmet.OstaliListNazivFormatedOIB_1">
      <item>Bert Parać, OIB 93809996946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NATUS d.o.o.</izvorni_sadrzaj>
    <derivirana_varijabla naziv="DomainObject.Predmet.ProtustrankaIDrugi_1">NATUS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NATUS d.o.o., OIB 97856595898, Barčićeva ulica 17, 10000 Zagreb</izvorni_sadrzaj>
    <derivirana_varijabla naziv="DomainObject.Predmet.ProtustrankaIDrugiAdressOIB_1">NATUS d.o.o., OIB 97856595898, Barčićeva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NATUS d.o.o.</item>
      <item>FINA Regionalni centar Zagreb</item>
      <item>Bert Parać</item>
    </izvorni_sadrzaj>
    <derivirana_varijabla naziv="DomainObject.Predmet.SudioniciListNaziv_1">
      <item>NATUS d.o.o.</item>
      <item>FINA Regionalni centar Zagreb</item>
      <item>Bert Parać</item>
    </derivirana_varijabla>
  </DomainObject.Predmet.SudioniciListNaziv>
  <DomainObject.Predmet.SudioniciListAdressOIB>
    <izvorni_sadrzaj>
      <item>NATUS d.o.o., OIB 97856595898, Barčićeva ulica 17,10000 Zagreb</item>
      <item>FINA Regionalni centar Zagreb, OIB 85821130368, Trg svibanjskih žrtava 1995. 1,10000 Zagreb</item>
      <item>Bert Parać, OIB 93809996946, Laginjina 9,10000 Zagreb</item>
    </izvorni_sadrzaj>
    <derivirana_varijabla naziv="DomainObject.Predmet.SudioniciListAdressOIB_1">
      <item>NATUS d.o.o., OIB 97856595898, Barčićeva ulica 17,10000 Zagreb</item>
      <item>FINA Regionalni centar Zagreb, OIB 85821130368, Trg svibanjskih žrtava 1995. 1,10000 Zagreb</item>
      <item>Bert Parać, OIB 93809996946, Laginjina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97856595898</item>
      <item>, OIB 85821130368</item>
      <item>, OIB 93809996946</item>
    </izvorni_sadrzaj>
    <derivirana_varijabla naziv="DomainObject.Predmet.SudioniciListNazivOIB_1">
      <item>, OIB 97856595898</item>
      <item>, OIB 85821130368</item>
      <item>, OIB 93809996946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303</properties:Words>
  <properties:Characters>1723</properties:Characters>
  <properties:Lines>51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2016-06-20T11:40:00Z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2016-06-21T09:33:00Z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