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436be" w14:paraId="be436be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proofErr w:type="spellStart"/>
      <w:r w:rsidR="009508A1">
        <w:t>2907</w:t>
      </w:r>
      <w:proofErr w:type="spellEnd"/>
      <w:r w:rsidR="009508A1">
        <w:t>/</w:t>
      </w:r>
      <w:proofErr w:type="spellStart"/>
      <w:r w:rsidR="009508A1">
        <w:t>2018</w:t>
      </w:r>
      <w:proofErr w:type="spellEnd"/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 xml:space="preserve">” broj </w:t>
      </w:r>
      <w:proofErr w:type="spellStart"/>
      <w:r w:rsidR="00CA1C2A">
        <w:t>71</w:t>
      </w:r>
      <w:proofErr w:type="spellEnd"/>
      <w:r w:rsidR="00CA1C2A">
        <w:t>/</w:t>
      </w:r>
      <w:proofErr w:type="spellStart"/>
      <w:r w:rsidR="00CA1C2A">
        <w:t>15</w:t>
      </w:r>
      <w:proofErr w:type="spellEnd"/>
      <w:r w:rsidR="006C325F">
        <w:t xml:space="preserve"> i </w:t>
      </w:r>
      <w:proofErr w:type="spellStart"/>
      <w:r w:rsidR="006C325F">
        <w:t>104</w:t>
      </w:r>
      <w:proofErr w:type="spellEnd"/>
      <w:r w:rsidR="006C325F">
        <w:t>/</w:t>
      </w:r>
      <w:proofErr w:type="spellStart"/>
      <w:r w:rsidR="006C325F">
        <w:t>17</w:t>
      </w:r>
      <w:proofErr w:type="spellEnd"/>
      <w:r w:rsidR="00CA1C2A">
        <w:t xml:space="preserve">, dalje: </w:t>
      </w:r>
      <w:proofErr w:type="spellStart"/>
      <w:r w:rsidR="00CA1C2A">
        <w:t>SZ</w:t>
      </w:r>
      <w:proofErr w:type="spellEnd"/>
      <w:r w:rsidR="00CA1C2A">
        <w:t xml:space="preserve">), dana </w:t>
      </w:r>
      <w:proofErr w:type="spellStart"/>
      <w:r w:rsidR="009508A1">
        <w:t>27</w:t>
      </w:r>
      <w:proofErr w:type="spellEnd"/>
      <w:r w:rsidR="009508A1">
        <w:t xml:space="preserve">. ožujka </w:t>
      </w:r>
      <w:proofErr w:type="spellStart"/>
      <w:r w:rsidR="0081330E">
        <w:t>2019</w:t>
      </w:r>
      <w:proofErr w:type="spellEnd"/>
      <w:r w:rsidR="0081330E">
        <w:t>.</w:t>
      </w:r>
      <w:r>
        <w:t>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0D3D7E" w:rsidR="000D3D7E">
      <w:pPr>
        <w:jc w:val="both"/>
      </w:pPr>
      <w:r>
        <w:t xml:space="preserve">I           Za dužnika </w:t>
      </w:r>
      <w:proofErr w:type="spellStart"/>
      <w:r w:rsidR="009508A1">
        <w:t>ADRIANA</w:t>
      </w:r>
      <w:proofErr w:type="spellEnd"/>
      <w:r w:rsidR="009508A1">
        <w:t xml:space="preserve"> LOGISTIKA d.o.o.</w:t>
      </w:r>
      <w:r w:rsidR="002547E9">
        <w:t xml:space="preserve">, </w:t>
      </w:r>
      <w:proofErr w:type="spellStart"/>
      <w:r w:rsidR="002547E9">
        <w:t>OIB</w:t>
      </w:r>
      <w:proofErr w:type="spellEnd"/>
      <w:r w:rsidR="002547E9">
        <w:t xml:space="preserve"> </w:t>
      </w:r>
      <w:proofErr w:type="spellStart"/>
      <w:r w:rsidR="009508A1">
        <w:t>27866445855</w:t>
      </w:r>
      <w:proofErr w:type="spellEnd"/>
      <w:r w:rsidR="002547E9">
        <w:t xml:space="preserve">, </w:t>
      </w:r>
      <w:r w:rsidR="00B53C00">
        <w:t>Zagreb</w:t>
      </w:r>
      <w:r w:rsidR="0043089F">
        <w:t xml:space="preserve">, </w:t>
      </w:r>
      <w:r w:rsidR="00B53C00" w:rsidRPr="00B53C00">
        <w:rPr>
          <w:color w:themeColor="text1" w:val="000000"/>
        </w:rPr>
        <w:t xml:space="preserve">Ilica </w:t>
      </w:r>
      <w:proofErr w:type="spellStart"/>
      <w:r w:rsidR="00B53C00" w:rsidRPr="00B53C00">
        <w:rPr>
          <w:color w:themeColor="text1" w:val="000000"/>
        </w:rPr>
        <w:t>435</w:t>
      </w:r>
      <w:proofErr w:type="spellEnd"/>
      <w:r w:rsidR="00B53C00" w:rsidRPr="00B53C00">
        <w:rPr>
          <w:color w:themeColor="text1" w:val="000000"/>
        </w:rPr>
        <w:t xml:space="preserve">. </w:t>
      </w:r>
    </w:p>
    <w:p w:rsidRDefault="00734BAD" w:rsidP="001A5D1F" w:rsidR="00734BAD">
      <w:pPr>
        <w:jc w:val="both"/>
      </w:pPr>
    </w:p>
    <w:p w:rsidRDefault="00361F1A" w:rsidP="00322A8D" w:rsidR="00361F1A">
      <w:pPr>
        <w:jc w:val="both"/>
      </w:pPr>
      <w:r>
        <w:t xml:space="preserve">II         Iznos duga evidentiran na temelju neizvršenih osnova za plaćanje je </w:t>
      </w:r>
      <w:proofErr w:type="spellStart"/>
      <w:r w:rsidR="00B53C00">
        <w:t>28.793</w:t>
      </w:r>
      <w:proofErr w:type="spellEnd"/>
      <w:r w:rsidR="00B53C00">
        <w:t>,</w:t>
      </w:r>
      <w:proofErr w:type="spellStart"/>
      <w:r w:rsidR="00B53C00">
        <w:t>40</w:t>
      </w:r>
      <w:proofErr w:type="spellEnd"/>
      <w:r w:rsidR="00522BDE">
        <w:t xml:space="preserve"> kn.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86355B" w:rsidP="0086355B" w:rsidR="002D6087">
      <w:pPr>
        <w:ind w:left="2124"/>
      </w:pPr>
      <w:r>
        <w:t xml:space="preserve">                       </w:t>
      </w:r>
      <w:r w:rsidR="00361F1A">
        <w:t xml:space="preserve">Zagreb, </w:t>
      </w:r>
      <w:proofErr w:type="spellStart"/>
      <w:r w:rsidR="00FF0BC2">
        <w:t>27</w:t>
      </w:r>
      <w:proofErr w:type="spellEnd"/>
      <w:r w:rsidR="00FF0BC2">
        <w:t>. ožujka</w:t>
      </w:r>
      <w:r w:rsidR="00E54353">
        <w:t xml:space="preserve"> </w:t>
      </w:r>
      <w:proofErr w:type="spellStart"/>
      <w:r w:rsidR="0081330E">
        <w:t>2019</w:t>
      </w:r>
      <w:proofErr w:type="spellEnd"/>
      <w:r w:rsidR="00361F1A">
        <w:t>.</w:t>
      </w:r>
    </w:p>
    <w:p w:rsidRDefault="00422F97" w:rsidP="00067856" w:rsidR="00451D82" w:rsidRPr="003D78D9">
      <w:pPr>
        <w:ind w:left="4956"/>
        <w:jc w:val="right"/>
      </w:pPr>
      <w:r>
        <w:tab/>
      </w:r>
      <w:r>
        <w:tab/>
      </w:r>
      <w:r>
        <w:tab/>
      </w:r>
      <w:r w:rsidR="000D4D4D">
        <w:t xml:space="preserve">                                         </w:t>
      </w:r>
      <w:r w:rsidR="00186133">
        <w:t xml:space="preserve">                                                                                        </w:t>
      </w:r>
      <w:r w:rsidR="00522BDE">
        <w:t xml:space="preserve">                                                                                        </w:t>
      </w:r>
      <w:r w:rsidR="00D81D5C">
        <w:t xml:space="preserve">                                                                                        </w:t>
      </w:r>
      <w:r w:rsidR="00701F29">
        <w:t xml:space="preserve">                                                                                        </w:t>
      </w:r>
      <w:r w:rsidR="00451D82">
        <w:t xml:space="preserve">                                                                                        </w:t>
      </w:r>
      <w:r w:rsidR="00451D82" w:rsidRPr="003D78D9">
        <w:t xml:space="preserve">SUDAC: </w:t>
      </w:r>
    </w:p>
    <w:p w:rsidRDefault="00451D82" w:rsidP="008026EF" w:rsidR="00451D82" w:rsidRPr="003D78D9">
      <w:pPr>
        <w:jc w:val="right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</w:t>
      </w:r>
    </w:p>
    <w:p w:rsidRDefault="008D26BB" w:rsidP="00F36893" w:rsidR="008D26BB">
      <w:pPr>
        <w:ind w:left="4248"/>
        <w:jc w:val="center"/>
      </w:pPr>
    </w:p>
    <w:p w:rsidRDefault="00B0404A" w:rsidP="00B0404A" w:rsidR="00B0404A" w:rsidRPr="003D78D9">
      <w:pPr>
        <w:jc w:val="both"/>
      </w:pPr>
    </w:p>
    <w:sectPr w:rsidSect="001D2443" w:rsidR="00B0404A" w:rsidRPr="003D78D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2A67" w:rsidR="00312A67">
      <w:r>
        <w:separator/>
      </w:r>
    </w:p>
  </w:endnote>
  <w:endnote w:id="0" w:type="continuationSeparator">
    <w:p w:rsidRDefault="00312A67" w:rsidR="00312A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2A67" w:rsidR="00312A67">
      <w:r>
        <w:separator/>
      </w:r>
    </w:p>
  </w:footnote>
  <w:footnote w:id="0" w:type="continuationSeparator">
    <w:p w:rsidRDefault="00312A67" w:rsidR="00312A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42E2" w:rsidR="00881D1D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36DC"/>
    <w:rsid w:val="00006E2C"/>
    <w:rsid w:val="00007717"/>
    <w:rsid w:val="000159BD"/>
    <w:rsid w:val="0002156E"/>
    <w:rsid w:val="00024785"/>
    <w:rsid w:val="000271AD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67856"/>
    <w:rsid w:val="00076CEA"/>
    <w:rsid w:val="000771E7"/>
    <w:rsid w:val="00083E56"/>
    <w:rsid w:val="00086650"/>
    <w:rsid w:val="000866FD"/>
    <w:rsid w:val="00087C90"/>
    <w:rsid w:val="00096B4E"/>
    <w:rsid w:val="000A2B7F"/>
    <w:rsid w:val="000A3ADF"/>
    <w:rsid w:val="000A6B7A"/>
    <w:rsid w:val="000A71F9"/>
    <w:rsid w:val="000A759B"/>
    <w:rsid w:val="000B1382"/>
    <w:rsid w:val="000C3DA1"/>
    <w:rsid w:val="000D3D7E"/>
    <w:rsid w:val="000D4D4D"/>
    <w:rsid w:val="000D5210"/>
    <w:rsid w:val="000D6E67"/>
    <w:rsid w:val="000E3FC7"/>
    <w:rsid w:val="000E6F6B"/>
    <w:rsid w:val="000F3AA1"/>
    <w:rsid w:val="000F52E1"/>
    <w:rsid w:val="000F6BA9"/>
    <w:rsid w:val="000F7AD4"/>
    <w:rsid w:val="00102BDC"/>
    <w:rsid w:val="001111AF"/>
    <w:rsid w:val="00113FB2"/>
    <w:rsid w:val="001154E0"/>
    <w:rsid w:val="00121C3F"/>
    <w:rsid w:val="0012404B"/>
    <w:rsid w:val="00125445"/>
    <w:rsid w:val="00126020"/>
    <w:rsid w:val="00131C65"/>
    <w:rsid w:val="00134DB3"/>
    <w:rsid w:val="001360D7"/>
    <w:rsid w:val="001374E6"/>
    <w:rsid w:val="00140E3E"/>
    <w:rsid w:val="00140EE7"/>
    <w:rsid w:val="00141B1E"/>
    <w:rsid w:val="00142AC2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27CE"/>
    <w:rsid w:val="0017575A"/>
    <w:rsid w:val="00184B02"/>
    <w:rsid w:val="00186133"/>
    <w:rsid w:val="00194053"/>
    <w:rsid w:val="001A5D1F"/>
    <w:rsid w:val="001A616B"/>
    <w:rsid w:val="001A7795"/>
    <w:rsid w:val="001B20B3"/>
    <w:rsid w:val="001B6F3C"/>
    <w:rsid w:val="001C21A8"/>
    <w:rsid w:val="001C4522"/>
    <w:rsid w:val="001C4AD5"/>
    <w:rsid w:val="001D1DDE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1F5EB8"/>
    <w:rsid w:val="00202649"/>
    <w:rsid w:val="00205368"/>
    <w:rsid w:val="002066F0"/>
    <w:rsid w:val="002131BA"/>
    <w:rsid w:val="00221895"/>
    <w:rsid w:val="00221D12"/>
    <w:rsid w:val="00221D74"/>
    <w:rsid w:val="00225AC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47E9"/>
    <w:rsid w:val="0025794C"/>
    <w:rsid w:val="002579BD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2F305C"/>
    <w:rsid w:val="00300E91"/>
    <w:rsid w:val="00300E97"/>
    <w:rsid w:val="00300EBC"/>
    <w:rsid w:val="0030121C"/>
    <w:rsid w:val="003022D4"/>
    <w:rsid w:val="00311B19"/>
    <w:rsid w:val="003123B5"/>
    <w:rsid w:val="00312A67"/>
    <w:rsid w:val="003134BC"/>
    <w:rsid w:val="00314514"/>
    <w:rsid w:val="003151F4"/>
    <w:rsid w:val="003161D5"/>
    <w:rsid w:val="003162CC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42606"/>
    <w:rsid w:val="00355DEB"/>
    <w:rsid w:val="00361F1A"/>
    <w:rsid w:val="003662D7"/>
    <w:rsid w:val="003674B4"/>
    <w:rsid w:val="00372586"/>
    <w:rsid w:val="00376AC8"/>
    <w:rsid w:val="003901AA"/>
    <w:rsid w:val="00391575"/>
    <w:rsid w:val="00393AE4"/>
    <w:rsid w:val="00395506"/>
    <w:rsid w:val="003955B6"/>
    <w:rsid w:val="003968F8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B7BBC"/>
    <w:rsid w:val="003C7C6A"/>
    <w:rsid w:val="003D396F"/>
    <w:rsid w:val="003D504D"/>
    <w:rsid w:val="003E0830"/>
    <w:rsid w:val="003E0EB9"/>
    <w:rsid w:val="003E3D79"/>
    <w:rsid w:val="003E60CD"/>
    <w:rsid w:val="003E679E"/>
    <w:rsid w:val="003E7652"/>
    <w:rsid w:val="003F0BDA"/>
    <w:rsid w:val="003F0D9B"/>
    <w:rsid w:val="003F2115"/>
    <w:rsid w:val="003F2B4A"/>
    <w:rsid w:val="003F42A2"/>
    <w:rsid w:val="003F4830"/>
    <w:rsid w:val="003F5E2E"/>
    <w:rsid w:val="00402727"/>
    <w:rsid w:val="00405A52"/>
    <w:rsid w:val="00410C13"/>
    <w:rsid w:val="00411186"/>
    <w:rsid w:val="00412E39"/>
    <w:rsid w:val="00416313"/>
    <w:rsid w:val="00422F97"/>
    <w:rsid w:val="00423CD9"/>
    <w:rsid w:val="004248A2"/>
    <w:rsid w:val="0043089F"/>
    <w:rsid w:val="00431CAD"/>
    <w:rsid w:val="004333EF"/>
    <w:rsid w:val="00433C73"/>
    <w:rsid w:val="00443D16"/>
    <w:rsid w:val="004503D9"/>
    <w:rsid w:val="00451D82"/>
    <w:rsid w:val="0045509B"/>
    <w:rsid w:val="00455532"/>
    <w:rsid w:val="00460B0B"/>
    <w:rsid w:val="00462E8F"/>
    <w:rsid w:val="0046505F"/>
    <w:rsid w:val="00473E07"/>
    <w:rsid w:val="00475EED"/>
    <w:rsid w:val="00491AB1"/>
    <w:rsid w:val="004A0F64"/>
    <w:rsid w:val="004B33CC"/>
    <w:rsid w:val="004B406D"/>
    <w:rsid w:val="004B5E7D"/>
    <w:rsid w:val="004C2F1D"/>
    <w:rsid w:val="004E2DE8"/>
    <w:rsid w:val="004E5EC1"/>
    <w:rsid w:val="004E5FC3"/>
    <w:rsid w:val="004F74FA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2BDE"/>
    <w:rsid w:val="0052382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C2C20"/>
    <w:rsid w:val="005C4768"/>
    <w:rsid w:val="005D09B4"/>
    <w:rsid w:val="005D20A8"/>
    <w:rsid w:val="005D3F10"/>
    <w:rsid w:val="005D463E"/>
    <w:rsid w:val="005D4A0E"/>
    <w:rsid w:val="005D5363"/>
    <w:rsid w:val="005D6152"/>
    <w:rsid w:val="005E00BD"/>
    <w:rsid w:val="005E02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2B7"/>
    <w:rsid w:val="006776F8"/>
    <w:rsid w:val="00677F38"/>
    <w:rsid w:val="00683FB9"/>
    <w:rsid w:val="00687ABB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B037E"/>
    <w:rsid w:val="006B2B1D"/>
    <w:rsid w:val="006B337A"/>
    <w:rsid w:val="006C0093"/>
    <w:rsid w:val="006C116B"/>
    <w:rsid w:val="006C2119"/>
    <w:rsid w:val="006C325F"/>
    <w:rsid w:val="006C7BAA"/>
    <w:rsid w:val="006D264B"/>
    <w:rsid w:val="006D32DE"/>
    <w:rsid w:val="006E5536"/>
    <w:rsid w:val="006E7515"/>
    <w:rsid w:val="00701A10"/>
    <w:rsid w:val="00701F29"/>
    <w:rsid w:val="0070616F"/>
    <w:rsid w:val="007062B1"/>
    <w:rsid w:val="00712029"/>
    <w:rsid w:val="0071416B"/>
    <w:rsid w:val="00715981"/>
    <w:rsid w:val="00715C0A"/>
    <w:rsid w:val="0072164D"/>
    <w:rsid w:val="0072602F"/>
    <w:rsid w:val="0072766A"/>
    <w:rsid w:val="00734BAD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77993"/>
    <w:rsid w:val="00783B71"/>
    <w:rsid w:val="007844CF"/>
    <w:rsid w:val="007851A9"/>
    <w:rsid w:val="00787E90"/>
    <w:rsid w:val="007976A6"/>
    <w:rsid w:val="007A245F"/>
    <w:rsid w:val="007B4092"/>
    <w:rsid w:val="007C1EA6"/>
    <w:rsid w:val="007C2363"/>
    <w:rsid w:val="007C4055"/>
    <w:rsid w:val="007C53CD"/>
    <w:rsid w:val="007C6B24"/>
    <w:rsid w:val="007D4B13"/>
    <w:rsid w:val="007D63FA"/>
    <w:rsid w:val="007E2111"/>
    <w:rsid w:val="007E3CB3"/>
    <w:rsid w:val="007E7F13"/>
    <w:rsid w:val="007E7FD8"/>
    <w:rsid w:val="007F667D"/>
    <w:rsid w:val="00800D23"/>
    <w:rsid w:val="008014BE"/>
    <w:rsid w:val="008026EF"/>
    <w:rsid w:val="008033E8"/>
    <w:rsid w:val="008054B7"/>
    <w:rsid w:val="008109D0"/>
    <w:rsid w:val="00811C25"/>
    <w:rsid w:val="008120DF"/>
    <w:rsid w:val="0081330E"/>
    <w:rsid w:val="008144A5"/>
    <w:rsid w:val="0082011D"/>
    <w:rsid w:val="0082531D"/>
    <w:rsid w:val="00826AF9"/>
    <w:rsid w:val="00833419"/>
    <w:rsid w:val="00837717"/>
    <w:rsid w:val="00840614"/>
    <w:rsid w:val="008470A0"/>
    <w:rsid w:val="00850B3E"/>
    <w:rsid w:val="0085449C"/>
    <w:rsid w:val="00857AED"/>
    <w:rsid w:val="0086355B"/>
    <w:rsid w:val="008741DA"/>
    <w:rsid w:val="00874F2C"/>
    <w:rsid w:val="00880396"/>
    <w:rsid w:val="00881D1D"/>
    <w:rsid w:val="00890522"/>
    <w:rsid w:val="008917E8"/>
    <w:rsid w:val="00895F31"/>
    <w:rsid w:val="008962D8"/>
    <w:rsid w:val="008A2F8D"/>
    <w:rsid w:val="008A3F49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1969"/>
    <w:rsid w:val="008D1B5E"/>
    <w:rsid w:val="008D26BB"/>
    <w:rsid w:val="008D37C8"/>
    <w:rsid w:val="008D5DD7"/>
    <w:rsid w:val="008D6682"/>
    <w:rsid w:val="008E52AE"/>
    <w:rsid w:val="008F4C66"/>
    <w:rsid w:val="008F6EA1"/>
    <w:rsid w:val="00901900"/>
    <w:rsid w:val="00901B73"/>
    <w:rsid w:val="009024F0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3AC2"/>
    <w:rsid w:val="009343D4"/>
    <w:rsid w:val="00937EE4"/>
    <w:rsid w:val="0094178A"/>
    <w:rsid w:val="009439CA"/>
    <w:rsid w:val="009446AA"/>
    <w:rsid w:val="009508A1"/>
    <w:rsid w:val="00951852"/>
    <w:rsid w:val="00955F18"/>
    <w:rsid w:val="009578AA"/>
    <w:rsid w:val="00957DBE"/>
    <w:rsid w:val="009651A9"/>
    <w:rsid w:val="00977DBF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314D"/>
    <w:rsid w:val="009D5E2E"/>
    <w:rsid w:val="009E11C2"/>
    <w:rsid w:val="009E370A"/>
    <w:rsid w:val="009E4C2C"/>
    <w:rsid w:val="009F4CD3"/>
    <w:rsid w:val="00A00702"/>
    <w:rsid w:val="00A05680"/>
    <w:rsid w:val="00A122AC"/>
    <w:rsid w:val="00A16D86"/>
    <w:rsid w:val="00A16E68"/>
    <w:rsid w:val="00A16F4A"/>
    <w:rsid w:val="00A21501"/>
    <w:rsid w:val="00A32718"/>
    <w:rsid w:val="00A4106F"/>
    <w:rsid w:val="00A44E9E"/>
    <w:rsid w:val="00A47C59"/>
    <w:rsid w:val="00A50763"/>
    <w:rsid w:val="00A56FDE"/>
    <w:rsid w:val="00A6088E"/>
    <w:rsid w:val="00A62851"/>
    <w:rsid w:val="00A65131"/>
    <w:rsid w:val="00A652A7"/>
    <w:rsid w:val="00A65904"/>
    <w:rsid w:val="00A71764"/>
    <w:rsid w:val="00A75C8E"/>
    <w:rsid w:val="00A808D7"/>
    <w:rsid w:val="00A9007C"/>
    <w:rsid w:val="00A9013A"/>
    <w:rsid w:val="00A92416"/>
    <w:rsid w:val="00AA0DC9"/>
    <w:rsid w:val="00AB2F39"/>
    <w:rsid w:val="00AB395A"/>
    <w:rsid w:val="00AB6423"/>
    <w:rsid w:val="00AC0A6E"/>
    <w:rsid w:val="00AC2EFA"/>
    <w:rsid w:val="00AC3400"/>
    <w:rsid w:val="00AC3F36"/>
    <w:rsid w:val="00AC4792"/>
    <w:rsid w:val="00AC5E47"/>
    <w:rsid w:val="00AC6467"/>
    <w:rsid w:val="00AD260B"/>
    <w:rsid w:val="00AD4C07"/>
    <w:rsid w:val="00AD5D70"/>
    <w:rsid w:val="00AD79A6"/>
    <w:rsid w:val="00AD7D43"/>
    <w:rsid w:val="00AE0968"/>
    <w:rsid w:val="00AF3B57"/>
    <w:rsid w:val="00AF57F1"/>
    <w:rsid w:val="00B009F8"/>
    <w:rsid w:val="00B00A10"/>
    <w:rsid w:val="00B03B81"/>
    <w:rsid w:val="00B0404A"/>
    <w:rsid w:val="00B04FE7"/>
    <w:rsid w:val="00B07A8F"/>
    <w:rsid w:val="00B07ED7"/>
    <w:rsid w:val="00B12DF5"/>
    <w:rsid w:val="00B2354D"/>
    <w:rsid w:val="00B24A3F"/>
    <w:rsid w:val="00B24A5F"/>
    <w:rsid w:val="00B2747E"/>
    <w:rsid w:val="00B27ED0"/>
    <w:rsid w:val="00B31D04"/>
    <w:rsid w:val="00B34667"/>
    <w:rsid w:val="00B34A4A"/>
    <w:rsid w:val="00B415CA"/>
    <w:rsid w:val="00B4270B"/>
    <w:rsid w:val="00B42F73"/>
    <w:rsid w:val="00B445EC"/>
    <w:rsid w:val="00B465E2"/>
    <w:rsid w:val="00B5356F"/>
    <w:rsid w:val="00B53C00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162"/>
    <w:rsid w:val="00C4043D"/>
    <w:rsid w:val="00C43EBF"/>
    <w:rsid w:val="00C4533D"/>
    <w:rsid w:val="00C4738E"/>
    <w:rsid w:val="00C47C1E"/>
    <w:rsid w:val="00C51214"/>
    <w:rsid w:val="00C5339E"/>
    <w:rsid w:val="00C53552"/>
    <w:rsid w:val="00C559A8"/>
    <w:rsid w:val="00C57F52"/>
    <w:rsid w:val="00C639F9"/>
    <w:rsid w:val="00C65016"/>
    <w:rsid w:val="00C65CDC"/>
    <w:rsid w:val="00C72883"/>
    <w:rsid w:val="00C8479D"/>
    <w:rsid w:val="00C86BA8"/>
    <w:rsid w:val="00C90D44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1D5C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5D5D"/>
    <w:rsid w:val="00DD7BB0"/>
    <w:rsid w:val="00DE069E"/>
    <w:rsid w:val="00DE0762"/>
    <w:rsid w:val="00DE709F"/>
    <w:rsid w:val="00DE719C"/>
    <w:rsid w:val="00DF0333"/>
    <w:rsid w:val="00DF0DD6"/>
    <w:rsid w:val="00DF44A0"/>
    <w:rsid w:val="00E00585"/>
    <w:rsid w:val="00E043AA"/>
    <w:rsid w:val="00E04F68"/>
    <w:rsid w:val="00E075B6"/>
    <w:rsid w:val="00E10169"/>
    <w:rsid w:val="00E115E7"/>
    <w:rsid w:val="00E12C47"/>
    <w:rsid w:val="00E14BCF"/>
    <w:rsid w:val="00E15D8D"/>
    <w:rsid w:val="00E2104F"/>
    <w:rsid w:val="00E25B9E"/>
    <w:rsid w:val="00E25F85"/>
    <w:rsid w:val="00E314B3"/>
    <w:rsid w:val="00E32F8B"/>
    <w:rsid w:val="00E36663"/>
    <w:rsid w:val="00E54353"/>
    <w:rsid w:val="00E63731"/>
    <w:rsid w:val="00E672F6"/>
    <w:rsid w:val="00E749A5"/>
    <w:rsid w:val="00E86A79"/>
    <w:rsid w:val="00E87751"/>
    <w:rsid w:val="00E878CD"/>
    <w:rsid w:val="00E91F99"/>
    <w:rsid w:val="00E92794"/>
    <w:rsid w:val="00EA17B5"/>
    <w:rsid w:val="00EA1A2B"/>
    <w:rsid w:val="00EA433E"/>
    <w:rsid w:val="00EA6846"/>
    <w:rsid w:val="00EB0A04"/>
    <w:rsid w:val="00EB26E4"/>
    <w:rsid w:val="00EB7D1D"/>
    <w:rsid w:val="00EB7E9B"/>
    <w:rsid w:val="00EC4799"/>
    <w:rsid w:val="00ED6B92"/>
    <w:rsid w:val="00ED742A"/>
    <w:rsid w:val="00EE3BE3"/>
    <w:rsid w:val="00EE5B40"/>
    <w:rsid w:val="00EE64D7"/>
    <w:rsid w:val="00F015F5"/>
    <w:rsid w:val="00F0424A"/>
    <w:rsid w:val="00F06098"/>
    <w:rsid w:val="00F075FA"/>
    <w:rsid w:val="00F07B89"/>
    <w:rsid w:val="00F07FC9"/>
    <w:rsid w:val="00F10C44"/>
    <w:rsid w:val="00F12B23"/>
    <w:rsid w:val="00F252AB"/>
    <w:rsid w:val="00F340FF"/>
    <w:rsid w:val="00F35EB7"/>
    <w:rsid w:val="00F36893"/>
    <w:rsid w:val="00F37875"/>
    <w:rsid w:val="00F37B78"/>
    <w:rsid w:val="00F4085D"/>
    <w:rsid w:val="00F4387C"/>
    <w:rsid w:val="00F47207"/>
    <w:rsid w:val="00F47482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0BC2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3F2B4A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3F2B4A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3F2B4A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3F2B4A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9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7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99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38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55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8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4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169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75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989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767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873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996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380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316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367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623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460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3011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031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388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283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77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5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82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18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517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744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15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522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838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308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896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545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401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883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95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77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72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6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810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566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265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9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40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979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62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277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415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555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148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7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004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957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564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69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8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302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635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59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51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630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207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ožujka 2019.</izvorni_sadrzaj>
    <derivirana_varijabla naziv="DomainObject.DatumDonosenjaOdluke_1">27.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2907</izvorni_sadrzaj>
    <derivirana_varijabla naziv="DomainObject.Predmet.Broj_1">2907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2018.</izvorni_sadrzaj>
    <derivirana_varijabla naziv="DomainObject.Predmet.DatumOsnivanja_1">16.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St-2907/2018</izvorni_sadrzaj>
    <derivirana_varijabla naziv="DomainObject.Predmet.OznakaBroj_1">St-2907/2018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ADRIANA LOGISTIKA d.o.o.</izvorni_sadrzaj>
    <derivirana_varijabla naziv="DomainObject.Predmet.ProtustrankaFormated_1">  ADRIANA LOGISTIKA d.o.o.</derivirana_varijabla>
  </DomainObject.Predmet.ProtustrankaFormated>
  <DomainObject.Predmet.ProtustrankaFormatedOIB>
    <izvorni_sadrzaj>  ADRIANA LOGISTIKA d.o.o., OIB 27866445855</izvorni_sadrzaj>
    <derivirana_varijabla naziv="DomainObject.Predmet.ProtustrankaFormatedOIB_1">  ADRIANA LOGISTIKA d.o.o., OIB 27866445855</derivirana_varijabla>
  </DomainObject.Predmet.ProtustrankaFormatedOIB>
  <DomainObject.Predmet.ProtustrankaFormatedWithAdress>
    <izvorni_sadrzaj> ADRIANA LOGISTIKA d.o.o., Ilica 435, 10000 Zagreb</izvorni_sadrzaj>
    <derivirana_varijabla naziv="DomainObject.Predmet.ProtustrankaFormatedWithAdress_1"> ADRIANA LOGISTIKA d.o.o., Ilica 435, 10000 Zagreb</derivirana_varijabla>
  </DomainObject.Predmet.ProtustrankaFormatedWithAdress>
  <DomainObject.Predmet.ProtustrankaFormatedWithAdressOIB>
    <izvorni_sadrzaj> ADRIANA LOGISTIKA d.o.o., OIB 27866445855, Ilica 435, 10000 Zagreb</izvorni_sadrzaj>
    <derivirana_varijabla naziv="DomainObject.Predmet.ProtustrankaFormatedWithAdressOIB_1"> ADRIANA LOGISTIKA d.o.o., OIB 27866445855, Ilica 435, 10000 Zagreb</derivirana_varijabla>
  </DomainObject.Predmet.ProtustrankaFormatedWithAdressOIB>
  <DomainObject.Predmet.ProtustrankaWithAdress>
    <izvorni_sadrzaj>ADRIANA LOGISTIKA d.o.o. Ilica 435, 10000 Zagreb</izvorni_sadrzaj>
    <derivirana_varijabla naziv="DomainObject.Predmet.ProtustrankaWithAdress_1">ADRIANA LOGISTIKA d.o.o. Ilica 435, 10000 Zagreb</derivirana_varijabla>
  </DomainObject.Predmet.ProtustrankaWithAdress>
  <DomainObject.Predmet.ProtustrankaWithAdressOIB>
    <izvorni_sadrzaj>ADRIANA LOGISTIKA d.o.o., OIB 27866445855, Ilica 435, 10000 Zagreb</izvorni_sadrzaj>
    <derivirana_varijabla naziv="DomainObject.Predmet.ProtustrankaWithAdressOIB_1">ADRIANA LOGISTIKA d.o.o., OIB 27866445855, Ilica 435, 10000 Zagreb</derivirana_varijabla>
  </DomainObject.Predmet.ProtustrankaWithAdressOIB>
  <DomainObject.Predmet.ProtustrankaNazivFormated>
    <izvorni_sadrzaj>ADRIANA LOGISTIKA d.o.o.</izvorni_sadrzaj>
    <derivirana_varijabla naziv="DomainObject.Predmet.ProtustrankaNazivFormated_1">ADRIANA LOGISTIKA d.o.o.</derivirana_varijabla>
  </DomainObject.Predmet.ProtustrankaNazivFormated>
  <DomainObject.Predmet.ProtustrankaNazivFormatedOIB>
    <izvorni_sadrzaj>ADRIANA LOGISTIKA d.o.o., OIB 27866445855</izvorni_sadrzaj>
    <derivirana_varijabla naziv="DomainObject.Predmet.ProtustrankaNazivFormatedOIB_1">ADRIANA LOGISTIKA d.o.o., OIB 27866445855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Bendić</izvorni_sadrzaj>
    <derivirana_varijabla naziv="DomainObject.Predmet.Zapisnicar_1">Lea Bendić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ADRIANA LOGISTIKA d.o.o.</item>
    </izvorni_sadrzaj>
    <derivirana_varijabla naziv="DomainObject.Predmet.ProtuStrankaListFormated_1">
      <item>ADRIANA LOGISTIKA d.o.o.</item>
    </derivirana_varijabla>
  </DomainObject.Predmet.ProtuStrankaListFormated>
  <DomainObject.Predmet.ProtuStrankaListFormatedOIB>
    <izvorni_sadrzaj>
      <item>ADRIANA LOGISTIKA d.o.o., OIB 27866445855</item>
    </izvorni_sadrzaj>
    <derivirana_varijabla naziv="DomainObject.Predmet.ProtuStrankaListFormatedOIB_1">
      <item>ADRIANA LOGISTIKA d.o.o., OIB 27866445855</item>
    </derivirana_varijabla>
  </DomainObject.Predmet.ProtuStrankaListFormatedOIB>
  <DomainObject.Predmet.ProtuStrankaListFormatedWithAdress>
    <izvorni_sadrzaj>
      <item>ADRIANA LOGISTIKA d.o.o., Ilica 435, 10000 Zagreb</item>
    </izvorni_sadrzaj>
    <derivirana_varijabla naziv="DomainObject.Predmet.ProtuStrankaListFormatedWithAdress_1">
      <item>ADRIANA LOGISTIKA d.o.o., Ilica 435, 10000 Zagreb</item>
    </derivirana_varijabla>
  </DomainObject.Predmet.ProtuStrankaListFormatedWithAdress>
  <DomainObject.Predmet.ProtuStrankaListFormatedWithAdressOIB>
    <izvorni_sadrzaj>
      <item>ADRIANA LOGISTIKA d.o.o., OIB 27866445855, Ilica 435, 10000 Zagreb</item>
    </izvorni_sadrzaj>
    <derivirana_varijabla naziv="DomainObject.Predmet.ProtuStrankaListFormatedWithAdressOIB_1">
      <item>ADRIANA LOGISTIKA d.o.o., OIB 27866445855, Ilica 435, 10000 Zagreb</item>
    </derivirana_varijabla>
  </DomainObject.Predmet.ProtuStrankaListFormatedWithAdressOIB>
  <DomainObject.Predmet.ProtuStrankaListNazivFormated>
    <izvorni_sadrzaj>
      <item>ADRIANA LOGISTIKA d.o.o.</item>
    </izvorni_sadrzaj>
    <derivirana_varijabla naziv="DomainObject.Predmet.ProtuStrankaListNazivFormated_1">
      <item>ADRIANA LOGISTIKA d.o.o.</item>
    </derivirana_varijabla>
  </DomainObject.Predmet.ProtuStrankaListNazivFormated>
  <DomainObject.Predmet.ProtuStrankaListNazivFormatedOIB>
    <izvorni_sadrzaj>
      <item>ADRIANA LOGISTIKA d.o.o., OIB 27866445855</item>
    </izvorni_sadrzaj>
    <derivirana_varijabla naziv="DomainObject.Predmet.ProtuStrankaListNazivFormatedOIB_1">
      <item>ADRIANA LOGISTIKA d.o.o., OIB 27866445855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2019.</izvorni_sadrzaj>
    <derivirana_varijabla naziv="DomainObject.Datum_1">27.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ADRIANA LOGISTIKA d.o.o.</izvorni_sadrzaj>
    <derivirana_varijabla naziv="DomainObject.Predmet.ProtustrankaIDrugi_1">ADRIANA LOGISTIKA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ADRIANA LOGISTIKA d.o.o., OIB 27866445855, Ilica 435, 10000 Zagreb</izvorni_sadrzaj>
    <derivirana_varijabla naziv="DomainObject.Predmet.ProtustrankaIDrugiAdressOIB_1">ADRIANA LOGISTIKA d.o.o., OIB 27866445855, Ilica 435,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ADRIANA LOGISTIKA d.o.o.</item>
    </izvorni_sadrzaj>
    <derivirana_varijabla naziv="DomainObject.Predmet.SudioniciListNaziv_1">
      <item>FINA Regionalni centar Zagreb</item>
      <item>ADRIANA LOGISTIKA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ADRIANA LOGISTIKA d.o.o., OIB 27866445855, Ilica 435,10000 Zagreb</item>
    </izvorni_sadrzaj>
    <derivirana_varijabla naziv="DomainObject.Predmet.SudioniciListAdressOIB_1">
      <item>FINA Regionalni centar Zagreb, OIB 85821130368, Trg svibanjskih žrtava 1995. 1,10000 Zagreb</item>
      <item>ADRIANA LOGISTIKA d.o.o., OIB 27866445855, Ilica 435,10000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27866445855</item>
    </izvorni_sadrzaj>
    <derivirana_varijabla naziv="DomainObject.Predmet.SudioniciListNazivOIB_1">
      <item>, OIB 85821130368</item>
      <item>, OIB 27866445855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1E31D7-A3DC-4D99-9CFC-13AC071C59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233</properties:Words>
  <properties:Characters>1269</properties:Characters>
  <properties:Lines>40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2019-03-27T13:15:00Z</dcterms:created>
  <dc:creator>Korisnik</dc:creator>
  <cp:lastModifiedBy>Lea Bendić</cp:lastModifiedBy>
  <cp:lastPrinted>2019-03-27T13:15:00Z</cp:lastPrinted>
  <dcterms:modified xmlns:xsi="http://www.w3.org/2001/XMLSchema-instance" xsi:type="dcterms:W3CDTF">2019-03-27T13:16:00Z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(st-2907-2018.docx)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