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6d188" w14:paraId="c76d18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553759">
        <w:t>6</w:t>
      </w:r>
      <w:r w:rsidR="00C7780F">
        <w:t>.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AF5491">
        <w:rPr>
          <w:bCs/>
        </w:rPr>
        <w:t>AWEX</w:t>
      </w:r>
      <w:r w:rsidR="00AF5491">
        <w:t xml:space="preserve"> društvo s ograničenom odgovornošću za zračni prijevoz i usluge Kastav, Brestovice 39, OIB: 87483416862, OIB: 040287641</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AF5491">
        <w:t>10,00</w:t>
      </w:r>
      <w:r>
        <w:t xml:space="preserve"> sati.</w:t>
      </w:r>
    </w:p>
    <w:p w:rsidRDefault="000202C5" w:rsidP="000202C5" w:rsidR="000202C5"/>
    <w:p w:rsidRDefault="000202C5" w:rsidP="000202C5" w:rsidR="000202C5">
      <w:r>
        <w:t>Utvrđuje se da su na današnje ročište pristupili:</w:t>
      </w:r>
    </w:p>
    <w:p w:rsidRDefault="00AF5491" w:rsidP="000202C5" w:rsidR="000202C5">
      <w:r>
        <w:t>Privremeni stečajni upravitelj: mr.sc. Andrej Sablić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i </w:t>
      </w:r>
      <w:r w:rsidR="002841D4">
        <w:t>izvješće privremenog stečajnog upravitelja</w:t>
      </w:r>
      <w:r>
        <w:t xml:space="preserve"> utvrdio kako dužnik ispunjava uvjete za stečaj s obzirom da je nesposoban za plaćanje.</w:t>
      </w:r>
    </w:p>
    <w:p w:rsidRDefault="00AF5491" w:rsidP="000202C5" w:rsidR="000202C5">
      <w:pPr>
        <w:jc w:val="both"/>
        <w:rPr>
          <w:bCs/>
        </w:rPr>
      </w:pPr>
      <w:r>
        <w:t>U svom izvješću</w:t>
      </w:r>
      <w:r w:rsidR="000202C5">
        <w:t xml:space="preserve"> </w:t>
      </w:r>
      <w:r>
        <w:t xml:space="preserve">od 1. kolovoza 2017. godine </w:t>
      </w:r>
      <w:r w:rsidR="000202C5">
        <w:t>privremen</w:t>
      </w:r>
      <w:r>
        <w:t xml:space="preserve">i </w:t>
      </w:r>
      <w:r w:rsidR="000202C5">
        <w:t>stečajn</w:t>
      </w:r>
      <w:r>
        <w:t>i</w:t>
      </w:r>
      <w:r w:rsidR="000202C5">
        <w:t xml:space="preserve"> upravitelj</w:t>
      </w:r>
      <w:r>
        <w:t xml:space="preserve"> navodi kako dužnik (prema dostavljenoj bilanci na dan 31. prosinca 2015. godine) posjeduje materijalnu imovinu u iznosu od 76.892,00 kn. Radi se o dva rabljena vozila i to jednom gospodarskom i jednom osobnom vozilu, ali je provjerom putem MUP-a utvrdio da dužnik nije evidentiran kao vlasnik vozila. Za dužnikova potraživanja privremeni stečajni upravitelj smatra da ne postoji mogućnost naplate, a osoba ovlaštena za dužnikovo zastupanje dostavila je izajvu o neposjedovanju imovine</w:t>
      </w:r>
      <w:r w:rsidR="000202C5">
        <w:rPr>
          <w:bCs/>
        </w:rPr>
        <w:t>.</w:t>
      </w:r>
    </w:p>
    <w:p w:rsidRDefault="007E66A4" w:rsidP="000202C5" w:rsidR="007E66A4">
      <w:pPr>
        <w:jc w:val="both"/>
        <w:rPr>
          <w:bCs/>
        </w:rPr>
      </w:pPr>
      <w:r>
        <w:rPr>
          <w:bCs/>
        </w:rPr>
        <w:t>Privremeni st. upravitelj u cijelosti ustraje pri navodima iz svog izvješća.</w:t>
      </w:r>
    </w:p>
    <w:p w:rsidRDefault="00AF5491" w:rsidP="00AF5491" w:rsidR="00AF5491">
      <w:pPr>
        <w:jc w:val="both"/>
        <w:rPr>
          <w:bCs/>
        </w:rPr>
      </w:pPr>
      <w:r>
        <w:rPr>
          <w:bCs/>
        </w:rPr>
        <w:t>Za zaključiti je da bi se troškovi stečajnog postupka mogli podmiriti jedino ako bi netko predujmio minimalno (u skladu s navodima iz izvješća privremenog stečajnog upravitelja) 33.000,00 kn koji se iznos odnosi na 3.000,00 kn materijalnog troška kao izrade pečata, poštarine,  otvaranje i naknadu za račun u banci; zatim 10.000,00 kn vođenja knjigovodstva, 15.000,00 kn bruto nagrade stečajnog upravitelja i 5.000,00 kn bruto naknade putnih i sl. troškova stečajnog upravitelja.</w:t>
      </w:r>
    </w:p>
    <w:p w:rsidRDefault="00AF5491" w:rsidP="00AF5491" w:rsidR="00AF5491">
      <w:pPr>
        <w:jc w:val="both"/>
        <w:rPr>
          <w:bCs/>
        </w:rPr>
      </w:pPr>
    </w:p>
    <w:p w:rsidRDefault="00AF5491" w:rsidP="00AF5491" w:rsidR="00AF5491">
      <w:pPr>
        <w:jc w:val="both"/>
        <w:rPr>
          <w:bCs/>
        </w:rPr>
      </w:pPr>
      <w:r>
        <w:rPr>
          <w:bCs/>
        </w:rPr>
        <w:tab/>
        <w:t>Sud donosi</w:t>
      </w:r>
    </w:p>
    <w:p w:rsidRDefault="00AF5491" w:rsidP="00AF5491" w:rsidR="00AF5491">
      <w:pPr>
        <w:jc w:val="center"/>
        <w:rPr>
          <w:bCs/>
        </w:rPr>
      </w:pPr>
      <w:r>
        <w:rPr>
          <w:bCs/>
        </w:rPr>
        <w:t>r j e š e n j e</w:t>
      </w:r>
    </w:p>
    <w:p w:rsidRDefault="00AF5491" w:rsidP="00AF5491" w:rsidR="00AF5491">
      <w:pPr>
        <w:jc w:val="both"/>
      </w:pPr>
    </w:p>
    <w:p w:rsidRDefault="00AF5491" w:rsidP="00AF5491" w:rsidR="00AF5491"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Pr>
          <w:bCs/>
        </w:rPr>
        <w:t>AWEX</w:t>
      </w:r>
      <w:r>
        <w:t xml:space="preserve"> društvo s ograničenom odgovornošću za zračni prijevoz i usluge Kastav, Brestovice 39, OIB: 87483416862, OIB: 040287641 </w:t>
      </w:r>
      <w:r w:rsidRPr="0031775E">
        <w:rPr>
          <w:color w:val="000000"/>
        </w:rPr>
        <w:t>da u roku od 15 dana uplate predujam za namirenje troškova prethodnoga i otvorenoga stečajnog postupka</w:t>
      </w:r>
      <w:r>
        <w:t xml:space="preserve"> u iznosu od 33.000</w:t>
      </w:r>
      <w:r>
        <w:rPr>
          <w:bCs/>
        </w:rPr>
        <w:t xml:space="preserve">,00 </w:t>
      </w:r>
      <w:r>
        <w:t xml:space="preserve">kn na prolazni depozit suda koji se vodi kod Hrvatske poštanske banke d.d. Zagreb broj </w:t>
      </w:r>
      <w:r w:rsidRPr="0031775E">
        <w:rPr>
          <w:bCs/>
        </w:rPr>
        <w:t>HR59 2390 0011 3000 0270 3.</w:t>
      </w:r>
    </w:p>
    <w:p w:rsidRDefault="00AF5491" w:rsidP="00AF5491" w:rsidR="00AF5491">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Pr>
          <w:bCs/>
        </w:rPr>
        <w:t>AWEX</w:t>
      </w:r>
      <w:r>
        <w:t xml:space="preserve"> društvo s ograničenom odgovornošću za zračni prijevoz i usluge Kastav, Brestovice 39, OIB: 87483416862, OIB: 040287641.</w:t>
      </w:r>
    </w:p>
    <w:p w:rsidRDefault="00AF5491" w:rsidP="00AF5491" w:rsidR="00AF5491">
      <w:pPr>
        <w:jc w:val="both"/>
      </w:pPr>
    </w:p>
    <w:p w:rsidRDefault="00AF5491" w:rsidP="00AF5491" w:rsidR="00AF5491">
      <w:pPr>
        <w:jc w:val="center"/>
      </w:pPr>
      <w:r>
        <w:t>Obrazloženje</w:t>
      </w:r>
    </w:p>
    <w:p w:rsidRDefault="00AF5491" w:rsidP="00AF5491" w:rsidR="00AF5491">
      <w:pPr>
        <w:jc w:val="center"/>
      </w:pPr>
    </w:p>
    <w:p w:rsidRDefault="00AF5491" w:rsidP="00AF5491" w:rsidR="00AF5491">
      <w:pPr>
        <w:jc w:val="both"/>
      </w:pPr>
      <w:r>
        <w:tab/>
      </w:r>
      <w:r>
        <w:tab/>
        <w:t>Predlagatelj je podnio sudu prijedlog za otvaranje stečajnog postupka nad dužnikom</w:t>
      </w:r>
      <w:r w:rsidRPr="00BF2DB4">
        <w:rPr>
          <w:rFonts w:eastAsiaTheme="minorHAnsi"/>
          <w:lang w:eastAsia="en-US"/>
        </w:rPr>
        <w:t xml:space="preserve"> </w:t>
      </w:r>
      <w:r>
        <w:rPr>
          <w:bCs/>
        </w:rPr>
        <w:t>AWEX</w:t>
      </w:r>
      <w:r>
        <w:t xml:space="preserve"> društvo s ograničenom odgovornošću za zračni prijevoz i usluge Kastav, Brestovice 39, OIB: 87483416862, OIB: 040287641.</w:t>
      </w:r>
    </w:p>
    <w:p w:rsidRDefault="00AF5491" w:rsidP="00AF5491" w:rsidR="00AF5491">
      <w:pPr>
        <w:ind w:firstLine="1440"/>
        <w:jc w:val="both"/>
      </w:pPr>
      <w:r>
        <w:t>Dana 23. svibnja 2017. godine doneseno je rješenje ovog suda posl. br. St-228/2017 kojim je pokrenut prethodni postupak radi utvrđivanja uvjeta za otvaranje stečajnog postupka nad dužnikom.</w:t>
      </w:r>
    </w:p>
    <w:p w:rsidRDefault="00AF5491" w:rsidP="00AF5491" w:rsidR="00AF5491">
      <w:pPr>
        <w:ind w:firstLine="1440"/>
        <w:jc w:val="both"/>
      </w:pPr>
      <w:r>
        <w:t xml:space="preserve">Uvidom u </w:t>
      </w:r>
      <w:r>
        <w:rPr>
          <w:bCs/>
        </w:rPr>
        <w:t xml:space="preserve">prijedlog Financijske agencije za otvaranje stečajnog postupka nad dužnikom i podnesak Financijske agencije od </w:t>
      </w:r>
      <w:r>
        <w:t>26. svibnja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AF5491" w:rsidP="00AF5491" w:rsidR="00AF5491">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33.000,00 kn koji se iznos odnosi na 3.000,00 kn materijalnog troška kao izrade pečata, poštarine,  otvaranje i naknadu za račun u banci; zatim 10.000,00 kn vođenja knjigovodstva, 15.000,00 kn bruto nagrade stečajnog upravitelja i 5.000,00 kn bruto naknade putnih i sl. troškova stečajnog upravitelja)</w:t>
      </w:r>
      <w:r>
        <w:rPr>
          <w:color w:val="000000"/>
        </w:rPr>
        <w:t>, sud će donijeti rješenje o otvaranju i zaključenju stečajnoga postupka.</w:t>
      </w:r>
    </w:p>
    <w:p w:rsidRDefault="00AF5491" w:rsidP="00AF5491" w:rsidR="00AF5491">
      <w:pPr>
        <w:ind w:firstLine="1440"/>
        <w:jc w:val="both"/>
      </w:pPr>
      <w:r>
        <w:t>Slijedom navedenog, a na temelju citiranih zakonskih odredbi, odlučeno je kao u izreci ovog rješenja.</w:t>
      </w:r>
    </w:p>
    <w:p w:rsidRDefault="00AF5491" w:rsidP="00AF5491" w:rsidR="00AF5491">
      <w:pPr>
        <w:jc w:val="center"/>
      </w:pPr>
      <w:r>
        <w:t>Rijeka, 6. rujna 2017. godine</w:t>
      </w:r>
    </w:p>
    <w:p w:rsidRDefault="00AF5491" w:rsidP="00AF5491" w:rsidR="00AF5491"/>
    <w:p w:rsidRDefault="00AF5491" w:rsidP="00AF5491" w:rsidR="00AF5491">
      <w:pPr>
        <w:jc w:val="both"/>
      </w:pPr>
      <w:r>
        <w:t xml:space="preserve">                                                                                                        Sudac</w:t>
      </w:r>
    </w:p>
    <w:p w:rsidRDefault="00AF5491" w:rsidP="00AF5491" w:rsidR="00AF5491">
      <w:pPr>
        <w:jc w:val="both"/>
      </w:pPr>
      <w:r>
        <w:t xml:space="preserve">                                                                                                 Vera Jelenović </w:t>
      </w:r>
    </w:p>
    <w:p w:rsidRDefault="00AF5491" w:rsidP="00AF5491" w:rsidR="00AF5491"/>
    <w:p w:rsidRDefault="00AF5491" w:rsidP="00AF5491" w:rsidR="00AF5491">
      <w:pPr>
        <w:rPr>
          <w:lang w:eastAsia="en-US"/>
        </w:rPr>
      </w:pPr>
      <w:r>
        <w:rPr>
          <w:lang w:eastAsia="en-US"/>
        </w:rPr>
        <w:t>UPUTA O PRAVNOM LIJEKU:</w:t>
      </w:r>
    </w:p>
    <w:p w:rsidRDefault="00AF5491" w:rsidP="00AF5491" w:rsidR="00AF5491">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AF5491" w:rsidP="00AF5491" w:rsidR="00AF5491"/>
    <w:p w:rsidRDefault="000202C5" w:rsidP="000202C5" w:rsidR="000202C5"/>
    <w:p w:rsidRDefault="000202C5" w:rsidP="000202C5" w:rsidR="000202C5">
      <w:r>
        <w:t xml:space="preserve">Dovršeno u </w:t>
      </w:r>
      <w:r w:rsidR="00AF5491">
        <w:t>10</w:t>
      </w:r>
      <w:r w:rsidR="00553759">
        <w:t>,</w:t>
      </w:r>
      <w:r w:rsidR="00FD1F5A">
        <w:t>15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F16" w:rsidR="00943F16">
      <w:r>
        <w:separator/>
      </w:r>
    </w:p>
  </w:endnote>
  <w:endnote w:id="0" w:type="continuationSeparator">
    <w:p w:rsidRDefault="00943F16" w:rsidR="00943F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993C6D">
          <w:rPr>
            <w:noProof/>
          </w:rPr>
          <w:t>2</w:t>
        </w:r>
        <w:r>
          <w:fldChar w:fldCharType="end"/>
        </w:r>
      </w:p>
    </w:sdtContent>
  </w:sdt>
  <w:p w:rsidRDefault="00993C6D"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F16" w:rsidR="00943F16">
      <w:r>
        <w:separator/>
      </w:r>
    </w:p>
  </w:footnote>
  <w:footnote w:id="0" w:type="continuationSeparator">
    <w:p w:rsidRDefault="00943F16" w:rsidR="00943F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A15E58">
      <w:t>228</w:t>
    </w:r>
    <w:r w:rsidR="002841D4">
      <w:t>/2017</w:t>
    </w:r>
  </w:p>
  <w:p w:rsidRDefault="00993C6D"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70C97"/>
    <w:rsid w:val="00084C43"/>
    <w:rsid w:val="00267BBB"/>
    <w:rsid w:val="002841D4"/>
    <w:rsid w:val="00323A66"/>
    <w:rsid w:val="003541B1"/>
    <w:rsid w:val="004F6C16"/>
    <w:rsid w:val="00520689"/>
    <w:rsid w:val="00553759"/>
    <w:rsid w:val="0058492A"/>
    <w:rsid w:val="006C4378"/>
    <w:rsid w:val="00714234"/>
    <w:rsid w:val="0076139A"/>
    <w:rsid w:val="007910B2"/>
    <w:rsid w:val="007B6D04"/>
    <w:rsid w:val="007E66A4"/>
    <w:rsid w:val="00836506"/>
    <w:rsid w:val="008435F2"/>
    <w:rsid w:val="00942A0F"/>
    <w:rsid w:val="00943F16"/>
    <w:rsid w:val="00993C6D"/>
    <w:rsid w:val="00A15E58"/>
    <w:rsid w:val="00AA43BC"/>
    <w:rsid w:val="00AC33FA"/>
    <w:rsid w:val="00AF0A5D"/>
    <w:rsid w:val="00AF5491"/>
    <w:rsid w:val="00B93FF3"/>
    <w:rsid w:val="00BA3EB5"/>
    <w:rsid w:val="00C17835"/>
    <w:rsid w:val="00C7780F"/>
    <w:rsid w:val="00D67E91"/>
    <w:rsid w:val="00E518D1"/>
    <w:rsid w:val="00ED0D53"/>
    <w:rsid w:val="00FD1F5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93C6D"/>
    <w:rPr>
      <w:color w:val="808080"/>
      <w:bdr w:space="0" w:sz="0" w:color="auto" w:val="none"/>
      <w:shd w:fill="auto" w:color="auto" w:val="clear"/>
    </w:rPr>
  </w:style>
  <w:style w:customStyle="true" w:styleId="eSPISCCParagraphDefaultFont" w:type="character">
    <w:name w:val="eSPIS_CC_Paragraph Default Font"/>
    <w:basedOn w:val="Zadanifontodlomka"/>
    <w:rsid w:val="00993C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3C6D"/>
    <w:rPr>
      <w:bdr w:space="0" w:sz="0" w:color="auto" w:val="none"/>
      <w:shd w:fill="FFFFCC" w:color="auto" w:val="clear"/>
      <w:lang w:val="hr-HR"/>
    </w:rPr>
  </w:style>
  <w:style w:customStyle="true" w:styleId="PozadinaSvijetloCrvena" w:type="character">
    <w:name w:val="Pozadina_SvijetloCrvena"/>
    <w:basedOn w:val="eSPISCCParagraphDefaultFont"/>
    <w:rsid w:val="00993C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3C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93C6D"/>
    <w:rPr>
      <w:color w:val="808080"/>
      <w:bdr w:color="auto" w:space="0" w:sz="0" w:val="none"/>
      <w:shd w:color="auto" w:fill="auto" w:val="clear"/>
    </w:rPr>
  </w:style>
  <w:style w:customStyle="1" w:styleId="eSPISCCParagraphDefaultFont" w:type="character">
    <w:name w:val="eSPIS_CC_Paragraph Default Font"/>
    <w:basedOn w:val="Zadanifontodlomka"/>
    <w:rsid w:val="00993C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3C6D"/>
    <w:rPr>
      <w:bdr w:color="auto" w:space="0" w:sz="0" w:val="none"/>
      <w:shd w:color="auto" w:fill="FFFFCC" w:val="clear"/>
      <w:lang w:val="hr-HR"/>
    </w:rPr>
  </w:style>
  <w:style w:customStyle="1" w:styleId="PozadinaSvijetloCrvena" w:type="character">
    <w:name w:val="Pozadina_SvijetloCrvena"/>
    <w:basedOn w:val="eSPISCCParagraphDefaultFont"/>
    <w:rsid w:val="00993C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3C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rujna 2017.</izvorni_sadrzaj>
    <derivirana_varijabla naziv="DomainObject.PlaniraniZavrsetakDatum_1">6. rujna 2017.</derivirana_varijabla>
  </DomainObject.PlaniraniZavrsetakDatum>
  <DomainObject.PlaniraniPocetakDatum>
    <izvorni_sadrzaj>6. rujna 2017.</izvorni_sadrzaj>
    <derivirana_varijabla naziv="DomainObject.PlaniraniPocetakDatum_1">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2017.</izvorni_sadrzaj>
    <derivirana_varijabla naziv="DomainObject.Zapisnik.DatumKreiranja_1">6. rujna 2017.</derivirana_varijabla>
  </DomainObject.Zapisnik.DatumKreiranja>
  <DomainObject.Zapisnik.ImovinskaKorist>
    <izvorni_sadrzaj/>
    <derivirana_varijabla naziv="DomainObject.Zapisnik.ImovinskaKorist_1"/>
  </DomainObject.Zapisnik.ImovinskaKorist>
  <DomainObject.Zapisnik.Oznaka>
    <izvorni_sadrzaj>St-228/2017-9</izvorni_sadrzaj>
    <derivirana_varijabla naziv="DomainObject.Zapisnik.Oznaka_1">St-228/2017-9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St-228/2017</izvorni_sadrzaj>
    <derivirana_varijabla naziv="DomainObject.Predmet.OznakaBroj_1">St-228/2017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AWEX d.o.o.</izvorni_sadrzaj>
    <derivirana_varijabla naziv="DomainObject.Predmet.ProtustrankaFormated_1">  AWEX d.o.o.</derivirana_varijabla>
  </DomainObject.Predmet.ProtustrankaFormated>
  <DomainObject.Predmet.ProtustrankaFormatedOIB>
    <izvorni_sadrzaj>  AWEX d.o.o., OIB 87483416862</izvorni_sadrzaj>
    <derivirana_varijabla naziv="DomainObject.Predmet.ProtustrankaFormatedOIB_1">  AWEX d.o.o., OIB 87483416862</derivirana_varijabla>
  </DomainObject.Predmet.ProtustrankaFormatedOIB>
  <DomainObject.Predmet.ProtustrankaFormatedWithAdress>
    <izvorni_sadrzaj> AWEX d.o.o., Brestovice 39, 51215 Kastav</izvorni_sadrzaj>
    <derivirana_varijabla naziv="DomainObject.Predmet.ProtustrankaFormatedWithAdress_1"> AWEX d.o.o., Brestovice 39, 51215 Kastav</derivirana_varijabla>
  </DomainObject.Predmet.ProtustrankaFormatedWithAdress>
  <DomainObject.Predmet.ProtustrankaFormatedWithAdressOIB>
    <izvorni_sadrzaj> AWEX d.o.o., OIB 87483416862, Brestovice 39, 51215 Kastav</izvorni_sadrzaj>
    <derivirana_varijabla naziv="DomainObject.Predmet.ProtustrankaFormatedWithAdressOIB_1"> AWEX d.o.o., OIB 87483416862, Brestovice 39, 51215 Kastav</derivirana_varijabla>
  </DomainObject.Predmet.ProtustrankaFormatedWithAdressOIB>
  <DomainObject.Predmet.ProtustrankaWithAdress>
    <izvorni_sadrzaj>AWEX d.o.o. Brestovice 39, 51215 Kastav</izvorni_sadrzaj>
    <derivirana_varijabla naziv="DomainObject.Predmet.ProtustrankaWithAdress_1">AWEX d.o.o. Brestovice 39, 51215 Kastav</derivirana_varijabla>
  </DomainObject.Predmet.ProtustrankaWithAdress>
  <DomainObject.Predmet.ProtustrankaWithAdressOIB>
    <izvorni_sadrzaj>AWEX d.o.o., OIB 87483416862, Brestovice 39, 51215 Kastav</izvorni_sadrzaj>
    <derivirana_varijabla naziv="DomainObject.Predmet.ProtustrankaWithAdressOIB_1">AWEX d.o.o., OIB 87483416862, Brestovice 39, 51215 Kastav</derivirana_varijabla>
  </DomainObject.Predmet.ProtustrankaWithAdressOIB>
  <DomainObject.Predmet.ProtustrankaNazivFormated>
    <izvorni_sadrzaj>AWEX d.o.o.</izvorni_sadrzaj>
    <derivirana_varijabla naziv="DomainObject.Predmet.ProtustrankaNazivFormated_1">AWEX d.o.o.</derivirana_varijabla>
  </DomainObject.Predmet.ProtustrankaNazivFormated>
  <DomainObject.Predmet.ProtustrankaNazivFormatedOIB>
    <izvorni_sadrzaj>AWEX d.o.o., OIB 87483416862</izvorni_sadrzaj>
    <derivirana_varijabla naziv="DomainObject.Predmet.ProtustrankaNazivFormatedOIB_1">AWEX d.o.o., OIB 87483416862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AWEX d.o.o.</item>
    </izvorni_sadrzaj>
    <derivirana_varijabla naziv="DomainObject.Predmet.ProtuStrankaListFormated_1">
      <item>AWEX d.o.o.</item>
    </derivirana_varijabla>
  </DomainObject.Predmet.ProtuStrankaListFormated>
  <DomainObject.Predmet.ProtuStrankaListFormatedOIB>
    <izvorni_sadrzaj>
      <item>AWEX d.o.o., OIB 87483416862</item>
    </izvorni_sadrzaj>
    <derivirana_varijabla naziv="DomainObject.Predmet.ProtuStrankaListFormatedOIB_1">
      <item>AWEX d.o.o., OIB 87483416862</item>
    </derivirana_varijabla>
  </DomainObject.Predmet.ProtuStrankaListFormatedOIB>
  <DomainObject.Predmet.ProtuStrankaListFormatedWithAdress>
    <izvorni_sadrzaj>
      <item>AWEX d.o.o., Brestovice 39, 51215 Kastav</item>
    </izvorni_sadrzaj>
    <derivirana_varijabla naziv="DomainObject.Predmet.ProtuStrankaListFormatedWithAdress_1">
      <item>AWEX d.o.o., Brestovice 39, 51215 Kastav</item>
    </derivirana_varijabla>
  </DomainObject.Predmet.ProtuStrankaListFormatedWithAdress>
  <DomainObject.Predmet.ProtuStrankaListFormatedWithAdressOIB>
    <izvorni_sadrzaj>
      <item>AWEX d.o.o., OIB 87483416862, Brestovice 39, 51215 Kastav</item>
    </izvorni_sadrzaj>
    <derivirana_varijabla naziv="DomainObject.Predmet.ProtuStrankaListFormatedWithAdressOIB_1">
      <item>AWEX d.o.o., OIB 87483416862, Brestovice 39, 51215 Kastav</item>
    </derivirana_varijabla>
  </DomainObject.Predmet.ProtuStrankaListFormatedWithAdressOIB>
  <DomainObject.Predmet.ProtuStrankaListNazivFormated>
    <izvorni_sadrzaj>
      <item>AWEX d.o.o.</item>
    </izvorni_sadrzaj>
    <derivirana_varijabla naziv="DomainObject.Predmet.ProtuStrankaListNazivFormated_1">
      <item>AWEX d.o.o.</item>
    </derivirana_varijabla>
  </DomainObject.Predmet.ProtuStrankaListNazivFormated>
  <DomainObject.Predmet.ProtuStrankaListNazivFormatedOIB>
    <izvorni_sadrzaj>
      <item>AWEX d.o.o., OIB 87483416862</item>
    </izvorni_sadrzaj>
    <derivirana_varijabla naziv="DomainObject.Predmet.ProtuStrankaListNazivFormatedOIB_1">
      <item>AWEX d.o.o., OIB 87483416862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St-228/2017-9</izvorni_sadrzaj>
    <derivirana_varijabla naziv="DomainObject.PoslovniBrojDokumenta_1">St-228/2017-9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AWEX d.o.o.</izvorni_sadrzaj>
    <derivirana_varijabla naziv="DomainObject.Predmet.ProtustrankaIDrugi_1">AWEX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AWEX d.o.o., OIB 87483416862, Brestovice 39, 51215 Kastav</izvorni_sadrzaj>
    <derivirana_varijabla naziv="DomainObject.Predmet.ProtustrankaIDrugiAdressOIB_1">AWEX d.o.o., OIB 87483416862, Brestovice 39,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AWEX d.o.o.</item>
    </izvorni_sadrzaj>
    <derivirana_varijabla naziv="DomainObject.Predmet.SudioniciListNaziv_1">
      <item>FINA  Rijeka</item>
      <item>AWEX d.o.o.</item>
    </derivirana_varijabla>
  </DomainObject.Predmet.SudioniciListNaziv>
  <DomainObject.Predmet.SudioniciListAdressOIB>
    <izvorni_sadrzaj>
      <item>FINA  Rijeka, OIB 85821130368, Frana Kurelca 8,51000 Rijeka</item>
      <item>AWEX d.o.o., OIB 87483416862, Brestovice 39,51215 Kastav</item>
    </izvorni_sadrzaj>
    <derivirana_varijabla naziv="DomainObject.Predmet.SudioniciListAdressOIB_1">
      <item>FINA  Rijeka, OIB 85821130368, Frana Kurelca 8,51000 Rijeka</item>
      <item>AWEX d.o.o., OIB 87483416862, Brestovice 39,51215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87483416862</item>
    </izvorni_sadrzaj>
    <derivirana_varijabla naziv="DomainObject.Predmet.SudioniciListNazivOIB_1">
      <item>, OIB 85821130368</item>
      <item>, OIB 87483416862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759</properties:Words>
  <properties:Characters>4289</properties:Characters>
  <properties:Lines>100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2017-09-06T09:02:00Z</dcterms:created>
  <dc:creator>Vera Jelenović</dc:creator>
  <cp:lastModifiedBy>Danijela Fumić</cp:lastModifiedBy>
  <cp:lastPrinted>2017-09-06T08:59:00Z</cp:lastPrinted>
  <dcterms:modified xmlns:xsi="http://www.w3.org/2001/XMLSchema-instance" xsi:type="dcterms:W3CDTF">2017-09-06T09:03:00Z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St-228/2017-9 / Zapisnik - Ročište radi rasprave o uvjetima za otvaranje steč. post.</vt:lpwstr>
  </prop:property>
  <prop:property name="CC_coloring" pid="5" fmtid="{D5CDD505-2E9C-101B-9397-08002B2CF9AE}">
    <vt:bool>false</vt:bool>
  </prop:property>
</prop:Properties>
</file>