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0f26d" w14:paraId="f80f26d"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974AC0">
        <w:t>200</w:t>
      </w:r>
      <w:r w:rsidR="0062110D">
        <w:t>9</w:t>
      </w:r>
      <w:proofErr w:type="spellEnd"/>
      <w:r w:rsidRPr="00B60270">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62110D">
        <w:t>PILJEK</w:t>
      </w:r>
      <w:proofErr w:type="spellEnd"/>
      <w:r w:rsidR="0062110D">
        <w:t xml:space="preserve">-PROMET j.d.o.o. za proizvodnju, trgovinu i usluge, </w:t>
      </w:r>
      <w:proofErr w:type="spellStart"/>
      <w:r w:rsidR="0062110D">
        <w:t>Štrucljevo</w:t>
      </w:r>
      <w:proofErr w:type="spellEnd"/>
      <w:r w:rsidR="0062110D">
        <w:t xml:space="preserve">, </w:t>
      </w:r>
      <w:proofErr w:type="spellStart"/>
      <w:r w:rsidR="0062110D">
        <w:t>Štrucljevo</w:t>
      </w:r>
      <w:proofErr w:type="spellEnd"/>
      <w:r w:rsidR="0062110D">
        <w:t xml:space="preserve"> 9, </w:t>
      </w:r>
      <w:proofErr w:type="spellStart"/>
      <w:r w:rsidR="0062110D">
        <w:t>OIB</w:t>
      </w:r>
      <w:proofErr w:type="spellEnd"/>
      <w:r w:rsidR="0062110D">
        <w:t xml:space="preserve">: </w:t>
      </w:r>
      <w:proofErr w:type="spellStart"/>
      <w:r w:rsidR="0062110D">
        <w:t>86093167894</w:t>
      </w:r>
      <w:proofErr w:type="spellEnd"/>
      <w:r w:rsidRPr="00B60270">
        <w:t xml:space="preserve">, dana </w:t>
      </w:r>
      <w:proofErr w:type="spellStart"/>
      <w:r w:rsidR="00974AC0">
        <w:t>23</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974AC0">
        <w:t>23</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56D5F">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A56D5F" w:rsidP="007A64BB" w:rsidR="00A56D5F">
      <w:pPr>
        <w:jc w:val="right"/>
      </w:pPr>
      <w:r>
        <w:t xml:space="preserve">Za točnost </w:t>
      </w:r>
      <w:proofErr w:type="spellStart"/>
      <w:r>
        <w:t>otpravka</w:t>
      </w:r>
      <w:proofErr w:type="spellEnd"/>
      <w:r>
        <w:t>:</w:t>
      </w:r>
    </w:p>
    <w:p w:rsidRDefault="00A56D5F" w:rsidP="007A64BB" w:rsidR="00A56D5F">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450E7"/>
    <w:rsid w:val="003066AC"/>
    <w:rsid w:val="004A3F8A"/>
    <w:rsid w:val="005E6316"/>
    <w:rsid w:val="0062110D"/>
    <w:rsid w:val="007329B5"/>
    <w:rsid w:val="00747D11"/>
    <w:rsid w:val="00974AC0"/>
    <w:rsid w:val="00A56D5F"/>
    <w:rsid w:val="00B60270"/>
    <w:rsid w:val="00BF0A6A"/>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56D5F"/>
    <w:rPr>
      <w:color w:val="808080"/>
      <w:bdr w:space="0" w:sz="0" w:color="auto" w:val="none"/>
      <w:shd w:fill="auto" w:color="auto" w:val="clear"/>
    </w:rPr>
  </w:style>
  <w:style w:customStyle="true" w:styleId="eSPISCCParagraphDefaultFont" w:type="character">
    <w:name w:val="eSPIS_CC_Paragraph Default Font"/>
    <w:basedOn w:val="Zadanifontodlomka"/>
    <w:rsid w:val="00A56D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D5F"/>
    <w:rPr>
      <w:bdr w:space="0" w:sz="0" w:color="auto" w:val="none"/>
      <w:shd w:fill="FFFFCC" w:color="auto" w:val="clear"/>
      <w:lang w:val="hr-HR"/>
    </w:rPr>
  </w:style>
  <w:style w:customStyle="true" w:styleId="PozadinaSvijetloCrvena" w:type="character">
    <w:name w:val="Pozadina_SvijetloCrvena"/>
    <w:basedOn w:val="eSPISCCParagraphDefaultFont"/>
    <w:rsid w:val="00A56D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D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56D5F"/>
    <w:rPr>
      <w:color w:val="808080"/>
      <w:bdr w:color="auto" w:space="0" w:sz="0" w:val="none"/>
      <w:shd w:color="auto" w:fill="auto" w:val="clear"/>
    </w:rPr>
  </w:style>
  <w:style w:customStyle="1" w:styleId="eSPISCCParagraphDefaultFont" w:type="character">
    <w:name w:val="eSPIS_CC_Paragraph Default Font"/>
    <w:basedOn w:val="Zadanifontodlomka"/>
    <w:rsid w:val="00A56D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D5F"/>
    <w:rPr>
      <w:bdr w:color="auto" w:space="0" w:sz="0" w:val="none"/>
      <w:shd w:color="auto" w:fill="FFFFCC" w:val="clear"/>
      <w:lang w:val="hr-HR"/>
    </w:rPr>
  </w:style>
  <w:style w:customStyle="1" w:styleId="PozadinaSvijetloCrvena" w:type="character">
    <w:name w:val="Pozadina_SvijetloCrvena"/>
    <w:basedOn w:val="eSPISCCParagraphDefaultFont"/>
    <w:rsid w:val="00A56D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D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2009</izvorni_sadrzaj>
    <derivirana_varijabla naziv="DomainObject.Predmet.Broj_1">2009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St-2009/2017</izvorni_sadrzaj>
    <derivirana_varijabla naziv="DomainObject.Predmet.OznakaBroj_1">St-2009/2017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PILJEK-PROMET j.d.o.o. za proizvodnju, trgovinu i usluge zastupanog po punomoćniku Ivica Piljek</izvorni_sadrzaj>
    <derivirana_varijabla naziv="DomainObject.Predmet.ProtustrankaFormated_1">  PILJEK-PROMET j.d.o.o. za proizvodnju, trgovinu i usluge zastupanog po punomoćniku Ivica Piljek</derivirana_varijabla>
  </DomainObject.Predmet.ProtustrankaFormated>
  <DomainObject.Predmet.ProtustrankaFormatedOIB>
    <izvorni_sadrzaj>  PILJEK-PROMET j.d.o.o. za proizvodnju, trgovinu i usluge, OIB 86093167894 zastupanog po punomoćniku Ivica Piljek</izvorni_sadrzaj>
    <derivirana_varijabla naziv="DomainObject.Predmet.ProtustrankaFormatedOIB_1">  PILJEK-PROMET j.d.o.o. za proizvodnju, trgovinu i usluge, OIB 86093167894 zastupanog po punomoćniku Ivica Piljek</derivirana_varijabla>
  </DomainObject.Predmet.ProtustrankaFormatedOIB>
  <DomainObject.Predmet.ProtustrankaFormatedWithAdress>
    <izvorni_sadrzaj> PILJEK-PROMET j.d.o.o. za proizvodnju, trgovinu i usluge, Štrucljevo 9 , 49223 Štrucljevo zastupanog po punomoćniku Ivica Piljek</izvorni_sadrzaj>
    <derivirana_varijabla naziv="DomainObject.Predmet.ProtustrankaFormatedWithAdress_1"> PILJEK-PROMET j.d.o.o. za proizvodnju, trgovinu i usluge, Štrucljevo 9 , 49223 Štrucljevo zastupanog po punomoćniku Ivica Piljek</derivirana_varijabla>
  </DomainObject.Predmet.ProtustrankaFormatedWithAdress>
  <DomainObject.Predmet.ProtustrankaFormatedWithAdressOIB>
    <izvorni_sadrzaj> PILJEK-PROMET j.d.o.o. za proizvodnju, trgovinu i usluge, OIB 86093167894, Štrucljevo 9 , 49223 Štrucljevo zastupanog po punomoćniku Ivica Piljek</izvorni_sadrzaj>
    <derivirana_varijabla naziv="DomainObject.Predmet.ProtustrankaFormatedWithAdressOIB_1"> PILJEK-PROMET j.d.o.o. za proizvodnju, trgovinu i usluge, OIB 86093167894, Štrucljevo 9 , 49223 Štrucljevo zastupanog po punomoćniku Ivica Piljek</derivirana_varijabla>
  </DomainObject.Predmet.ProtustrankaFormatedWithAdressOIB>
  <DomainObject.Predmet.ProtustrankaWithAdress>
    <izvorni_sadrzaj>PILJEK-PROMET j.d.o.o. za proizvodnju, trgovinu i usluge Štrucljevo 9 , 49223 Štrucljevo</izvorni_sadrzaj>
    <derivirana_varijabla naziv="DomainObject.Predmet.ProtustrankaWithAdress_1">PILJEK-PROMET j.d.o.o. za proizvodnju, trgovinu i usluge Štrucljevo 9 , 49223 Štrucljevo</derivirana_varijabla>
  </DomainObject.Predmet.ProtustrankaWithAdress>
  <DomainObject.Predmet.ProtustrankaWithAdressOIB>
    <izvorni_sadrzaj>PILJEK-PROMET j.d.o.o. za proizvodnju, trgovinu i usluge, OIB 86093167894, Štrucljevo 9 , 49223 Štrucljevo</izvorni_sadrzaj>
    <derivirana_varijabla naziv="DomainObject.Predmet.ProtustrankaWithAdressOIB_1">PILJEK-PROMET j.d.o.o. za proizvodnju, trgovinu i usluge, OIB 86093167894, Štrucljevo 9 , 49223 Štrucljevo</derivirana_varijabla>
  </DomainObject.Predmet.ProtustrankaWithAdressOIB>
  <DomainObject.Predmet.ProtustrankaNazivFormated>
    <izvorni_sadrzaj>PILJEK-PROMET j.d.o.o. za proizvodnju, trgovinu i usluge</izvorni_sadrzaj>
    <derivirana_varijabla naziv="DomainObject.Predmet.ProtustrankaNazivFormated_1">PILJEK-PROMET j.d.o.o. za proizvodnju, trgovinu i usluge</derivirana_varijabla>
  </DomainObject.Predmet.ProtustrankaNazivFormated>
  <DomainObject.Predmet.ProtustrankaNazivFormatedOIB>
    <izvorni_sadrzaj>PILJEK-PROMET j.d.o.o. za proizvodnju, trgovinu i usluge, OIB 86093167894</izvorni_sadrzaj>
    <derivirana_varijabla naziv="DomainObject.Predmet.ProtustrankaNazivFormatedOIB_1">PILJEK-PROMET j.d.o.o. za proizvodnju, trgovinu i usluge, OIB 86093167894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PILJEK-PROMET j.d.o.o. za proizvodnju, trgovinu i usluge zastupanog po punomoćniku Ivica Piljek</item>
    </izvorni_sadrzaj>
    <derivirana_varijabla naziv="DomainObject.Predmet.ProtuStrankaListFormated_1">
      <item>PILJEK-PROMET j.d.o.o. za proizvodnju, trgovinu i usluge zastupanog po punomoćniku Ivica Piljek</item>
    </derivirana_varijabla>
  </DomainObject.Predmet.ProtuStrankaListFormated>
  <DomainObject.Predmet.ProtuStrankaListFormatedOIB>
    <izvorni_sadrzaj>
      <item>PILJEK-PROMET j.d.o.o. za proizvodnju, trgovinu i usluge, OIB 86093167894 zastupanog po punomoćniku Ivica Piljek</item>
    </izvorni_sadrzaj>
    <derivirana_varijabla naziv="DomainObject.Predmet.ProtuStrankaListFormatedOIB_1">
      <item>PILJEK-PROMET j.d.o.o. za proizvodnju, trgovinu i usluge, OIB 86093167894 zastupanog po punomoćniku Ivica Piljek</item>
    </derivirana_varijabla>
  </DomainObject.Predmet.ProtuStrankaListFormatedOIB>
  <DomainObject.Predmet.ProtuStrankaListFormatedWithAdress>
    <izvorni_sadrzaj>
      <item>PILJEK-PROMET j.d.o.o. za proizvodnju, trgovinu i usluge, Štrucljevo 9 , 49223 Štrucljevo zastupanog po punomoćniku Ivica Piljek</item>
    </izvorni_sadrzaj>
    <derivirana_varijabla naziv="DomainObject.Predmet.ProtuStrankaListFormatedWithAdress_1">
      <item>PILJEK-PROMET j.d.o.o. za proizvodnju, trgovinu i usluge, Štrucljevo 9 , 49223 Štrucljevo zastupanog po punomoćniku Ivica Piljek</item>
    </derivirana_varijabla>
  </DomainObject.Predmet.ProtuStrankaListFormatedWithAdress>
  <DomainObject.Predmet.ProtuStrankaListFormatedWithAdressOIB>
    <izvorni_sadrzaj>
      <item>PILJEK-PROMET j.d.o.o. za proizvodnju, trgovinu i usluge, OIB 86093167894, Štrucljevo 9 , 49223 Štrucljevo zastupanog po punomoćniku Ivica Piljek</item>
    </izvorni_sadrzaj>
    <derivirana_varijabla naziv="DomainObject.Predmet.ProtuStrankaListFormatedWithAdressOIB_1">
      <item>PILJEK-PROMET j.d.o.o. za proizvodnju, trgovinu i usluge, OIB 86093167894, Štrucljevo 9 , 49223 Štrucljevo zastupanog po punomoćniku Ivica Piljek</item>
    </derivirana_varijabla>
  </DomainObject.Predmet.ProtuStrankaListFormatedWithAdressOIB>
  <DomainObject.Predmet.ProtuStrankaListNazivFormated>
    <izvorni_sadrzaj>
      <item>PILJEK-PROMET j.d.o.o. za proizvodnju, trgovinu i usluge</item>
    </izvorni_sadrzaj>
    <derivirana_varijabla naziv="DomainObject.Predmet.ProtuStrankaListNazivFormated_1">
      <item>PILJEK-PROMET j.d.o.o. za proizvodnju, trgovinu i usluge</item>
    </derivirana_varijabla>
  </DomainObject.Predmet.ProtuStrankaListNazivFormated>
  <DomainObject.Predmet.ProtuStrankaListNazivFormatedOIB>
    <izvorni_sadrzaj>
      <item>PILJEK-PROMET j.d.o.o. za proizvodnju, trgovinu i usluge, OIB 86093167894</item>
    </izvorni_sadrzaj>
    <derivirana_varijabla naziv="DomainObject.Predmet.ProtuStrankaListNazivFormatedOIB_1">
      <item>PILJEK-PROMET j.d.o.o. za proizvodnju, trgovinu i usluge, OIB 86093167894</item>
    </derivirana_varijabla>
  </DomainObject.Predmet.ProtuStrankaListNazivFormatedOIB>
  <DomainObject.Predmet.OstaliListFormated>
    <izvorni_sadrzaj>
      <item>Ivica Piljek punomoćnik sudionika u postupku PILJEK-PROMET j.d.o.o. za proizvodnju, trgovinu i usluge</item>
    </izvorni_sadrzaj>
    <derivirana_varijabla naziv="DomainObject.Predmet.OstaliListFormated_1">
      <item>Ivica Piljek punomoćnik sudionika u postupku PILJEK-PROMET j.d.o.o. za proizvodnju, trgovinu i usluge</item>
    </derivirana_varijabla>
  </DomainObject.Predmet.OstaliListFormated>
  <DomainObject.Predmet.OstaliListFormatedOIB>
    <izvorni_sadrzaj>
      <item>Ivica Piljek, OIB 28456672823 punomoćnik sudionika u postupku PILJEK-PROMET j.d.o.o. za proizvodnju, trgovinu i usluge</item>
    </izvorni_sadrzaj>
    <derivirana_varijabla naziv="DomainObject.Predmet.OstaliListFormatedOIB_1">
      <item>Ivica Piljek, OIB 28456672823 punomoćnik sudionika u postupku PILJEK-PROMET j.d.o.o. za proizvodnju, trgovinu i usluge</item>
    </derivirana_varijabla>
  </DomainObject.Predmet.OstaliListFormatedOIB>
  <DomainObject.Predmet.OstaliListFormatedWithAdress>
    <izvorni_sadrzaj>
      <item>Ivica Piljek, Štrucljevo 74b, 49223 Štrucljevo punomoćnik sudionika u postupku PILJEK-PROMET j.d.o.o. za proizvodnju, trgovinu i usluge</item>
    </izvorni_sadrzaj>
    <derivirana_varijabla naziv="DomainObject.Predmet.OstaliListFormatedWithAdress_1">
      <item>Ivica Piljek, Štrucljevo 74b, 49223 Štrucljevo punomoćnik sudionika u postupku PILJEK-PROMET j.d.o.o. za proizvodnju, trgovinu i usluge</item>
    </derivirana_varijabla>
  </DomainObject.Predmet.OstaliListFormatedWithAdress>
  <DomainObject.Predmet.OstaliListFormatedWithAdressOIB>
    <izvorni_sadrzaj>
      <item>Ivica Piljek, OIB 28456672823, Štrucljevo 74b, 49223 Štrucljevo punomoćnik sudionika u postupku PILJEK-PROMET j.d.o.o. za proizvodnju, trgovinu i usluge</item>
    </izvorni_sadrzaj>
    <derivirana_varijabla naziv="DomainObject.Predmet.OstaliListFormatedWithAdressOIB_1">
      <item>Ivica Piljek, OIB 28456672823, Štrucljevo 74b, 49223 Štrucljevo punomoćnik sudionika u postupku PILJEK-PROMET j.d.o.o. za proizvodnju, trgovinu i usluge</item>
    </derivirana_varijabla>
  </DomainObject.Predmet.OstaliListFormatedWithAdressOIB>
  <DomainObject.Predmet.OstaliListNazivFormated>
    <izvorni_sadrzaj>
      <item>Ivica Piljek</item>
    </izvorni_sadrzaj>
    <derivirana_varijabla naziv="DomainObject.Predmet.OstaliListNazivFormated_1">
      <item>Ivica Piljek</item>
    </derivirana_varijabla>
  </DomainObject.Predmet.OstaliListNazivFormated>
  <DomainObject.Predmet.OstaliListNazivFormatedOIB>
    <izvorni_sadrzaj>
      <item>Ivica Piljek, OIB 28456672823</item>
    </izvorni_sadrzaj>
    <derivirana_varijabla naziv="DomainObject.Predmet.OstaliListNazivFormatedOIB_1">
      <item>Ivica Piljek, OIB 28456672823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PILJEK-PROMET j.d.o.o. za proizvodnju, trgovinu i usluge</izvorni_sadrzaj>
    <derivirana_varijabla naziv="DomainObject.Predmet.ProtustrankaIDrugi_1">PILJEK-PROMET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PILJEK-PROMET j.d.o.o. za proizvodnju, trgovinu i usluge, OIB 86093167894, Štrucljevo 9 , 49223 Štrucljevo</izvorni_sadrzaj>
    <derivirana_varijabla naziv="DomainObject.Predmet.ProtustrankaIDrugiAdressOIB_1">PILJEK-PROMET j.d.o.o. za proizvodnju, trgovinu i usluge, OIB 86093167894, Štrucljevo 9 , 49223 Štrucljevo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PILJEK-PROMET j.d.o.o. za proizvodnju, trgovinu i usluge</item>
      <item>Ivica Piljek</item>
    </izvorni_sadrzaj>
    <derivirana_varijabla naziv="DomainObject.Predmet.SudioniciListNaziv_1">
      <item>FINA Regionalni centar Zagreb</item>
      <item>PILJEK-PROMET j.d.o.o. za proizvodnju, trgovinu i usluge</item>
      <item>Ivica Piljek</item>
    </derivirana_varijabla>
  </DomainObject.Predmet.SudioniciListNaziv>
  <DomainObject.Predmet.SudioniciListAdressOIB>
    <izvorni_sadrzaj>
      <item>FINA Regionalni centar Zagreb, OIB 85821130368, Trg svibanjskih žrtava 1995. br. 1,10000 Zagreb</item>
      <item>PILJEK-PROMET j.d.o.o. za proizvodnju, trgovinu i usluge, OIB 86093167894, Štrucljevo 9 ,49223 Štrucljevo</item>
      <item>Ivica Piljek, OIB 28456672823, Štrucljevo 74b,49223 Štrucljevo</item>
    </izvorni_sadrzaj>
    <derivirana_varijabla naziv="DomainObject.Predmet.SudioniciListAdressOIB_1">
      <item>FINA Regionalni centar Zagreb, OIB 85821130368, Trg svibanjskih žrtava 1995. br. 1,10000 Zagreb</item>
      <item>PILJEK-PROMET j.d.o.o. za proizvodnju, trgovinu i usluge, OIB 86093167894, Štrucljevo 9 ,49223 Štrucljevo</item>
      <item>Ivica Piljek, OIB 28456672823, Štrucljevo 74b,49223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86093167894</item>
      <item>, OIB 28456672823</item>
    </izvorni_sadrzaj>
    <derivirana_varijabla naziv="DomainObject.Predmet.SudioniciListNazivOIB_1">
      <item>, OIB 85821130368</item>
      <item>, OIB 86093167894</item>
      <item>, OIB 28456672823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2072</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2017-10-23T12:46:00Z</dcterms:created>
  <dc:creator>Maja Malec</dc:creator>
  <cp:lastModifiedBy>Maja Malec</cp:lastModifiedBy>
  <cp:lastPrinted>2017-10-23T12:48:00Z</cp:lastPrinted>
  <dcterms:modified xmlns:xsi="http://www.w3.org/2001/XMLSchema-instance" xsi:type="dcterms:W3CDTF">2017-10-23T12:48:00Z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