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111e" w14:paraId="997111e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0B320F">
        <w:rPr>
          <w:sz w:val="22"/>
          <w:szCs w:val="22"/>
        </w:rPr>
        <w:t>98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0B320F">
        <w:t xml:space="preserve">ŠUKALO j.d.o.o. za trgovinu i usluge, Zagreb, </w:t>
      </w:r>
      <w:proofErr w:type="spellStart"/>
      <w:r w:rsidR="000B320F">
        <w:t>Iblerov</w:t>
      </w:r>
      <w:proofErr w:type="spellEnd"/>
      <w:r w:rsidR="000B320F">
        <w:t xml:space="preserve"> trg 2, MBS: 030146117, OIB: 02885426033,</w:t>
      </w:r>
      <w:r w:rsidR="00B5690D" w:rsidRPr="004E4E4D">
        <w:t xml:space="preserve"> </w:t>
      </w:r>
      <w:r w:rsidR="00454B5F" w:rsidRPr="004E4E4D">
        <w:t xml:space="preserve">dana </w:t>
      </w:r>
      <w:r w:rsidR="000B320F">
        <w:t>16</w:t>
      </w:r>
      <w:r w:rsidR="008C4385" w:rsidRPr="004E4E4D">
        <w:t xml:space="preserve">. </w:t>
      </w:r>
      <w:r w:rsidR="000B320F">
        <w:t>svibnja</w:t>
      </w:r>
      <w:r w:rsidR="008C4385" w:rsidRPr="004E4E4D">
        <w:t xml:space="preserve">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0B320F">
        <w:t xml:space="preserve">ŠUKALO j.d.o.o. za trgovinu i usluge, Zagreb, </w:t>
      </w:r>
      <w:proofErr w:type="spellStart"/>
      <w:r w:rsidR="000B320F">
        <w:t>Iblerov</w:t>
      </w:r>
      <w:proofErr w:type="spellEnd"/>
      <w:r w:rsidR="000B320F">
        <w:t xml:space="preserve"> trg 2, MBS: 030146117, OIB: 02885426033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902150">
        <w:t xml:space="preserve">Krešimir Fučkar, </w:t>
      </w:r>
      <w:proofErr w:type="spellStart"/>
      <w:r w:rsidR="00902150">
        <w:t>B.Radića</w:t>
      </w:r>
      <w:proofErr w:type="spellEnd"/>
      <w:r w:rsidR="00902150">
        <w:t xml:space="preserve"> 63, </w:t>
      </w:r>
      <w:proofErr w:type="spellStart"/>
      <w:r w:rsidR="00902150">
        <w:t>Sladojevci</w:t>
      </w:r>
      <w:proofErr w:type="spellEnd"/>
      <w:r w:rsidR="00902150">
        <w:t xml:space="preserve">,  </w:t>
      </w:r>
      <w:r w:rsidR="00902150" w:rsidRPr="005A50B3">
        <w:t xml:space="preserve">OIB </w:t>
      </w:r>
      <w:r w:rsidR="00902150">
        <w:t>01195634741</w:t>
      </w:r>
      <w:r w:rsidR="00473536" w:rsidRPr="00944C3F">
        <w:rPr>
          <w:lang w:eastAsia="en-US"/>
        </w:rPr>
        <w:t>.</w:t>
      </w:r>
      <w:r w:rsidR="000B320F">
        <w:rPr>
          <w:lang w:eastAsia="en-US"/>
        </w:rPr>
        <w:t xml:space="preserve"> 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0B320F">
        <w:t xml:space="preserve">ŠUKALO j.d.o.o. za trgovinu i usluge, Zagreb, </w:t>
      </w:r>
      <w:proofErr w:type="spellStart"/>
      <w:r w:rsidR="000B320F">
        <w:t>Iblerov</w:t>
      </w:r>
      <w:proofErr w:type="spellEnd"/>
      <w:r w:rsidR="000B320F">
        <w:t xml:space="preserve"> trg 2, MBS: 030146117, OIB: 02885426033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0B320F" w:rsidP="00CC0773" w:rsidR="0074446F" w:rsidRPr="004E4E4D">
      <w:pPr>
        <w:jc w:val="both"/>
      </w:pPr>
      <w: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</w:t>
      </w:r>
      <w:r w:rsidR="000B320F">
        <w:t>nadležnom za dužnika</w:t>
      </w:r>
      <w:r w:rsidRPr="004E4E4D">
        <w:t xml:space="preserve">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256EC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0B320F">
        <w:t>3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0B320F">
        <w:t xml:space="preserve">ŠUKALO j.d.o.o. za trgovinu i usluge, Zagreb, </w:t>
      </w:r>
      <w:proofErr w:type="spellStart"/>
      <w:r w:rsidR="000B320F">
        <w:t>Iblerov</w:t>
      </w:r>
      <w:proofErr w:type="spellEnd"/>
      <w:r w:rsidR="000B320F">
        <w:t xml:space="preserve"> trg 2, MBS: 030146117, OIB: 02885426033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4256EC">
      <w:pPr>
        <w:jc w:val="both"/>
      </w:pPr>
      <w:r w:rsidRPr="004E4E4D">
        <w:tab/>
      </w:r>
    </w:p>
    <w:p w:rsidRDefault="004256EC" w:rsidP="004256EC" w:rsidR="004256EC" w:rsidRPr="004E4E4D">
      <w:pPr>
        <w:jc w:val="right"/>
      </w:pPr>
      <w:r w:rsidRPr="004E4E4D">
        <w:lastRenderedPageBreak/>
        <w:t>6 St-</w:t>
      </w:r>
      <w:r>
        <w:t>98/17-4</w:t>
      </w: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A26119" w:rsidP="004256EC" w:rsidR="003C7854" w:rsidRPr="004E4E4D">
      <w:pPr>
        <w:ind w:firstLine="708"/>
        <w:jc w:val="both"/>
      </w:pPr>
      <w:r w:rsidRPr="004E4E4D"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0B320F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0B320F">
        <w:t>16</w:t>
      </w:r>
      <w:r w:rsidR="008C4385" w:rsidRPr="004E4E4D">
        <w:t xml:space="preserve">. </w:t>
      </w:r>
      <w:r w:rsidR="000B320F">
        <w:t>svibnja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>5. R</w:t>
      </w:r>
      <w:r w:rsidR="004E73E4">
        <w:t xml:space="preserve">egistar suda 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0B320F">
        <w:t>16/6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E86" w:rsidP="00E5585D" w:rsidR="00255E86">
      <w:r>
        <w:separator/>
      </w:r>
    </w:p>
  </w:endnote>
  <w:endnote w:id="0" w:type="continuationSeparator">
    <w:p w:rsidRDefault="00255E86" w:rsidP="00E5585D" w:rsidR="00255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E86" w:rsidP="00E5585D" w:rsidR="00255E86">
      <w:r>
        <w:separator/>
      </w:r>
    </w:p>
  </w:footnote>
  <w:footnote w:id="0" w:type="continuationSeparator">
    <w:p w:rsidRDefault="00255E86" w:rsidP="00E5585D" w:rsidR="00255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320F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55E86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256EC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4BCC"/>
    <w:rsid w:val="004B51BB"/>
    <w:rsid w:val="004C1135"/>
    <w:rsid w:val="004E4E4D"/>
    <w:rsid w:val="004E7280"/>
    <w:rsid w:val="004E73E4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2D0B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St-98/2017-4</izvorni_sadrzaj>
    <derivirana_varijabla naziv="DomainObject.Oznaka_1">St-98/2017-4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SULJEVIĆ j.d.o.o.</izvorni_sadrzaj>
    <derivirana_varijabla naziv="DomainObject.Predmet.ProtustrankaFormated_1">  SULJEVIĆ j.d.o.o.</derivirana_varijabla>
  </DomainObject.Predmet.ProtustrankaFormated>
  <DomainObject.Predmet.ProtustrankaFormatedOIB>
    <izvorni_sadrzaj>  SULJEVIĆ j.d.o.o., OIB 02885426033</izvorni_sadrzaj>
    <derivirana_varijabla naziv="DomainObject.Predmet.ProtustrankaFormatedOIB_1">  SULJEVIĆ j.d.o.o., OIB 02885426033</derivirana_varijabla>
  </DomainObject.Predmet.ProtustrankaFormatedOIB>
  <DomainObject.Predmet.ProtustrankaFormatedWithAdress>
    <izvorni_sadrzaj> SULJEVIĆ j.d.o.o., Matije Gupca 5, 35000 Slavonski Brod</izvorni_sadrzaj>
    <derivirana_varijabla naziv="DomainObject.Predmet.ProtustrankaFormatedWithAdress_1"> SULJEVIĆ j.d.o.o., Matije Gupca 5, 35000 Slavonski Brod</derivirana_varijabla>
  </DomainObject.Predmet.ProtustrankaFormatedWithAdress>
  <DomainObject.Predmet.ProtustrankaFormatedWithAdressOIB>
    <izvorni_sadrzaj> SULJEVIĆ j.d.o.o., OIB 02885426033, Matije Gupca 5, 35000 Slavonski Brod</izvorni_sadrzaj>
    <derivirana_varijabla naziv="DomainObject.Predmet.ProtustrankaFormatedWithAdressOIB_1"> SULJEVIĆ j.d.o.o., OIB 02885426033, Matije Gupca 5, 35000 Slavonski Brod</derivirana_varijabla>
  </DomainObject.Predmet.ProtustrankaFormatedWithAdressOIB>
  <DomainObject.Predmet.ProtustrankaWithAdress>
    <izvorni_sadrzaj>SULJEVIĆ j.d.o.o. Matije Gupca 5, 35000 Slavonski Brod</izvorni_sadrzaj>
    <derivirana_varijabla naziv="DomainObject.Predmet.ProtustrankaWithAdress_1">SULJEVIĆ j.d.o.o. Matije Gupca 5, 35000 Slavonski Brod</derivirana_varijabla>
  </DomainObject.Predmet.ProtustrankaWithAdress>
  <DomainObject.Predmet.ProtustrankaWithAdressOIB>
    <izvorni_sadrzaj>SULJEVIĆ j.d.o.o., OIB 02885426033, Matije Gupca 5, 35000 Slavonski Brod</izvorni_sadrzaj>
    <derivirana_varijabla naziv="DomainObject.Predmet.ProtustrankaWithAdressOIB_1">SULJEVIĆ j.d.o.o., OIB 02885426033, Matije Gupca 5, 35000 Slavonski Brod</derivirana_varijabla>
  </DomainObject.Predmet.ProtustrankaWithAdressOIB>
  <DomainObject.Predmet.ProtustrankaNazivFormated>
    <izvorni_sadrzaj>SULJEVIĆ j.d.o.o.</izvorni_sadrzaj>
    <derivirana_varijabla naziv="DomainObject.Predmet.ProtustrankaNazivFormated_1">SULJEVIĆ j.d.o.o.</derivirana_varijabla>
  </DomainObject.Predmet.ProtustrankaNazivFormated>
  <DomainObject.Predmet.ProtustrankaNazivFormatedOIB>
    <izvorni_sadrzaj>SULJEVIĆ j.d.o.o., OIB 02885426033</izvorni_sadrzaj>
    <derivirana_varijabla naziv="DomainObject.Predmet.ProtustrankaNazivFormatedOIB_1">SULJEVIĆ j.d.o.o., OIB 02885426033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Osijek, Podružnica Slavonski Brod</izvorni_sadrzaj>
    <derivirana_varijabla naziv="DomainObject.Predmet.StrankaFormated_1">  FINA Regionalni centar Osijek, Podružnica Slavonski Brod</derivirana_varijabla>
  </DomainObject.Predmet.StrankaFormated>
  <DomainObject.Predmet.StrankaFormatedOIB>
    <izvorni_sadrzaj>  FINA Regionalni centar Osijek, Podružnica Slavonski Brod, OIB 85821130368</izvorni_sadrzaj>
    <derivirana_varijabla naziv="DomainObject.Predmet.StrankaFormatedOIB_1">  FINA Regionalni centar Osijek, Podružnica Slavonski Brod, OIB 85821130368</derivirana_varijabla>
  </DomainObject.Predmet.StrankaFormatedOIB>
  <DomainObject.Predmet.StrankaFormatedWithAdress>
    <izvorni_sadrzaj> FINA Regionalni centar Osijek, Podružnica Slavonski Brod, Ulica Petra krešimira IV 20, 35000 Slavonski Brod</izvorni_sadrzaj>
    <derivirana_varijabla naziv="DomainObject.Predmet.StrankaFormatedWithAdress_1"> FINA Regionalni centar Osijek, Podružnica Slavonski Brod, Ulica Petra krešimira IV 20, 35000 Slavonski Brod</derivirana_varijabla>
  </DomainObject.Predmet.StrankaFormatedWithAdress>
  <DomainObject.Predmet.StrankaFormatedWithAdressOIB>
    <izvorni_sadrzaj> FINA Regionalni centar Osijek, Podružnica Slavonski Brod, OIB 85821130368, Ulica Petra krešimira IV 20, 35000 Slavonski Brod</izvorni_sadrzaj>
    <derivirana_varijabla naziv="DomainObject.Predmet.StrankaFormatedWithAdressOIB_1"> FINA Regionalni centar Osijek, Podružnica Slavonski Brod, OIB 85821130368, Ulica Petra krešimira IV 20, 35000 Slavonski Brod</derivirana_varijabla>
  </DomainObject.Predmet.StrankaFormatedWithAdressOIB>
  <DomainObject.Predmet.StrankaWithAdress>
    <izvorni_sadrzaj>FINA Regionalni centar Osijek, Podružnica Slavonski Brod Ulica Petra krešimira IV 20,35000 Slavonski Brod</izvorni_sadrzaj>
    <derivirana_varijabla naziv="DomainObject.Predmet.StrankaWithAdress_1">FINA Regionalni centar Osijek, Podružnica Slavonski Brod Ulica Petra krešimira IV 20,35000 Slavonski Brod</derivirana_varijabla>
  </DomainObject.Predmet.StrankaWithAdress>
  <DomainObject.Predmet.StrankaWithAdressOIB>
    <izvorni_sadrzaj>FINA Regionalni centar Osijek, Podružnica Slavonski Brod, OIB 85821130368, Ulica Petra krešimira IV 20,35000 Slavonski Brod</izvorni_sadrzaj>
    <derivirana_varijabla naziv="DomainObject.Predmet.StrankaWithAdressOIB_1">FINA Regionalni centar Osijek, Podružnica Slavonski Brod, OIB 85821130368, Ulica Petra krešimira IV 20,35000 Slavonski Brod</derivirana_varijabla>
  </DomainObject.Predmet.StrankaWithAdressOIB>
  <DomainObject.Predmet.StrankaNazivFormated>
    <izvorni_sadrzaj>FINA Regionalni centar Osijek, Podružnica Slavonski Brod</izvorni_sadrzaj>
    <derivirana_varijabla naziv="DomainObject.Predmet.StrankaNazivFormated_1">FINA Regionalni centar Osijek, Podružnica Slavonski Brod</derivirana_varijabla>
  </DomainObject.Predmet.StrankaNazivFormated>
  <DomainObject.Predmet.StrankaNazivFormatedOIB>
    <izvorni_sadrzaj>FINA Regionalni centar Osijek, Podružnica Slavonski Brod, OIB 85821130368</izvorni_sadrzaj>
    <derivirana_varijabla naziv="DomainObject.Predmet.StrankaNazivFormatedOIB_1">FINA Regionalni centar Osijek, Podružnica Slavonski Brod,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Osijek, Podružnica Slavonski Brod</item>
    </izvorni_sadrzaj>
    <derivirana_varijabla naziv="DomainObject.Predmet.StrankaListFormated_1">
      <item>FINA Regionalni centar Osijek, Podružnica Slavonski Brod</item>
    </derivirana_varijabla>
  </DomainObject.Predmet.StrankaListFormated>
  <DomainObject.Predmet.StrankaListFormatedOIB>
    <izvorni_sadrzaj>
      <item>FINA Regionalni centar Osijek, Podružnica Slavonski Brod, OIB 85821130368</item>
    </izvorni_sadrzaj>
    <derivirana_varijabla naziv="DomainObject.Predmet.StrankaListFormatedOIB_1">
      <item>FINA Regionalni centar Osijek, Podružnica Slavonski Brod, OIB 85821130368</item>
    </derivirana_varijabla>
  </DomainObject.Predmet.StrankaListFormatedOIB>
  <DomainObject.Predmet.StrankaListFormatedWithAdress>
    <izvorni_sadrzaj>
      <item>FINA Regionalni centar Osijek, Podružnica Slavonski Brod, Ulica Petra krešimira IV 20, 35000 Slavonski Brod</item>
    </izvorni_sadrzaj>
    <derivirana_varijabla naziv="DomainObject.Predmet.StrankaListFormatedWithAdress_1">
      <item>FINA Regionalni centar Osijek, Podružnica Slavonski Brod, Ulica Petra krešimira IV 20, 35000 Slavonski Brod</item>
    </derivirana_varijabla>
  </DomainObject.Predmet.StrankaListFormatedWithAdress>
  <DomainObject.Predmet.StrankaListFormatedWithAdressOIB>
    <izvorni_sadrzaj>
      <item>FINA Regionalni centar Osijek, Podružnica Slavonski Brod, OIB 85821130368, Ulica Petra krešimira IV 20, 35000 Slavonski Brod</item>
    </izvorni_sadrzaj>
    <derivirana_varijabla naziv="DomainObject.Predmet.StrankaListFormatedWithAdressOIB_1">
      <item>FINA Regionalni centar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 Regionalni centar Osijek, Podružnica Slavonski Brod</item>
    </izvorni_sadrzaj>
    <derivirana_varijabla naziv="DomainObject.Predmet.StrankaListNazivFormated_1">
      <item>FINA Regionalni centar Osijek, Podružnica Slavonski Brod</item>
    </derivirana_varijabla>
  </DomainObject.Predmet.StrankaListNazivFormated>
  <DomainObject.Predmet.StrankaListNazivFormatedOIB>
    <izvorni_sadrzaj>
      <item>FINA Regionalni centar Osijek, Podružnica Slavonski Brod, OIB 85821130368</item>
    </izvorni_sadrzaj>
    <derivirana_varijabla naziv="DomainObject.Predmet.StrankaListNazivFormatedOIB_1">
      <item>FINA Regionalni centar Osijek, Podružnica Slavonski Brod, OIB 85821130368</item>
    </derivirana_varijabla>
  </DomainObject.Predmet.StrankaListNazivFormatedOIB>
  <DomainObject.Predmet.ProtuStrankaListFormated>
    <izvorni_sadrzaj>
      <item>SULJEVIĆ j.d.o.o.</item>
    </izvorni_sadrzaj>
    <derivirana_varijabla naziv="DomainObject.Predmet.ProtuStrankaListFormated_1">
      <item>SULJEVIĆ j.d.o.o.</item>
    </derivirana_varijabla>
  </DomainObject.Predmet.ProtuStrankaListFormated>
  <DomainObject.Predmet.ProtuStrankaListFormatedOIB>
    <izvorni_sadrzaj>
      <item>SULJEVIĆ j.d.o.o., OIB 02885426033</item>
    </izvorni_sadrzaj>
    <derivirana_varijabla naziv="DomainObject.Predmet.ProtuStrankaListFormatedOIB_1">
      <item>SULJEVIĆ j.d.o.o., OIB 02885426033</item>
    </derivirana_varijabla>
  </DomainObject.Predmet.ProtuStrankaListFormatedOIB>
  <DomainObject.Predmet.ProtuStrankaListFormatedWithAdress>
    <izvorni_sadrzaj>
      <item>SULJEVIĆ j.d.o.o., Matije Gupca 5, 35000 Slavonski Brod</item>
    </izvorni_sadrzaj>
    <derivirana_varijabla naziv="DomainObject.Predmet.ProtuStrankaListFormatedWithAdress_1">
      <item>SULJEVIĆ j.d.o.o., Matije Gupca 5, 35000 Slavonski Brod</item>
    </derivirana_varijabla>
  </DomainObject.Predmet.ProtuStrankaListFormatedWithAdress>
  <DomainObject.Predmet.ProtuStrankaListFormatedWithAdressOIB>
    <izvorni_sadrzaj>
      <item>SULJEVIĆ j.d.o.o., OIB 02885426033, Matije Gupca 5, 35000 Slavonski Brod</item>
    </izvorni_sadrzaj>
    <derivirana_varijabla naziv="DomainObject.Predmet.ProtuStrankaListFormatedWithAdressOIB_1">
      <item>SULJEVIĆ j.d.o.o., OIB 02885426033, Matije Gupca 5, 35000 Slavonski Brod</item>
    </derivirana_varijabla>
  </DomainObject.Predmet.ProtuStrankaListFormatedWithAdressOIB>
  <DomainObject.Predmet.ProtuStrankaListNazivFormated>
    <izvorni_sadrzaj>
      <item>SULJEVIĆ j.d.o.o.</item>
    </izvorni_sadrzaj>
    <derivirana_varijabla naziv="DomainObject.Predmet.ProtuStrankaListNazivFormated_1">
      <item>SULJEVIĆ j.d.o.o.</item>
    </derivirana_varijabla>
  </DomainObject.Predmet.ProtuStrankaListNazivFormated>
  <DomainObject.Predmet.ProtuStrankaListNazivFormatedOIB>
    <izvorni_sadrzaj>
      <item>SULJEVIĆ j.d.o.o., OIB 02885426033</item>
    </izvorni_sadrzaj>
    <derivirana_varijabla naziv="DomainObject.Predmet.ProtuStrankaListNazivFormatedOIB_1">
      <item>SULJEVIĆ j.d.o.o., OIB 02885426033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St-98/2017-4</izvorni_sadrzaj>
    <derivirana_varijabla naziv="DomainObject.PoslovniBrojDokumenta_1">St-98/2017-4</derivirana_varijabla>
  </DomainObject.PoslovniBrojDokumenta>
  <DomainObject.Predmet.StrankaIDrugi>
    <izvorni_sadrzaj>FINA Regionalni centar Osijek, Podružnica Slavonski Brod</izvorni_sadrzaj>
    <derivirana_varijabla naziv="DomainObject.Predmet.StrankaIDrugi_1">FINA Regionalni centar Osijek, Podružnica Slavonski Brod</derivirana_varijabla>
  </DomainObject.Predmet.StrankaIDrugi>
  <DomainObject.Predmet.ProtustrankaIDrugi>
    <izvorni_sadrzaj>SULJEVIĆ j.d.o.o.</izvorni_sadrzaj>
    <derivirana_varijabla naziv="DomainObject.Predmet.ProtustrankaIDrugi_1">SULJEVIĆ j.d.o.o.</derivirana_varijabla>
  </DomainObject.Predmet.ProtustrankaIDrugi>
  <DomainObject.Predmet.StrankaIDrugiAdressOIB>
    <izvorni_sadrzaj>FINA Regionalni centar Osijek, Podružnica Slavonski Brod, OIB 85821130368, Ulica Petra krešimira IV 20, 35000 Slavonski Brod</izvorni_sadrzaj>
    <derivirana_varijabla naziv="DomainObject.Predmet.StrankaIDrugiAdressOIB_1">FINA Regionalni centar Osijek, Podružnica Slavonski Brod, OIB 85821130368, Ulica Petra krešimira IV 20, 35000 Slavonski Brod</derivirana_varijabla>
  </DomainObject.Predmet.StrankaIDrugiAdressOIB>
  <DomainObject.Predmet.ProtustrankaIDrugiAdressOIB>
    <izvorni_sadrzaj>SULJEVIĆ j.d.o.o., OIB 02885426033, Matije Gupca 5, 35000 Slavonski Brod</izvorni_sadrzaj>
    <derivirana_varijabla naziv="DomainObject.Predmet.ProtustrankaIDrugiAdressOIB_1">SULJEVIĆ j.d.o.o., OIB 02885426033, Matije Gupca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SULJEVIĆ j.d.o.o.</item>
      <item>FINA Regionalni centar Osijek, Podružnica Slavonski Brod</item>
    </izvorni_sadrzaj>
    <derivirana_varijabla naziv="DomainObject.Predmet.SudioniciListNaziv_1">
      <item>SULJEVIĆ j.d.o.o.</item>
      <item>FINA Regionalni centar Osijek, Podružnica Slavonski Brod</item>
    </derivirana_varijabla>
  </DomainObject.Predmet.SudioniciListNaziv>
  <DomainObject.Predmet.SudioniciListAdressOIB>
    <izvorni_sadrzaj>
      <item>SULJEVIĆ j.d.o.o., OIB 02885426033, Matije Gupca 5,35000 Slavonski Brod</item>
      <item>FINA Regionalni centar Osijek, Podružnica Slavonski Brod, OIB 85821130368, Ulica Petra krešimira IV 20,35000 Slavonski Brod</item>
    </izvorni_sadrzaj>
    <derivirana_varijabla naziv="DomainObject.Predmet.SudioniciListAdressOIB_1">
      <item>SULJEVIĆ j.d.o.o., OIB 02885426033, Matije Gupca 5,35000 Slavonski Brod</item>
      <item>FINA Regionalni centar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02885426033</item>
      <item>, OIB 85821130368</item>
    </izvorni_sadrzaj>
    <derivirana_varijabla naziv="DomainObject.Predmet.SudioniciListNazivOIB_1">
      <item>, OIB 02885426033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7C3FA-019B-4676-9F76-DAC138470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1951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2017-05-16T08:45:00Z</dcterms:created>
  <dc:creator>grgicv</dc:creator>
  <cp:lastModifiedBy>Snježana Markotić Jurić</cp:lastModifiedBy>
  <cp:lastPrinted>2017-05-16T08:40:00Z</cp:lastPrinted>
  <dcterms:modified xmlns:xsi="http://www.w3.org/2001/XMLSchema-instance" xsi:type="dcterms:W3CDTF">2017-05-16T11:09:00Z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