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9abe" w14:paraId="c699abe" w:rsidRDefault="00FF2DAB" w:rsidP="005D7BF8" w:rsidR="00FF2DAB"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2DAB" w:rsidP="005D7BF8" w:rsidR="00FF2DAB"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FF2DAB" w:rsidP="005D7BF8" w:rsidR="00FF2DAB"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FF2DAB" w:rsidP="005D7BF8" w:rsidR="00FF2DAB"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FF2DAB" w:rsidR="00FF2DAB"/>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40371" w:rsidRPr="00840371">
        <w:rPr>
          <w:rFonts w:hAnsi="Times New Roman" w:ascii="Times New Roman"/>
          <w:b/>
        </w:rPr>
        <w:t>AS TEC. d.o.o. za proizvodnju, trgovinu i usluge, Opatija, Ulica Kosićevo 7, OIB 57989056180</w:t>
      </w:r>
      <w:r w:rsidRPr="00D34C90">
        <w:rPr>
          <w:rFonts w:hAnsi="Times New Roman" w:ascii="Times New Roman"/>
          <w:b/>
        </w:rPr>
        <w:t xml:space="preserve">, </w:t>
      </w:r>
      <w:r w:rsidRPr="00D34C90">
        <w:rPr>
          <w:rFonts w:hAnsi="Times New Roman" w:ascii="Times New Roman"/>
        </w:rPr>
        <w:t xml:space="preserve">dana </w:t>
      </w:r>
      <w:r w:rsidR="00E6196A">
        <w:rPr>
          <w:rFonts w:hAnsi="Times New Roman" w:ascii="Times New Roman"/>
        </w:rPr>
        <w:t>1</w:t>
      </w:r>
      <w:r w:rsidR="000B2727">
        <w:rPr>
          <w:rFonts w:hAnsi="Times New Roman" w:ascii="Times New Roman"/>
        </w:rPr>
        <w:t>4</w:t>
      </w:r>
      <w:r w:rsidR="008E5420">
        <w:rPr>
          <w:rFonts w:hAnsi="Times New Roman" w:ascii="Times New Roman"/>
        </w:rPr>
        <w:t>.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40371" w:rsidRPr="00840371">
        <w:rPr>
          <w:rFonts w:hAnsi="Times New Roman" w:ascii="Times New Roman"/>
          <w:b/>
        </w:rPr>
        <w:t>AS TEC. d.o.o. za proizvodnju, trgovinu i usluge, Opatija, Ulica Kosićevo 7, OIB 57989056180</w:t>
      </w:r>
      <w:r w:rsidR="000B2727">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40371">
        <w:rPr>
          <w:rFonts w:hAnsi="Times New Roman" w:ascii="Times New Roman"/>
          <w:b/>
        </w:rPr>
        <w:t>34.500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40371">
        <w:rPr>
          <w:rFonts w:hAnsi="Times New Roman" w:ascii="Times New Roman"/>
        </w:rPr>
        <w:t>tridesetčetiritisućepetstotina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40371">
        <w:rPr>
          <w:rFonts w:hAnsi="Times New Roman" w:ascii="Times New Roman"/>
        </w:rPr>
        <w:t>803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40371" w:rsidRPr="00840371">
        <w:rPr>
          <w:rFonts w:hAnsi="Times New Roman" w:ascii="Times New Roman"/>
          <w:b/>
        </w:rPr>
        <w:t>AS TEC. d.o.o. za proizvodnju, trgovinu i usluge, Opatija, Ulica Kosićevo 7, OIB 57989056180</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30. ožujka 2016. godine prijedlog za otvaranje stečajnog postupka nad dužnikom AS TEC. d.o.o. za proizvodnju, trgovinu i usluge, Opatija, Ulica Kosićevo 7, OIB 57989056180 (dalje: dužnik) temeljem čl.110. st.1.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tab/>
        <w:t>Predlagatelj je u prijedlogu naveo da dužnik na dan 01. rujna 2015. godine u Očevidniku redoslijeda osnova za plaćanje ima evidentirane neizvršene osnove za plaćanje u neprekinutom razdoblju od 1301 dan u ukupnom iznosu od 612.451,20 kn u koji iznos je uračunata i kamata i naknada Financijske agencije za provedbe ovrhe, da dužnik ima jednog zaposlenika, te dostavila potvrdu o neizvršenim osnovama za plaćanje iz koje proizlazi da dužnik na dan 28. rujna 2016. godine ima evidentirane neizvršene osnove za plaćanje u neprekinutom razdoblju od 1693 dana.</w:t>
      </w:r>
      <w:r w:rsidR="00942165">
        <w:rPr>
          <w:rFonts w:hAnsi="Times New Roman" w:ascii="Times New Roman"/>
        </w:rPr>
        <w:tab/>
      </w:r>
    </w:p>
    <w:p w:rsidRDefault="000B2727" w:rsidP="000B2727"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840371">
        <w:rPr>
          <w:rFonts w:hAnsi="Times New Roman" w:ascii="Times New Roman"/>
        </w:rPr>
        <w:t>803</w:t>
      </w:r>
      <w:r w:rsidR="00BD23EB" w:rsidRPr="002B7B51">
        <w:rPr>
          <w:rFonts w:hAnsi="Times New Roman" w:ascii="Times New Roman"/>
        </w:rPr>
        <w:t>/16-</w:t>
      </w:r>
      <w:r w:rsidR="00644DD2">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644DD2">
        <w:rPr>
          <w:rFonts w:hAnsi="Times New Roman" w:ascii="Times New Roman"/>
        </w:rPr>
        <w:t>17. listopada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840371">
        <w:rPr>
          <w:rFonts w:hAnsi="Times New Roman" w:ascii="Times New Roman"/>
        </w:rPr>
        <w:t>ALEKSANDRU ŠIMUNOVIĆ iz Opatije, Kosićevo 7</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 od 09. prosinca 2016. godine određena je mjera osiguranja iz čl.118. st.2. t</w:t>
      </w:r>
      <w:r w:rsidR="00E40D7B">
        <w:rPr>
          <w:rFonts w:hAnsi="Times New Roman" w:ascii="Times New Roman"/>
        </w:rPr>
        <w:t>.</w:t>
      </w:r>
      <w:r>
        <w:rPr>
          <w:rFonts w:hAnsi="Times New Roman" w:ascii="Times New Roman"/>
        </w:rPr>
        <w:t>1. Stečajnog zakona postavljanjem privremenog stečajnog upravitelja</w:t>
      </w:r>
      <w:r w:rsidR="000B2727">
        <w:rPr>
          <w:rFonts w:hAnsi="Times New Roman" w:ascii="Times New Roman"/>
        </w:rPr>
        <w:t xml:space="preserve"> </w:t>
      </w:r>
      <w:r w:rsidR="00840371" w:rsidRPr="00840371">
        <w:rPr>
          <w:rFonts w:hAnsi="Times New Roman" w:ascii="Times New Roman"/>
        </w:rPr>
        <w:t>Ranka</w:t>
      </w:r>
      <w:r w:rsidR="00840371">
        <w:rPr>
          <w:rFonts w:hAnsi="Times New Roman" w:ascii="Times New Roman"/>
        </w:rPr>
        <w:t xml:space="preserve"> Herljević iz Čavli, Soboli 10</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E40D7B" w:rsidP="00840371" w:rsidR="00840371" w:rsidRPr="00840371">
      <w:pPr>
        <w:jc w:val="both"/>
        <w:rPr>
          <w:rFonts w:hAnsi="Times New Roman" w:ascii="Times New Roman"/>
        </w:rPr>
      </w:pPr>
      <w:r w:rsidRPr="00E40D7B">
        <w:rPr>
          <w:rFonts w:hAnsi="Times New Roman" w:ascii="Times New Roman"/>
        </w:rPr>
        <w:tab/>
      </w:r>
      <w:r w:rsidR="00840371">
        <w:rPr>
          <w:rFonts w:hAnsi="Times New Roman" w:ascii="Times New Roman"/>
        </w:rPr>
        <w:t>U</w:t>
      </w:r>
      <w:r w:rsidR="00840371" w:rsidRPr="00E40D7B">
        <w:rPr>
          <w:rFonts w:hAnsi="Times New Roman" w:ascii="Times New Roman"/>
        </w:rPr>
        <w:t xml:space="preserve"> prethodnom postupku </w:t>
      </w:r>
      <w:r w:rsidR="00840371">
        <w:rPr>
          <w:rFonts w:hAnsi="Times New Roman" w:ascii="Times New Roman"/>
        </w:rPr>
        <w:t>p</w:t>
      </w:r>
      <w:r w:rsidRPr="00E40D7B">
        <w:rPr>
          <w:rFonts w:hAnsi="Times New Roman" w:ascii="Times New Roman"/>
        </w:rPr>
        <w:t xml:space="preserve">rivremeni stečajni upravitelj utvrdio </w:t>
      </w:r>
      <w:r w:rsidR="00840371">
        <w:rPr>
          <w:rFonts w:hAnsi="Times New Roman" w:ascii="Times New Roman"/>
        </w:rPr>
        <w:t xml:space="preserve">je </w:t>
      </w:r>
      <w:r w:rsidR="00C4502E">
        <w:rPr>
          <w:rFonts w:hAnsi="Times New Roman" w:ascii="Times New Roman"/>
        </w:rPr>
        <w:t xml:space="preserve">da </w:t>
      </w:r>
      <w:r w:rsidR="00840371" w:rsidRPr="00840371">
        <w:rPr>
          <w:rFonts w:hAnsi="Times New Roman" w:ascii="Times New Roman"/>
        </w:rPr>
        <w:t xml:space="preserve">je dužnik prestao obavljati djelatnost početkom 2012. godine, a da je za 2012. godinu evidentirano stanje u poslovnim knjigama na temelju raspoložive knjigovodstvene dokumentacije. </w:t>
      </w:r>
    </w:p>
    <w:p w:rsidRDefault="00840371" w:rsidP="00840371" w:rsidR="00840371" w:rsidRPr="00840371">
      <w:pPr>
        <w:jc w:val="both"/>
        <w:rPr>
          <w:rFonts w:hAnsi="Times New Roman" w:ascii="Times New Roman"/>
        </w:rPr>
      </w:pPr>
      <w:r w:rsidRPr="00840371">
        <w:rPr>
          <w:rFonts w:hAnsi="Times New Roman" w:ascii="Times New Roman"/>
        </w:rPr>
        <w:tab/>
        <w:t xml:space="preserve">Dužnik je izradio završna izviješća za 2012., 2013. i 2014. godinu, iako nerealno iskazuju stanje i kao takva su predana nadležnim tijelima. </w:t>
      </w:r>
    </w:p>
    <w:p w:rsidRDefault="00840371" w:rsidP="00840371" w:rsidR="00840371" w:rsidRPr="00840371">
      <w:pPr>
        <w:jc w:val="both"/>
        <w:rPr>
          <w:rFonts w:hAnsi="Times New Roman" w:ascii="Times New Roman"/>
        </w:rPr>
      </w:pPr>
      <w:r w:rsidRPr="00840371">
        <w:rPr>
          <w:rFonts w:hAnsi="Times New Roman" w:ascii="Times New Roman"/>
        </w:rPr>
        <w:t xml:space="preserve"> </w:t>
      </w:r>
      <w:r w:rsidRPr="00840371">
        <w:rPr>
          <w:rFonts w:hAnsi="Times New Roman" w:ascii="Times New Roman"/>
        </w:rPr>
        <w:tab/>
        <w:t xml:space="preserve">Dužnik na dan 20. veljače 2017. godine ima jednog prijavljenog zaposlenika – zastupnik po zakonu. Prema zadnjoj objavljenoj bilanci na dan 31. prosinca 2014. godine dužnik ima iskazanu dugotrajnu materijalnu imovinu u ukupnom iznosu 5.961,00 kn, koja se odnosi na opremu, alate i transportna sredstva, knjigovodstvene vrijednosti 2.272,00 kn. Prema uvjerenju MUP-a, Policijske uprave Primorsko - goranske dužnik je evidentiran kao vlasnik motornih vozila Renault Clio 1.2 RN, god. proizvodnje 1991., koje je odjavljeno 27.6.2008. godine i za koje je evidentirana zabrana otuđenja. Osim toga, dužnik je evidentiran kao vlasnik kombiniranog automobila marke Volkswagen transporter 2.4 D, godina proizvodnje 1992., reg. oznake RI-5679 JL, koje je odjavljeno 01. srpnja 2011. godine i za koje je evidentirana zabrana otuđenja. </w:t>
      </w:r>
    </w:p>
    <w:p w:rsidRDefault="00840371" w:rsidP="00840371" w:rsidR="00840371" w:rsidRPr="00840371">
      <w:pPr>
        <w:jc w:val="both"/>
        <w:rPr>
          <w:rFonts w:hAnsi="Times New Roman" w:ascii="Times New Roman"/>
        </w:rPr>
      </w:pPr>
      <w:r w:rsidRPr="00840371">
        <w:rPr>
          <w:rFonts w:hAnsi="Times New Roman" w:ascii="Times New Roman"/>
        </w:rPr>
        <w:tab/>
        <w:t xml:space="preserve">Prema izjavi ranijeg člana društva i bivše supruge osobe ovlaštene za zastupanje dužnika vozilo Renault Clio odvezeno je na otpad kao sekundarna sirovina pred više godina te je isknjiženo iz knjigovodstvene evidencije, a vozilo Volkswagen transporter 2.4 D je zaplijenjeno od RH Ministarstva financija, Porezne uprave, ali nema saznanja je li prodano i gdje se nalazi. </w:t>
      </w:r>
    </w:p>
    <w:p w:rsidRDefault="00840371" w:rsidP="00840371" w:rsidR="00840371" w:rsidRPr="00840371">
      <w:pPr>
        <w:jc w:val="both"/>
        <w:rPr>
          <w:rFonts w:hAnsi="Times New Roman" w:ascii="Times New Roman"/>
        </w:rPr>
      </w:pPr>
      <w:r w:rsidRPr="00840371">
        <w:rPr>
          <w:rFonts w:hAnsi="Times New Roman" w:ascii="Times New Roman"/>
        </w:rPr>
        <w:tab/>
        <w:t xml:space="preserve">Predujmovi za materijalnu imovinu u ukupnom iznosu 3.688,52 kn odnose se na predujmove za razdoblje do 2012. godine zbog čega je za iste nastupila zastara. </w:t>
      </w:r>
    </w:p>
    <w:p w:rsidRDefault="00840371" w:rsidP="00840371" w:rsidR="00840371" w:rsidRPr="00840371">
      <w:pPr>
        <w:jc w:val="both"/>
        <w:rPr>
          <w:rFonts w:hAnsi="Times New Roman" w:ascii="Times New Roman"/>
        </w:rPr>
      </w:pPr>
      <w:r w:rsidRPr="00840371">
        <w:rPr>
          <w:rFonts w:hAnsi="Times New Roman" w:ascii="Times New Roman"/>
        </w:rPr>
        <w:tab/>
        <w:t>Dužnik nema zaliha.</w:t>
      </w:r>
    </w:p>
    <w:p w:rsidRDefault="00840371" w:rsidP="00840371" w:rsidR="00840371" w:rsidRPr="00840371">
      <w:pPr>
        <w:jc w:val="both"/>
        <w:rPr>
          <w:rFonts w:hAnsi="Times New Roman" w:ascii="Times New Roman"/>
        </w:rPr>
      </w:pPr>
      <w:r w:rsidRPr="00840371">
        <w:rPr>
          <w:rFonts w:hAnsi="Times New Roman" w:ascii="Times New Roman"/>
        </w:rPr>
        <w:tab/>
        <w:t xml:space="preserve">Prema bilanci dužnika 31.12.2014. iskazano je potraživanje dužnika u iznosu od 322.449,00 kn koje čini: potraživanje od kupaca u iznosu 208.946,00 kn, koje se odnosi na potraživanje od 15-tak kupaca u zemlji za razdoblje do 2012. godine, zbog čega je za iste nastupila zastara pod pretpostavkom da ista nisu utužena, a za što privremeni stečajni upravitelj nema saznanja. </w:t>
      </w:r>
    </w:p>
    <w:p w:rsidRDefault="00840371" w:rsidP="00840371" w:rsidR="00840371" w:rsidRPr="00840371">
      <w:pPr>
        <w:jc w:val="both"/>
        <w:rPr>
          <w:rFonts w:hAnsi="Times New Roman" w:ascii="Times New Roman"/>
        </w:rPr>
      </w:pPr>
      <w:r w:rsidRPr="00840371">
        <w:rPr>
          <w:rFonts w:hAnsi="Times New Roman" w:ascii="Times New Roman"/>
        </w:rPr>
        <w:tab/>
        <w:t xml:space="preserve">Potraživanja od države u ukupnom iznosu od 4.437,00 kn odnose se na potraživanja za plaćeni predujam poreza na dobit i PDV po naplaćenim R2 računima. Potraživanje nije realno budući obveze dužnika prema državi su iskazane u višestruko </w:t>
      </w:r>
      <w:r w:rsidRPr="00840371">
        <w:rPr>
          <w:rFonts w:hAnsi="Times New Roman" w:ascii="Times New Roman"/>
        </w:rPr>
        <w:lastRenderedPageBreak/>
        <w:t xml:space="preserve">većem iznosu. Ostala potraživanja u iznosu 109.066,00 kn odnose se na potraživanja za dane predujmove. Radi se o izvršenim plaćanjima za razni materijal nabavljen tijekom 2011. godine, računi nisu nikada zaprimljeni niti evidentirani u knjigovodstvu dužnika. </w:t>
      </w:r>
    </w:p>
    <w:p w:rsidRDefault="00840371" w:rsidP="00840371" w:rsidR="00840371" w:rsidRPr="00840371">
      <w:pPr>
        <w:jc w:val="both"/>
        <w:rPr>
          <w:rFonts w:hAnsi="Times New Roman" w:ascii="Times New Roman"/>
        </w:rPr>
      </w:pPr>
      <w:r w:rsidRPr="00840371">
        <w:rPr>
          <w:rFonts w:hAnsi="Times New Roman" w:ascii="Times New Roman"/>
        </w:rPr>
        <w:tab/>
        <w:t xml:space="preserve">Do završetka prethodnog postupka kod dužnika je utvrđeno postojanje stečajnog razloga – nesposobnost za plaćanje iz čl.6. Stečajnog zakona </w:t>
      </w:r>
    </w:p>
    <w:p w:rsidRDefault="00840371" w:rsidP="00840371" w:rsidR="00840371" w:rsidRPr="00840371">
      <w:pPr>
        <w:jc w:val="both"/>
        <w:rPr>
          <w:rFonts w:hAnsi="Times New Roman" w:ascii="Times New Roman"/>
        </w:rPr>
      </w:pPr>
      <w:r w:rsidRPr="00840371">
        <w:rPr>
          <w:rFonts w:hAnsi="Times New Roman" w:ascii="Times New Roman"/>
        </w:rPr>
        <w:tab/>
        <w:t xml:space="preserve">Naime, prema potvrdi FINE na dan 20. veljače 2017. godine dužnik ima iskazane nepodmirene obveze u razdoblju duljem od 60 dana u ukupnom iznosu 683.000,00 kn i u neprekidnoj je blokadi od 09. veljače 2012. godine. </w:t>
      </w:r>
    </w:p>
    <w:p w:rsidRDefault="00840371" w:rsidP="00840371" w:rsidR="00840371" w:rsidRPr="00840371">
      <w:pPr>
        <w:jc w:val="both"/>
        <w:rPr>
          <w:rFonts w:hAnsi="Times New Roman" w:ascii="Times New Roman"/>
        </w:rPr>
      </w:pPr>
      <w:r w:rsidRPr="00840371">
        <w:rPr>
          <w:rFonts w:hAnsi="Times New Roman" w:ascii="Times New Roman"/>
        </w:rPr>
        <w:tab/>
        <w:t xml:space="preserve">Obzirom na utvrđeno u prethodnom postupku, kao i činjenicu nedostatnosti dužnikove imovine za namirenje troškova prethodnog i otvorenog stečajnog postupka, privremeni stečajni upravitelj predložio je sudu da pozove osobe koje imaju pravni interes za provedbom stečajnog postupka nad dužnikom na uplatu predujma za razdoblje od šest mjeseci u visini od 34.500,00 kn. </w:t>
      </w:r>
    </w:p>
    <w:p w:rsidRDefault="00840371" w:rsidP="00840371" w:rsidR="00840371" w:rsidRPr="00840371">
      <w:pPr>
        <w:jc w:val="both"/>
        <w:rPr>
          <w:rFonts w:hAnsi="Times New Roman" w:ascii="Times New Roman"/>
        </w:rPr>
      </w:pPr>
      <w:r w:rsidRPr="00840371">
        <w:rPr>
          <w:rFonts w:hAnsi="Times New Roman" w:ascii="Times New Roman"/>
        </w:rPr>
        <w:tab/>
        <w:t>Predvidivi troškovi stečajnog postupka za razdoblje od šest mjeseci iznosili bi:</w:t>
      </w:r>
    </w:p>
    <w:p w:rsidRDefault="00840371" w:rsidP="00840371" w:rsidR="00840371" w:rsidRPr="00840371">
      <w:pPr>
        <w:jc w:val="both"/>
        <w:rPr>
          <w:rFonts w:hAnsi="Times New Roman" w:ascii="Times New Roman"/>
        </w:rPr>
      </w:pPr>
      <w:r w:rsidRPr="00840371">
        <w:rPr>
          <w:rFonts w:hAnsi="Times New Roman" w:ascii="Times New Roman"/>
        </w:rPr>
        <w:t xml:space="preserve">1. Nagrada za rad privremenog stečajnog upravitelja bruto                              7.000,00 kn </w:t>
      </w:r>
    </w:p>
    <w:p w:rsidRDefault="00840371" w:rsidP="00840371" w:rsidR="00840371" w:rsidRPr="00840371">
      <w:pPr>
        <w:jc w:val="both"/>
        <w:rPr>
          <w:rFonts w:hAnsi="Times New Roman" w:ascii="Times New Roman"/>
        </w:rPr>
      </w:pPr>
      <w:r w:rsidRPr="00840371">
        <w:rPr>
          <w:rFonts w:hAnsi="Times New Roman" w:ascii="Times New Roman"/>
        </w:rPr>
        <w:t>2. Nagrada stečajnom upravitelju bruto                                                            20.000,00 kn</w:t>
      </w:r>
    </w:p>
    <w:p w:rsidRDefault="00840371" w:rsidP="00840371" w:rsidR="00840371" w:rsidRPr="00840371">
      <w:pPr>
        <w:jc w:val="both"/>
        <w:rPr>
          <w:rFonts w:hAnsi="Times New Roman" w:ascii="Times New Roman"/>
        </w:rPr>
      </w:pPr>
      <w:r w:rsidRPr="00840371">
        <w:rPr>
          <w:rFonts w:hAnsi="Times New Roman" w:ascii="Times New Roman"/>
        </w:rPr>
        <w:t xml:space="preserve">3. Naknada troškova stečajnog upravitelja  bruto                                               1.000,00 kn                                                                                                                                                                            </w:t>
      </w:r>
    </w:p>
    <w:p w:rsidRDefault="00840371" w:rsidP="00840371" w:rsidR="00840371" w:rsidRPr="00840371">
      <w:pPr>
        <w:jc w:val="both"/>
        <w:rPr>
          <w:rFonts w:hAnsi="Times New Roman" w:ascii="Times New Roman"/>
        </w:rPr>
      </w:pPr>
      <w:r w:rsidRPr="00840371">
        <w:rPr>
          <w:rFonts w:hAnsi="Times New Roman" w:ascii="Times New Roman"/>
        </w:rPr>
        <w:t xml:space="preserve">4. Materijalni troškovi (izrada pečata, troškovi platnog prometa, </w:t>
      </w:r>
    </w:p>
    <w:p w:rsidRDefault="00840371" w:rsidP="00840371" w:rsidR="00840371" w:rsidRPr="00840371">
      <w:pPr>
        <w:jc w:val="both"/>
        <w:rPr>
          <w:rFonts w:hAnsi="Times New Roman" w:ascii="Times New Roman"/>
        </w:rPr>
      </w:pPr>
      <w:r w:rsidRPr="00840371">
        <w:rPr>
          <w:rFonts w:hAnsi="Times New Roman" w:ascii="Times New Roman"/>
        </w:rPr>
        <w:t xml:space="preserve">    kanc. materijal, poštarina, statistika i sl.)                                                        1.500,00 kn                                                                                                                                                                                                       </w:t>
      </w:r>
    </w:p>
    <w:p w:rsidRDefault="00840371" w:rsidP="00840371" w:rsidR="00840371" w:rsidRPr="00840371">
      <w:pPr>
        <w:jc w:val="both"/>
        <w:rPr>
          <w:rFonts w:hAnsi="Times New Roman" w:ascii="Times New Roman"/>
        </w:rPr>
      </w:pPr>
      <w:r w:rsidRPr="00840371">
        <w:rPr>
          <w:rFonts w:hAnsi="Times New Roman" w:ascii="Times New Roman"/>
        </w:rPr>
        <w:t xml:space="preserve">5. Knjigovodstvene usluge do stečaja (sređivanje knjig.evidencija i izrada </w:t>
      </w:r>
    </w:p>
    <w:p w:rsidRDefault="00840371" w:rsidP="00840371" w:rsidR="00840371" w:rsidRPr="00840371">
      <w:pPr>
        <w:jc w:val="both"/>
        <w:rPr>
          <w:rFonts w:hAnsi="Times New Roman" w:ascii="Times New Roman"/>
        </w:rPr>
      </w:pPr>
      <w:r w:rsidRPr="00840371">
        <w:rPr>
          <w:rFonts w:hAnsi="Times New Roman" w:ascii="Times New Roman"/>
        </w:rPr>
        <w:t xml:space="preserve">    završnog računa za 2015.,2016. i dio 2017.                                                   3.000,00 kn</w:t>
      </w:r>
    </w:p>
    <w:p w:rsidRDefault="00840371" w:rsidP="00840371" w:rsidR="00840371">
      <w:pPr>
        <w:jc w:val="both"/>
        <w:rPr>
          <w:rFonts w:hAnsi="Times New Roman" w:ascii="Times New Roman"/>
        </w:rPr>
      </w:pPr>
      <w:r w:rsidRPr="00840371">
        <w:rPr>
          <w:rFonts w:hAnsi="Times New Roman" w:ascii="Times New Roman"/>
        </w:rPr>
        <w:t>6. Knjigovodstvene usluge u stečaju i završni račun                                          2.000,00 kn</w:t>
      </w:r>
    </w:p>
    <w:p w:rsidRDefault="0047049A" w:rsidP="0047049A"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840371">
        <w:rPr>
          <w:rFonts w:hAnsi="Times New Roman" w:ascii="Times New Roman"/>
        </w:rPr>
        <w:t>34.500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C4502E">
              <w:rPr>
                <w:rFonts w:hAnsi="Times New Roman" w:ascii="Times New Roman"/>
                <w:sz w:val="24"/>
              </w:rPr>
              <w:t>14</w:t>
            </w:r>
            <w:r w:rsidR="006142E0">
              <w:rPr>
                <w:rFonts w:hAnsi="Times New Roman" w:ascii="Times New Roman"/>
                <w:sz w:val="24"/>
              </w:rPr>
              <w:t>.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316F3D">
        <w:rPr>
          <w:rFonts w:hAnsi="Times New Roman" w:ascii="Times New Roman"/>
          <w:sz w:val="20"/>
          <w:szCs w:val="20"/>
        </w:rPr>
        <w:t>14</w:t>
      </w:r>
      <w:r w:rsidR="006142E0">
        <w:rPr>
          <w:rFonts w:hAnsi="Times New Roman" w:ascii="Times New Roman"/>
          <w:sz w:val="20"/>
          <w:szCs w:val="20"/>
        </w:rPr>
        <w:t>.3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F2DAB">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40371">
      <w:rPr>
        <w:rFonts w:hAnsi="Times New Roman" w:ascii="Times New Roman"/>
        <w:b/>
      </w:rPr>
      <w:t>803</w:t>
    </w:r>
    <w:r w:rsidR="006801AE">
      <w:rPr>
        <w:rFonts w:hAnsi="Times New Roman" w:ascii="Times New Roman"/>
        <w:b/>
      </w:rPr>
      <w:t>/16-</w:t>
    </w:r>
    <w:r w:rsidR="00840371">
      <w:rPr>
        <w:rFonts w:hAnsi="Times New Roman" w:ascii="Times New Roman"/>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16F3D"/>
    <w:rsid w:val="003310E4"/>
    <w:rsid w:val="00346EB8"/>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D2E90"/>
    <w:rsid w:val="00FE1F3A"/>
    <w:rsid w:val="00FF2D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F2DAB"/>
    <w:rPr>
      <w:color w:val="808080"/>
      <w:bdr w:space="0" w:sz="0" w:color="auto" w:val="none"/>
      <w:shd w:fill="auto" w:color="auto" w:val="clear"/>
    </w:rPr>
  </w:style>
  <w:style w:customStyle="true" w:styleId="eSPISCCParagraphDefaultFont" w:type="character">
    <w:name w:val="eSPIS_CC_Paragraph Default Font"/>
    <w:basedOn w:val="Zadanifontodlomka"/>
    <w:rsid w:val="00FF2D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2D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2D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2D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F2DAB"/>
    <w:rPr>
      <w:color w:val="808080"/>
      <w:bdr w:color="auto" w:space="0" w:sz="0" w:val="none"/>
      <w:shd w:color="auto" w:fill="auto" w:val="clear"/>
    </w:rPr>
  </w:style>
  <w:style w:customStyle="1" w:styleId="eSPISCCParagraphDefaultFont" w:type="character">
    <w:name w:val="eSPIS_CC_Paragraph Default Font"/>
    <w:basedOn w:val="Zadanifontodlomka"/>
    <w:rsid w:val="00FF2D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2D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2D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2D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TEC d.o.o.</izvorni_sadrzaj>
    <derivirana_varijabla naziv="DomainObject.Predmet.ProtustrankaFormated_1">  AS TEC d.o.o.</derivirana_varijabla>
  </DomainObject.Predmet.ProtustrankaFormated>
  <DomainObject.Predmet.ProtustrankaFormatedOIB>
    <izvorni_sadrzaj>  AS TEC d.o.o., OIB 57989056180</izvorni_sadrzaj>
    <derivirana_varijabla naziv="DomainObject.Predmet.ProtustrankaFormatedOIB_1">  AS TEC d.o.o., OIB 57989056180</derivirana_varijabla>
  </DomainObject.Predmet.ProtustrankaFormatedOIB>
  <DomainObject.Predmet.ProtustrankaFormatedWithAdress>
    <izvorni_sadrzaj> AS TEC d.o.o., Kosićevo 7, 51410 Opatija</izvorni_sadrzaj>
    <derivirana_varijabla naziv="DomainObject.Predmet.ProtustrankaFormatedWithAdress_1"> AS TEC d.o.o., Kosićevo 7, 51410 Opatija</derivirana_varijabla>
  </DomainObject.Predmet.ProtustrankaFormatedWithAdress>
  <DomainObject.Predmet.ProtustrankaFormatedWithAdressOIB>
    <izvorni_sadrzaj> AS TEC d.o.o., OIB 57989056180, Kosićevo 7, 51410 Opatija</izvorni_sadrzaj>
    <derivirana_varijabla naziv="DomainObject.Predmet.ProtustrankaFormatedWithAdressOIB_1"> AS TEC d.o.o., OIB 57989056180, Kosićevo 7, 51410 Opatija</derivirana_varijabla>
  </DomainObject.Predmet.ProtustrankaFormatedWithAdressOIB>
  <DomainObject.Predmet.ProtustrankaWithAdress>
    <izvorni_sadrzaj>AS TEC d.o.o. Kosićevo 7, 51410 Opatija</izvorni_sadrzaj>
    <derivirana_varijabla naziv="DomainObject.Predmet.ProtustrankaWithAdress_1">AS TEC d.o.o. Kosićevo 7, 51410 Opatija</derivirana_varijabla>
  </DomainObject.Predmet.ProtustrankaWithAdress>
  <DomainObject.Predmet.ProtustrankaWithAdressOIB>
    <izvorni_sadrzaj>AS TEC d.o.o., OIB 57989056180, Kosićevo 7, 51410 Opatija</izvorni_sadrzaj>
    <derivirana_varijabla naziv="DomainObject.Predmet.ProtustrankaWithAdressOIB_1">AS TEC d.o.o., OIB 57989056180, Kosićevo 7, 51410 Opatija</derivirana_varijabla>
  </DomainObject.Predmet.ProtustrankaWithAdressOIB>
  <DomainObject.Predmet.ProtustrankaNazivFormated>
    <izvorni_sadrzaj>AS TEC d.o.o.</izvorni_sadrzaj>
    <derivirana_varijabla naziv="DomainObject.Predmet.ProtustrankaNazivFormated_1">AS TEC d.o.o.</derivirana_varijabla>
  </DomainObject.Predmet.ProtustrankaNazivFormated>
  <DomainObject.Predmet.ProtustrankaNazivFormatedOIB>
    <izvorni_sadrzaj>AS TEC d.o.o., OIB 57989056180</izvorni_sadrzaj>
    <derivirana_varijabla naziv="DomainObject.Predmet.ProtustrankaNazivFormatedOIB_1">AS TEC d.o.o., OIB 57989056180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TEC d.o.o.</item>
    </izvorni_sadrzaj>
    <derivirana_varijabla naziv="DomainObject.Predmet.ProtuStrankaListFormated_1">
      <item>AS TEC d.o.o.</item>
    </derivirana_varijabla>
  </DomainObject.Predmet.ProtuStrankaListFormated>
  <DomainObject.Predmet.ProtuStrankaListFormatedOIB>
    <izvorni_sadrzaj>
      <item>AS TEC d.o.o., OIB 57989056180</item>
    </izvorni_sadrzaj>
    <derivirana_varijabla naziv="DomainObject.Predmet.ProtuStrankaListFormatedOIB_1">
      <item>AS TEC d.o.o., OIB 57989056180</item>
    </derivirana_varijabla>
  </DomainObject.Predmet.ProtuStrankaListFormatedOIB>
  <DomainObject.Predmet.ProtuStrankaListFormatedWithAdress>
    <izvorni_sadrzaj>
      <item>AS TEC d.o.o., Kosićevo 7, 51410 Opatija</item>
    </izvorni_sadrzaj>
    <derivirana_varijabla naziv="DomainObject.Predmet.ProtuStrankaListFormatedWithAdress_1">
      <item>AS TEC d.o.o., Kosićevo 7, 51410 Opatija</item>
    </derivirana_varijabla>
  </DomainObject.Predmet.ProtuStrankaListFormatedWithAdress>
  <DomainObject.Predmet.ProtuStrankaListFormatedWithAdressOIB>
    <izvorni_sadrzaj>
      <item>AS TEC d.o.o., OIB 57989056180, Kosićevo 7, 51410 Opatija</item>
    </izvorni_sadrzaj>
    <derivirana_varijabla naziv="DomainObject.Predmet.ProtuStrankaListFormatedWithAdressOIB_1">
      <item>AS TEC d.o.o., OIB 57989056180, Kosićevo 7, 51410 Opatija</item>
    </derivirana_varijabla>
  </DomainObject.Predmet.ProtuStrankaListFormatedWithAdressOIB>
  <DomainObject.Predmet.ProtuStrankaListNazivFormated>
    <izvorni_sadrzaj>
      <item>AS TEC d.o.o.</item>
    </izvorni_sadrzaj>
    <derivirana_varijabla naziv="DomainObject.Predmet.ProtuStrankaListNazivFormated_1">
      <item>AS TEC d.o.o.</item>
    </derivirana_varijabla>
  </DomainObject.Predmet.ProtuStrankaListNazivFormated>
  <DomainObject.Predmet.ProtuStrankaListNazivFormatedOIB>
    <izvorni_sadrzaj>
      <item>AS TEC d.o.o., OIB 57989056180</item>
    </izvorni_sadrzaj>
    <derivirana_varijabla naziv="DomainObject.Predmet.ProtuStrankaListNazivFormatedOIB_1">
      <item>AS TEC d.o.o., OIB 57989056180</item>
    </derivirana_varijabla>
  </DomainObject.Predmet.ProtuStrankaListNazivFormatedOIB>
  <DomainObject.Predmet.OstaliListFormated>
    <izvorni_sadrzaj>
      <item>Aleksandar Šimunović</item>
      <item>RANKA HERLJEVIĆ</item>
    </izvorni_sadrzaj>
    <derivirana_varijabla naziv="DomainObject.Predmet.OstaliListFormated_1">
      <item>Aleksandar Šimunović</item>
      <item>RANKA HERLJEVIĆ</item>
    </derivirana_varijabla>
  </DomainObject.Predmet.OstaliListFormated>
  <DomainObject.Predmet.OstaliListFormatedOIB>
    <izvorni_sadrzaj>
      <item>Aleksandar Šimunović, OIB 21934059830</item>
      <item>RANKA HERLJEVIĆ</item>
    </izvorni_sadrzaj>
    <derivirana_varijabla naziv="DomainObject.Predmet.OstaliListFormatedOIB_1">
      <item>Aleksandar Šimunović, OIB 21934059830</item>
      <item>RANKA HERLJEVIĆ</item>
    </derivirana_varijabla>
  </DomainObject.Predmet.OstaliListFormatedOIB>
  <DomainObject.Predmet.OstaliListFormatedWithAdress>
    <izvorni_sadrzaj>
      <item>Aleksandar Šimunović, Kosićevo 7, 51410 Opatija</item>
      <item>RANKA HERLJEVIĆ</item>
    </izvorni_sadrzaj>
    <derivirana_varijabla naziv="DomainObject.Predmet.OstaliListFormatedWithAdress_1">
      <item>Aleksandar Šimunović, Kosićevo 7, 51410 Opatija</item>
      <item>RANKA HERLJEVIĆ</item>
    </derivirana_varijabla>
  </DomainObject.Predmet.OstaliListFormatedWithAdress>
  <DomainObject.Predmet.OstaliListFormatedWithAdressOIB>
    <izvorni_sadrzaj>
      <item>Aleksandar Šimunović, OIB 21934059830, Kosićevo 7, 51410 Opatija</item>
      <item>RANKA HERLJEVIĆ</item>
    </izvorni_sadrzaj>
    <derivirana_varijabla naziv="DomainObject.Predmet.OstaliListFormatedWithAdressOIB_1">
      <item>Aleksandar Šimunović, OIB 21934059830, Kosićevo 7, 51410 Opatija</item>
      <item>RANKA HERLJEVIĆ</item>
    </derivirana_varijabla>
  </DomainObject.Predmet.OstaliListFormatedWithAdressOIB>
  <DomainObject.Predmet.OstaliListNazivFormated>
    <izvorni_sadrzaj>
      <item>Aleksandar Šimunović</item>
      <item>RANKA HERLJEVIĆ</item>
    </izvorni_sadrzaj>
    <derivirana_varijabla naziv="DomainObject.Predmet.OstaliListNazivFormated_1">
      <item>Aleksandar Šimunović</item>
      <item>RANKA HERLJEVIĆ</item>
    </derivirana_varijabla>
  </DomainObject.Predmet.OstaliListNazivFormated>
  <DomainObject.Predmet.OstaliListNazivFormatedOIB>
    <izvorni_sadrzaj>
      <item>Aleksandar Šimunović, OIB 21934059830</item>
      <item>RANKA HERLJEVIĆ</item>
    </izvorni_sadrzaj>
    <derivirana_varijabla naziv="DomainObject.Predmet.OstaliListNazivFormatedOIB_1">
      <item>Aleksandar Šimunović, OIB 21934059830</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TEC d.o.o.</izvorni_sadrzaj>
    <derivirana_varijabla naziv="DomainObject.Predmet.ProtustrankaIDrugi_1">AS TEC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TEC d.o.o., OIB 57989056180, Kosićevo 7, 51410 Opatija</izvorni_sadrzaj>
    <derivirana_varijabla naziv="DomainObject.Predmet.ProtustrankaIDrugiAdressOIB_1">AS TEC d.o.o., OIB 57989056180,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TEC d.o.o.</item>
      <item>Aleksandar Šimunović</item>
      <item>RANKA HERLJEVIĆ</item>
    </izvorni_sadrzaj>
    <derivirana_varijabla naziv="DomainObject.Predmet.SudioniciListNaziv_1">
      <item>FINA  Rijeka</item>
      <item>AS TEC d.o.o.</item>
      <item>Aleksandar Šimunović</item>
      <item>RANKA HERLJEVIĆ</item>
    </derivirana_varijabla>
  </DomainObject.Predmet.SudioniciListNaziv>
  <DomainObject.Predmet.SudioniciListAdressOIB>
    <izvorni_sadrzaj>
      <item>FINA  Rijeka, OIB 85821130368, Frana Kurelca 8,51000 Rijeka</item>
      <item>AS TEC d.o.o., OIB 57989056180, Kosićevo 7,51410 Opatija</item>
      <item>Aleksandar Šimunović, OIB 21934059830, Kosićevo 7,51410 Opatija</item>
      <item>RANKA HERLJEVIĆ</item>
    </izvorni_sadrzaj>
    <derivirana_varijabla naziv="DomainObject.Predmet.SudioniciListAdressOIB_1">
      <item>FINA  Rijeka, OIB 85821130368, Frana Kurelca 8,51000 Rijeka</item>
      <item>AS TEC d.o.o., OIB 57989056180, Kosićevo 7,51410 Opatija</item>
      <item>Aleksandar Šimunović, OIB 21934059830, Kosićevo 7,51410 Opatija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57989056180</item>
      <item>, OIB 21934059830</item>
      <item>, OIB null</item>
    </izvorni_sadrzaj>
    <derivirana_varijabla naziv="DomainObject.Predmet.SudioniciListNazivOIB_1">
      <item>, OIB 85821130368</item>
      <item>, OIB 57989056180</item>
      <item>, OIB 21934059830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53E40-6F7C-4BD2-BF59-3B33EEF745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1330</properties:Words>
  <properties:Characters>7471</properties:Characters>
  <properties:Lines>146</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2017-03-14T09:56:00Z</dcterms:created>
  <dc:creator>dcmelik</dc:creator>
  <cp:lastModifiedBy>Jasna Radulović</cp:lastModifiedBy>
  <cp:lastPrinted>2017-03-14T09:57:00Z</cp:lastPrinted>
  <dcterms:modified xmlns:xsi="http://www.w3.org/2001/XMLSchema-instance" xsi:type="dcterms:W3CDTF">2017-03-14T10:00:00Z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