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8e7a" w14:paraId="48e8e7a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TRGOVAČKI SUD U SPLITU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 xml:space="preserve">STALNA SLUŽBA DUBROVNIK 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B31BEC">
        <w:rPr>
          <w:b/>
          <w:sz w:val="24"/>
          <w:szCs w:val="24"/>
        </w:rPr>
        <w:t>719</w:t>
      </w:r>
      <w:r w:rsidR="009A4DEA" w:rsidRPr="00A74F94">
        <w:rPr>
          <w:b/>
          <w:sz w:val="24"/>
          <w:szCs w:val="24"/>
        </w:rPr>
        <w:t>/18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4E2A1F" w:rsidP="00A74F94" w:rsidR="004E2A1F" w:rsidRPr="00A74F94">
      <w:pPr>
        <w:ind w:firstLine="708"/>
        <w:jc w:val="both"/>
        <w:rPr>
          <w:b/>
          <w:sz w:val="24"/>
          <w:szCs w:val="24"/>
        </w:rPr>
      </w:pPr>
      <w:r w:rsidRPr="00A74F94">
        <w:rPr>
          <w:sz w:val="24"/>
          <w:szCs w:val="24"/>
        </w:rPr>
        <w:t xml:space="preserve">Trgovački sud u Splitu, </w:t>
      </w:r>
      <w:r w:rsidR="007615C9" w:rsidRPr="00A74F94">
        <w:rPr>
          <w:sz w:val="24"/>
          <w:szCs w:val="24"/>
        </w:rPr>
        <w:t>S</w:t>
      </w:r>
      <w:r w:rsidRPr="00A74F94">
        <w:rPr>
          <w:sz w:val="24"/>
          <w:szCs w:val="24"/>
        </w:rPr>
        <w:t xml:space="preserve">talna služba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Pr="00A74F94">
        <w:rPr>
          <w:sz w:val="24"/>
          <w:szCs w:val="24"/>
        </w:rPr>
        <w:t xml:space="preserve"> RC SPLIT, Podružnica Dubrovnik, za otvaranje stečajnog postupka nad dužnikom </w:t>
      </w:r>
      <w:r w:rsidR="00B31BEC" w:rsidRPr="00B31BEC">
        <w:rPr>
          <w:sz w:val="24"/>
          <w:szCs w:val="24"/>
        </w:rPr>
        <w:t>DUEL, društvo s ograničenom odgovornošću za elektroinstalacije, usluge i trgovinu</w:t>
      </w:r>
      <w:r w:rsidR="00B31BEC">
        <w:rPr>
          <w:sz w:val="24"/>
          <w:szCs w:val="24"/>
        </w:rPr>
        <w:t xml:space="preserve"> ,Iva Vojnovića 89, 20000 Dubrovnik,</w:t>
      </w:r>
      <w:r w:rsidR="00AE0018">
        <w:rPr>
          <w:sz w:val="24"/>
          <w:szCs w:val="24"/>
        </w:rPr>
        <w:t xml:space="preserve"> OIB:</w:t>
      </w:r>
      <w:r w:rsidR="00B31BEC" w:rsidRPr="00B31BEC">
        <w:t xml:space="preserve"> </w:t>
      </w:r>
      <w:r w:rsidR="00B31BEC" w:rsidRPr="00B31BEC">
        <w:rPr>
          <w:sz w:val="24"/>
          <w:szCs w:val="24"/>
        </w:rPr>
        <w:t>35878704388</w:t>
      </w:r>
      <w:r w:rsidR="00B31BEC">
        <w:rPr>
          <w:sz w:val="24"/>
          <w:szCs w:val="24"/>
        </w:rPr>
        <w:t xml:space="preserve"> </w:t>
      </w:r>
      <w:r w:rsidR="00944428" w:rsidRPr="00A74F94">
        <w:rPr>
          <w:b/>
          <w:sz w:val="24"/>
          <w:szCs w:val="24"/>
        </w:rPr>
        <w:t xml:space="preserve">, </w:t>
      </w:r>
      <w:r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Pr="00A74F94">
        <w:rPr>
          <w:sz w:val="24"/>
          <w:szCs w:val="24"/>
        </w:rPr>
        <w:t xml:space="preserve">. Stečajnog zakona (NN </w:t>
      </w:r>
      <w:r w:rsidR="00B31BEC">
        <w:rPr>
          <w:sz w:val="24"/>
          <w:szCs w:val="24"/>
        </w:rPr>
        <w:t>71/15, dalje u tekstu SZ), dana 05</w:t>
      </w:r>
      <w:r w:rsidR="00D11D8D" w:rsidRPr="00A74F94">
        <w:rPr>
          <w:sz w:val="24"/>
          <w:szCs w:val="24"/>
        </w:rPr>
        <w:t xml:space="preserve">. </w:t>
      </w:r>
      <w:r w:rsidR="00B31BEC">
        <w:rPr>
          <w:sz w:val="24"/>
          <w:szCs w:val="24"/>
        </w:rPr>
        <w:t xml:space="preserve">studenog </w:t>
      </w:r>
      <w:r w:rsidR="00D543CA" w:rsidRPr="00A74F94">
        <w:rPr>
          <w:sz w:val="24"/>
          <w:szCs w:val="24"/>
        </w:rPr>
        <w:t>201</w:t>
      </w:r>
      <w:r w:rsidR="00D11D8D" w:rsidRPr="00A74F94">
        <w:rPr>
          <w:sz w:val="24"/>
          <w:szCs w:val="24"/>
        </w:rPr>
        <w:t>8</w:t>
      </w:r>
      <w:r w:rsidR="00D543CA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objavljuje </w:t>
      </w:r>
    </w:p>
    <w:p w:rsidRDefault="00537AC5" w:rsidP="004E2A1F" w:rsidR="00537AC5" w:rsidRPr="00A74F94">
      <w:pPr>
        <w:ind w:firstLine="708"/>
        <w:jc w:val="both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C71270" w:rsidRPr="00A74F94">
        <w:rPr>
          <w:b/>
          <w:sz w:val="24"/>
          <w:szCs w:val="24"/>
        </w:rPr>
        <w:tab/>
      </w:r>
      <w:r w:rsidR="00E8205F" w:rsidRPr="00E8205F">
        <w:rPr>
          <w:b/>
          <w:sz w:val="24"/>
          <w:szCs w:val="24"/>
        </w:rPr>
        <w:t>DUEL, društvo s ograničenom odgovornošću za elektroinstalacije, usluge i trgovinu</w:t>
      </w:r>
      <w:r w:rsidR="00E8205F">
        <w:rPr>
          <w:b/>
          <w:sz w:val="24"/>
          <w:szCs w:val="24"/>
        </w:rPr>
        <w:t>, Iva Vojnovića 89, 20000 Dubrovnik, OIB:</w:t>
      </w:r>
      <w:r w:rsidR="00E8205F" w:rsidRPr="00E8205F">
        <w:t xml:space="preserve"> </w:t>
      </w:r>
      <w:r w:rsidR="00E8205F" w:rsidRPr="00E8205F">
        <w:rPr>
          <w:b/>
          <w:sz w:val="24"/>
          <w:szCs w:val="24"/>
        </w:rPr>
        <w:t>35878704388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A764EB">
        <w:rPr>
          <w:sz w:val="24"/>
          <w:szCs w:val="24"/>
        </w:rPr>
        <w:t>18</w:t>
      </w:r>
      <w:r w:rsidR="00AE0018">
        <w:rPr>
          <w:sz w:val="24"/>
          <w:szCs w:val="24"/>
        </w:rPr>
        <w:t xml:space="preserve">. rujna </w:t>
      </w:r>
      <w:r w:rsidRPr="00A74F94">
        <w:rPr>
          <w:sz w:val="24"/>
          <w:szCs w:val="24"/>
        </w:rPr>
        <w:t>201</w:t>
      </w:r>
      <w:r w:rsidR="009A4DEA" w:rsidRPr="00A74F94">
        <w:rPr>
          <w:sz w:val="24"/>
          <w:szCs w:val="24"/>
        </w:rPr>
        <w:t>8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E8205F">
        <w:rPr>
          <w:b/>
          <w:sz w:val="24"/>
          <w:szCs w:val="24"/>
        </w:rPr>
        <w:t>9.179,84</w:t>
      </w:r>
      <w:r w:rsidRPr="00A74F94">
        <w:rPr>
          <w:sz w:val="24"/>
          <w:szCs w:val="24"/>
        </w:rPr>
        <w:t xml:space="preserve">,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E8205F" w:rsidP="004E2A1F" w:rsidR="00E8205F">
      <w:pPr>
        <w:jc w:val="both"/>
        <w:rPr>
          <w:sz w:val="24"/>
          <w:szCs w:val="24"/>
        </w:rPr>
      </w:pPr>
    </w:p>
    <w:p w:rsidRDefault="00E8205F" w:rsidP="004E2A1F" w:rsidR="00E8205F">
      <w:pPr>
        <w:jc w:val="both"/>
        <w:rPr>
          <w:sz w:val="24"/>
          <w:szCs w:val="24"/>
        </w:rPr>
      </w:pPr>
    </w:p>
    <w:p w:rsidRDefault="00E8205F" w:rsidP="004E2A1F" w:rsidR="00E8205F">
      <w:pPr>
        <w:jc w:val="both"/>
        <w:rPr>
          <w:sz w:val="24"/>
          <w:szCs w:val="24"/>
        </w:rPr>
      </w:pPr>
    </w:p>
    <w:p w:rsidRDefault="00E8205F" w:rsidP="004E2A1F" w:rsidR="00E8205F">
      <w:pPr>
        <w:jc w:val="both"/>
        <w:rPr>
          <w:sz w:val="24"/>
          <w:szCs w:val="24"/>
        </w:rPr>
      </w:pPr>
    </w:p>
    <w:p w:rsidRDefault="00E8205F" w:rsidP="004E2A1F" w:rsidR="00E8205F">
      <w:pPr>
        <w:jc w:val="both"/>
        <w:rPr>
          <w:sz w:val="24"/>
          <w:szCs w:val="24"/>
        </w:rPr>
      </w:pPr>
    </w:p>
    <w:p w:rsidRDefault="00E8205F" w:rsidP="004E2A1F" w:rsidR="00E8205F" w:rsidRPr="00A74F94">
      <w:pPr>
        <w:jc w:val="both"/>
        <w:rPr>
          <w:sz w:val="24"/>
          <w:szCs w:val="24"/>
        </w:rPr>
      </w:pP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lastRenderedPageBreak/>
        <w:t xml:space="preserve">U Dubrovniku, </w:t>
      </w:r>
      <w:r w:rsidR="00E8205F">
        <w:rPr>
          <w:sz w:val="24"/>
          <w:szCs w:val="24"/>
        </w:rPr>
        <w:t>05. studenog</w:t>
      </w:r>
      <w:r w:rsidR="00D11D8D" w:rsidRPr="00A74F94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D11D8D" w:rsidRPr="00A74F94">
        <w:rPr>
          <w:sz w:val="24"/>
          <w:szCs w:val="24"/>
        </w:rPr>
        <w:t>8</w:t>
      </w:r>
      <w:r w:rsidRPr="00A74F94">
        <w:rPr>
          <w:sz w:val="24"/>
          <w:szCs w:val="24"/>
        </w:rPr>
        <w:t xml:space="preserve">. </w:t>
      </w:r>
      <w:r w:rsidR="00E8205F" w:rsidRPr="00A74F94">
        <w:rPr>
          <w:sz w:val="24"/>
          <w:szCs w:val="24"/>
        </w:rPr>
        <w:t>G</w:t>
      </w:r>
      <w:r w:rsidRPr="00A74F94">
        <w:rPr>
          <w:sz w:val="24"/>
          <w:szCs w:val="24"/>
        </w:rPr>
        <w:t>odine</w:t>
      </w:r>
    </w:p>
    <w:p w:rsidRDefault="00E8205F" w:rsidP="00E8205F" w:rsidR="00E8205F"/>
    <w:p w:rsidRDefault="00E8205F" w:rsidP="00E8205F" w:rsidR="00E8205F"/>
    <w:p w:rsidRDefault="00E8205F" w:rsidP="00E8205F" w:rsidR="00E8205F"/>
    <w:p w:rsidRDefault="00E8205F" w:rsidP="00E8205F" w:rsidR="00E8205F" w:rsidRPr="00E8205F"/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 xml:space="preserve">Diana </w:t>
      </w:r>
      <w:proofErr w:type="spellStart"/>
      <w:r w:rsidR="00A74F94">
        <w:rPr>
          <w:b/>
          <w:sz w:val="24"/>
          <w:szCs w:val="24"/>
        </w:rPr>
        <w:t>Butigan</w:t>
      </w:r>
      <w:proofErr w:type="spellEnd"/>
      <w:r w:rsidR="00A74F94">
        <w:rPr>
          <w:b/>
          <w:sz w:val="24"/>
          <w:szCs w:val="24"/>
        </w:rPr>
        <w:t xml:space="preserve"> Granić</w:t>
      </w:r>
      <w:r w:rsidR="00D46E1D">
        <w:rPr>
          <w:b/>
          <w:sz w:val="24"/>
          <w:szCs w:val="24"/>
        </w:rPr>
        <w:t xml:space="preserve"> v.r.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E8205F" w:rsidP="00E8205F" w:rsidR="00AE0018" w:rsidRPr="00AE0018">
      <w:pPr>
        <w:numPr>
          <w:ilvl w:val="0"/>
          <w:numId w:val="2"/>
        </w:numPr>
        <w:jc w:val="both"/>
        <w:rPr>
          <w:sz w:val="24"/>
          <w:szCs w:val="24"/>
        </w:rPr>
      </w:pPr>
      <w:r w:rsidRPr="00E8205F">
        <w:rPr>
          <w:sz w:val="24"/>
          <w:szCs w:val="24"/>
        </w:rPr>
        <w:t>DUEL, društvo s ograničenom odgovornošću za elektroinstalacije, usluge i trgovinu</w:t>
      </w:r>
      <w:r>
        <w:rPr>
          <w:sz w:val="24"/>
          <w:szCs w:val="24"/>
        </w:rPr>
        <w:t xml:space="preserve">,Iva Vojnovića 89,20000 Dubrovnik,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</w:t>
      </w:r>
      <w:r w:rsidRPr="00E8205F">
        <w:t xml:space="preserve"> </w:t>
      </w:r>
      <w:r w:rsidRPr="00E8205F">
        <w:rPr>
          <w:sz w:val="24"/>
          <w:szCs w:val="24"/>
        </w:rPr>
        <w:t>35878704388</w:t>
      </w:r>
    </w:p>
    <w:sectPr w:rsidSect="00D543CA" w:rsidR="00AE0018" w:rsidRPr="00AE0018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217A08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764EB"/>
    <w:rsid w:val="00A92812"/>
    <w:rsid w:val="00AA0DE7"/>
    <w:rsid w:val="00AC519C"/>
    <w:rsid w:val="00AE0018"/>
    <w:rsid w:val="00AE01E7"/>
    <w:rsid w:val="00AE617E"/>
    <w:rsid w:val="00B12436"/>
    <w:rsid w:val="00B24282"/>
    <w:rsid w:val="00B31BEC"/>
    <w:rsid w:val="00B420ED"/>
    <w:rsid w:val="00B5210F"/>
    <w:rsid w:val="00B62A30"/>
    <w:rsid w:val="00B640E4"/>
    <w:rsid w:val="00B6664A"/>
    <w:rsid w:val="00B6764F"/>
    <w:rsid w:val="00B70C82"/>
    <w:rsid w:val="00B77B32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46E1D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205F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St-719/2018</izvorni_sadrzaj>
    <derivirana_varijabla naziv="DomainObject.Predmet.OznakaBroj_1">St-719/2018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fascikli treso kal 1 u ormaru</izvorni_sadrzaj>
    <derivirana_varijabla naziv="DomainObject.Predmet.PrimjedbaSuca_1">u fascikli treso kal 1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DUEL, društvo s ograničenom odgovornošću za elektroinstalacije, usluge i trgovinu</izvorni_sadrzaj>
    <derivirana_varijabla naziv="DomainObject.Predmet.ProtustrankaFormated_1">  DUEL, društvo s ograničenom odgovornošću za elektroinstalacije, usluge i trgovinu</derivirana_varijabla>
  </DomainObject.Predmet.ProtustrankaFormated>
  <DomainObject.Predmet.ProtustrankaFormatedOIB>
    <izvorni_sadrzaj>  DUEL, društvo s ograničenom odgovornošću za elektroinstalacije, usluge i trgovinu, OIB 35878704388</izvorni_sadrzaj>
    <derivirana_varijabla naziv="DomainObject.Predmet.ProtustrankaFormatedOIB_1">  DUEL, društvo s ograničenom odgovornošću za elektroinstalacije, usluge i trgovinu, OIB 35878704388</derivirana_varijabla>
  </DomainObject.Predmet.ProtustrankaFormatedOIB>
  <DomainObject.Predmet.ProtustrankaFormatedWithAdress>
    <izvorni_sadrzaj> DUEL, društvo s ograničenom odgovornošću za elektroinstalacije, usluge i trgovinu, Iva Vojnovića 89, 20000 Dubrovnik</izvorni_sadrzaj>
    <derivirana_varijabla naziv="DomainObject.Predmet.ProtustrankaFormatedWithAdress_1"> DUEL, društvo s ograničenom odgovornošću za elektroinstalacije, usluge i trgovinu, Iva Vojnovića 89, 20000 Dubrovnik</derivirana_varijabla>
  </DomainObject.Predmet.ProtustrankaFormatedWithAdress>
  <DomainObject.Predmet.ProtustrankaFormatedWithAdressOIB>
    <izvorni_sadrzaj> DUEL, društvo s ograničenom odgovornošću za elektroinstalacije, usluge i trgovinu, OIB 35878704388, Iva Vojnovića 89, 20000 Dubrovnik</izvorni_sadrzaj>
    <derivirana_varijabla naziv="DomainObject.Predmet.ProtustrankaFormatedWithAdressOIB_1"> DUEL, društvo s ograničenom odgovornošću za elektroinstalacije, usluge i trgovinu, OIB 35878704388, Iva Vojnovića 89, 20000 Dubrovnik</derivirana_varijabla>
  </DomainObject.Predmet.ProtustrankaFormatedWithAdressOIB>
  <DomainObject.Predmet.ProtustrankaWithAdress>
    <izvorni_sadrzaj>DUEL, društvo s ograničenom odgovornošću za elektroinstalacije, usluge i trgovinu Iva Vojnovića 89, 20000 Dubrovnik</izvorni_sadrzaj>
    <derivirana_varijabla naziv="DomainObject.Predmet.ProtustrankaWithAdress_1">DUEL, društvo s ograničenom odgovornošću za elektroinstalacije, usluge i trgovinu Iva Vojnovića 89, 20000 Dubrovnik</derivirana_varijabla>
  </DomainObject.Predmet.ProtustrankaWithAdress>
  <DomainObject.Predmet.ProtustrankaWithAdressOIB>
    <izvorni_sadrzaj>DUEL, društvo s ograničenom odgovornošću za elektroinstalacije, usluge i trgovinu, OIB 35878704388, Iva Vojnovića 89, 20000 Dubrovnik</izvorni_sadrzaj>
    <derivirana_varijabla naziv="DomainObject.Predmet.ProtustrankaWithAdressOIB_1">DUEL, društvo s ograničenom odgovornošću za elektroinstalacije, usluge i trgovinu, OIB 35878704388, Iva Vojnovića 89, 20000 Dubrovnik</derivirana_varijabla>
  </DomainObject.Predmet.ProtustrankaWithAdressOIB>
  <DomainObject.Predmet.ProtustrankaNazivFormated>
    <izvorni_sadrzaj>DUEL, društvo s ograničenom odgovornošću za elektroinstalacije, usluge i trgovinu</izvorni_sadrzaj>
    <derivirana_varijabla naziv="DomainObject.Predmet.ProtustrankaNazivFormated_1">DUEL, društvo s ograničenom odgovornošću za elektroinstalacije, usluge i trgovinu</derivirana_varijabla>
  </DomainObject.Predmet.ProtustrankaNazivFormated>
  <DomainObject.Predmet.ProtustrankaNazivFormatedOIB>
    <izvorni_sadrzaj>DUEL, društvo s ograničenom odgovornošću za elektroinstalacije, usluge i trgovinu, OIB 35878704388</izvorni_sadrzaj>
    <derivirana_varijabla naziv="DomainObject.Predmet.ProtustrankaNazivFormatedOIB_1">DUEL, društvo s ograničenom odgovornošću za elektroinstalacije, usluge i trgovinu, OIB 35878704388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9179.84</izvorni_sadrzaj>
    <derivirana_varijabla naziv="DomainObject.Predmet.TrenutnaVrijednost_1">9179.84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DUEL, društvo s ograničenom odgovornošću za elektroinstalacije, usluge i trgovinu</item>
    </izvorni_sadrzaj>
    <derivirana_varijabla naziv="DomainObject.Predmet.ProtuStrankaListFormated_1">
      <item>DUEL, društvo s ograničenom odgovornošću za elektroinstalacije, usluge i trgovinu</item>
    </derivirana_varijabla>
  </DomainObject.Predmet.ProtuStrankaListFormated>
  <DomainObject.Predmet.ProtuStrankaListFormatedOIB>
    <izvorni_sadrzaj>
      <item>DUEL, društvo s ograničenom odgovornošću za elektroinstalacije, usluge i trgovinu, OIB 35878704388</item>
    </izvorni_sadrzaj>
    <derivirana_varijabla naziv="DomainObject.Predmet.ProtuStrankaListFormatedOIB_1">
      <item>DUEL, društvo s ograničenom odgovornošću za elektroinstalacije, usluge i trgovinu, OIB 35878704388</item>
    </derivirana_varijabla>
  </DomainObject.Predmet.ProtuStrankaListFormatedOIB>
  <DomainObject.Predmet.ProtuStrankaListFormatedWithAdress>
    <izvorni_sadrzaj>
      <item>DUEL, društvo s ograničenom odgovornošću za elektroinstalacije, usluge i trgovinu, Iva Vojnovića 89, 20000 Dubrovnik</item>
    </izvorni_sadrzaj>
    <derivirana_varijabla naziv="DomainObject.Predmet.ProtuStrankaListFormatedWithAdress_1">
      <item>DUEL, društvo s ograničenom odgovornošću za elektroinstalacije, usluge i trgovinu, Iva Vojnovića 89, 20000 Dubrovnik</item>
    </derivirana_varijabla>
  </DomainObject.Predmet.ProtuStrankaListFormatedWithAdress>
  <DomainObject.Predmet.ProtuStrankaListFormatedWithAdressOIB>
    <izvorni_sadrzaj>
      <item>DUEL, društvo s ograničenom odgovornošću za elektroinstalacije, usluge i trgovinu, OIB 35878704388, Iva Vojnovića 89, 20000 Dubrovnik</item>
    </izvorni_sadrzaj>
    <derivirana_varijabla naziv="DomainObject.Predmet.ProtuStrankaListFormatedWithAdressOIB_1">
      <item>DUEL, društvo s ograničenom odgovornošću za elektroinstalacije, usluge i trgovinu, OIB 35878704388, Iva Vojnovića 89, 20000 Dubrovnik</item>
    </derivirana_varijabla>
  </DomainObject.Predmet.ProtuStrankaListFormatedWithAdressOIB>
  <DomainObject.Predmet.ProtuStrankaListNazivFormated>
    <izvorni_sadrzaj>
      <item>DUEL, društvo s ograničenom odgovornošću za elektroinstalacije, usluge i trgovinu</item>
    </izvorni_sadrzaj>
    <derivirana_varijabla naziv="DomainObject.Predmet.ProtuStrankaListNazivFormated_1">
      <item>DUEL, društvo s ograničenom odgovornošću za elektroinstalacije, usluge i trgovinu</item>
    </derivirana_varijabla>
  </DomainObject.Predmet.ProtuStrankaListNazivFormated>
  <DomainObject.Predmet.ProtuStrankaListNazivFormatedOIB>
    <izvorni_sadrzaj>
      <item>DUEL, društvo s ograničenom odgovornošću za elektroinstalacije, usluge i trgovinu, OIB 35878704388</item>
    </izvorni_sadrzaj>
    <derivirana_varijabla naziv="DomainObject.Predmet.ProtuStrankaListNazivFormatedOIB_1">
      <item>DUEL, društvo s ograničenom odgovornošću za elektroinstalacije, usluge i trgovinu, OIB 35878704388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DUEL, društvo s ograničenom odgovornošću za elektroinstalacije, usluge i trgovinu</izvorni_sadrzaj>
    <derivirana_varijabla naziv="DomainObject.Predmet.ProtustrankaIDrugi_1">DUEL, društvo s ograničenom odgovornošću za elektroinstalacije,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DUEL, društvo s ograničenom odgovornošću za elektroinstalacije, usluge i trgovinu, OIB 35878704388, Iva Vojnovića 89, 20000 Dubrovnik</izvorni_sadrzaj>
    <derivirana_varijabla naziv="DomainObject.Predmet.ProtustrankaIDrugiAdressOIB_1">DUEL, društvo s ograničenom odgovornošću za elektroinstalacije, usluge i trgovinu, OIB 35878704388, Iva Vojnovića 89,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DUEL, društvo s ograničenom odgovornošću za elektroinstalacije, usluge i trgovinu</item>
    </izvorni_sadrzaj>
    <derivirana_varijabla naziv="DomainObject.Predmet.SudioniciListNaziv_1">
      <item>FINA, RC Split, Podružnica Dubrovnik</item>
      <item>DUEL, društvo s ograničenom odgovornošću za elektroinstalacije,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DUEL, društvo s ograničenom odgovornošću za elektroinstalacije, usluge i trgovinu, OIB 35878704388, Iva Vojnovića 89,20000 Dubrovnik</item>
    </izvorni_sadrzaj>
    <derivirana_varijabla naziv="DomainObject.Predmet.SudioniciListAdressOIB_1">
      <item>FINA, RC Split, Podružnica Dubrovnik, OIB 85821130368, Vukovarska 2,20000 Dubrovnik</item>
      <item>DUEL, društvo s ograničenom odgovornošću za elektroinstalacije, usluge i trgovinu, OIB 35878704388, Iva Vojnovića 89,20000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35878704388</item>
    </izvorni_sadrzaj>
    <derivirana_varijabla naziv="DomainObject.Predmet.SudioniciListNazivOIB_1">
      <item>, OIB 85821130368</item>
      <item>, OIB 35878704388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1853</properties:Characters>
  <properties:Lines>60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2018-11-05T08:35:00Z</dcterms:created>
  <dc:creator>Mirjana Mihović</dc:creator>
  <cp:lastModifiedBy>Sanja Vuković</cp:lastModifiedBy>
  <cp:lastPrinted>2018-11-05T08:40:00Z</cp:lastPrinted>
  <dcterms:modified xmlns:xsi="http://www.w3.org/2001/XMLSchema-instance" xsi:type="dcterms:W3CDTF">2018-11-05T08:42:00Z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(duel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