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2A48A8" w14:paraId="57799786" w:rsidRDefault="00735312" w:rsidP="00735312" w:rsidR="00735312">
      <w:pPr>
        <w15:collapsed w:val="false"/>
        <w:rPr>
          <w:szCs w:val="22"/>
        </w:rPr>
      </w:pPr>
      <w:bookmarkStart w:name="_GoBack" w:id="0"/>
      <w:bookmarkEnd w:id="0"/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2"/>
        </w:rPr>
        <w:t xml:space="preserve">     </w:t>
      </w:r>
    </w:p>
    <w:p w14:textId="77777777" w14:paraId="6EB6D62E" w:rsidRDefault="00735312" w:rsidP="00735312" w:rsidR="00735312">
      <w:pPr>
        <w:rPr>
          <w:sz w:val="22"/>
          <w:szCs w:val="22"/>
        </w:rPr>
      </w:pPr>
      <w:r>
        <w:rPr>
          <w:sz w:val="22"/>
          <w:szCs w:val="22"/>
        </w:rPr>
        <w:t>REPUBLIKA HRVATSKA</w:t>
      </w:r>
    </w:p>
    <w:p w14:textId="77777777" w14:paraId="77438F21" w:rsidRDefault="00735312" w:rsidP="00735312" w:rsidR="00735312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14:textId="77777777" w14:paraId="75D6DEE5" w:rsidRDefault="00735312" w:rsidP="00735312" w:rsidR="00735312">
      <w:pPr>
        <w:rPr>
          <w:sz w:val="22"/>
          <w:szCs w:val="22"/>
        </w:rPr>
      </w:pPr>
      <w:r>
        <w:rPr>
          <w:szCs w:val="22"/>
        </w:rPr>
        <w:t xml:space="preserve"> </w:t>
      </w:r>
      <w:r>
        <w:rPr>
          <w:sz w:val="22"/>
          <w:szCs w:val="22"/>
        </w:rPr>
        <w:t>Zagreb, Amruševa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Cs w:val="22"/>
        </w:rPr>
        <w:t xml:space="preserve">                </w:t>
      </w:r>
      <w:r>
        <w:rPr>
          <w:sz w:val="22"/>
          <w:szCs w:val="22"/>
        </w:rPr>
        <w:t>42 St-1753/2017</w:t>
      </w:r>
    </w:p>
    <w:p w14:textId="77777777" w14:paraId="4F31E569" w:rsidRDefault="00735312" w:rsidP="00735312" w:rsidR="00735312">
      <w:pPr>
        <w:rPr>
          <w:sz w:val="22"/>
          <w:szCs w:val="22"/>
        </w:rPr>
      </w:pPr>
    </w:p>
    <w:p w14:textId="77777777" w14:paraId="483ACE7A" w:rsidRDefault="00735312" w:rsidP="00735312" w:rsidR="00735312">
      <w:pPr>
        <w:rPr>
          <w:sz w:val="22"/>
          <w:szCs w:val="22"/>
        </w:rPr>
      </w:pPr>
    </w:p>
    <w:p w14:textId="77777777" w14:paraId="130FF64A" w:rsidRDefault="00735312" w:rsidP="00735312" w:rsidR="00735312">
      <w:pPr>
        <w:jc w:val="center"/>
        <w:rPr>
          <w:sz w:val="22"/>
          <w:szCs w:val="22"/>
        </w:rPr>
      </w:pPr>
      <w:r>
        <w:rPr>
          <w:sz w:val="22"/>
          <w:szCs w:val="22"/>
        </w:rPr>
        <w:t>U  I M E  R E P U B L I K E  H R V A T S K E</w:t>
      </w:r>
    </w:p>
    <w:p w14:textId="77777777" w14:paraId="666831CC" w:rsidRDefault="00735312" w:rsidP="00735312" w:rsidR="00735312">
      <w:pPr>
        <w:jc w:val="center"/>
        <w:rPr>
          <w:sz w:val="22"/>
          <w:szCs w:val="22"/>
        </w:rPr>
      </w:pPr>
    </w:p>
    <w:p w14:textId="77777777" w14:paraId="464B52CC" w:rsidRDefault="00735312" w:rsidP="00735312" w:rsidR="00735312">
      <w:pPr>
        <w:jc w:val="center"/>
        <w:rPr>
          <w:sz w:val="22"/>
          <w:szCs w:val="22"/>
        </w:rPr>
      </w:pPr>
      <w:r>
        <w:rPr>
          <w:sz w:val="22"/>
          <w:szCs w:val="22"/>
        </w:rPr>
        <w:t>R J E Š E N J E</w:t>
      </w:r>
    </w:p>
    <w:p w14:textId="77777777" w14:paraId="52B44755" w:rsidRDefault="00735312" w:rsidP="00735312" w:rsidR="00735312">
      <w:pPr>
        <w:jc w:val="center"/>
        <w:rPr>
          <w:sz w:val="22"/>
          <w:szCs w:val="22"/>
        </w:rPr>
      </w:pPr>
    </w:p>
    <w:p w14:textId="77777777" w14:paraId="69215EF2" w:rsidRDefault="00735312" w:rsidP="00735312" w:rsidR="00735312">
      <w:pPr>
        <w:jc w:val="center"/>
        <w:rPr>
          <w:sz w:val="22"/>
          <w:szCs w:val="22"/>
        </w:rPr>
      </w:pPr>
    </w:p>
    <w:p w14:textId="77777777" w14:paraId="4044464D" w:rsidRDefault="00735312" w:rsidP="00735312" w:rsidR="00735312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TRGOVAČKI SUD U ZAGREBU po sucu toga suda  Hrvoju Lukšiću, u stečajnom predmetu povodom zahtjeva FINANCIJSKE AGENCIJE, Regionalni centar Zagreb, Trg svibanjskih žrtava 1995 br. 1, OIB: 85821130368, za provedbu skraćenog stečajnog postupka nad dužnikom SIGNA-PRESS jednostavno društvo s ograničenom odgovornošću za izdavačku djelatnost, trgovinu i usluge, Zagreb, CMP Savica Šanci 119, OIB: 63803760163, dana 5. prosinca 2017.g. </w:t>
      </w:r>
    </w:p>
    <w:p w14:textId="77777777" w14:paraId="1649D064" w:rsidRDefault="00735312" w:rsidP="00735312" w:rsidR="00735312">
      <w:pPr>
        <w:jc w:val="both"/>
        <w:rPr>
          <w:sz w:val="22"/>
          <w:szCs w:val="22"/>
        </w:rPr>
      </w:pPr>
    </w:p>
    <w:p w14:textId="77777777" w14:paraId="28CC4CB1" w:rsidRDefault="00735312" w:rsidP="00735312" w:rsidR="00735312">
      <w:pPr>
        <w:jc w:val="both"/>
        <w:rPr>
          <w:sz w:val="22"/>
          <w:szCs w:val="22"/>
        </w:rPr>
      </w:pPr>
    </w:p>
    <w:p w14:textId="77777777" w14:paraId="40A6FD44" w:rsidRDefault="00735312" w:rsidP="00735312" w:rsidR="00735312">
      <w:pPr>
        <w:jc w:val="center"/>
        <w:rPr>
          <w:sz w:val="22"/>
          <w:szCs w:val="22"/>
        </w:rPr>
      </w:pPr>
      <w:r>
        <w:rPr>
          <w:sz w:val="22"/>
          <w:szCs w:val="22"/>
        </w:rPr>
        <w:t>r i j e š i o  j e</w:t>
      </w:r>
    </w:p>
    <w:p w14:textId="77777777" w14:paraId="614EE0CF" w:rsidRDefault="00735312" w:rsidP="00735312" w:rsidR="00735312">
      <w:pPr>
        <w:jc w:val="center"/>
        <w:rPr>
          <w:sz w:val="22"/>
          <w:szCs w:val="22"/>
        </w:rPr>
      </w:pPr>
    </w:p>
    <w:p w14:textId="77777777" w14:paraId="2A134D80" w:rsidRDefault="00735312" w:rsidP="00735312" w:rsidR="00735312">
      <w:pPr>
        <w:jc w:val="center"/>
        <w:rPr>
          <w:sz w:val="22"/>
          <w:szCs w:val="22"/>
        </w:rPr>
      </w:pPr>
    </w:p>
    <w:p w14:textId="77777777" w14:paraId="4190FB58" w:rsidRDefault="00735312" w:rsidP="00735312" w:rsidR="00735312">
      <w:pPr>
        <w:ind w:firstLine="708" w:right="-2"/>
        <w:jc w:val="both"/>
        <w:rPr>
          <w:szCs w:val="22"/>
        </w:rPr>
      </w:pPr>
      <w:r>
        <w:rPr>
          <w:sz w:val="22"/>
          <w:szCs w:val="22"/>
        </w:rPr>
        <w:t>Odbacuje se prijedlog</w:t>
      </w:r>
      <w:r>
        <w:rPr>
          <w:szCs w:val="22"/>
        </w:rPr>
        <w:t xml:space="preserve"> predlagatelja </w:t>
      </w:r>
      <w:r>
        <w:rPr>
          <w:sz w:val="22"/>
          <w:szCs w:val="22"/>
        </w:rPr>
        <w:t>FINANCIJSKE AGENCIJE, Regionalni centar Zagreb, Trg svibanjskih žrtava 1995 br. 1, OIB: 85821130368, za otvaranje stečajnog postupka nad dužnikom PATROCINIUM društvo s ograničenom odgovornošću za trgovinu i usluge, Zagreb, Dubrava 165, OIB: 60033594742</w:t>
      </w:r>
      <w:r>
        <w:rPr>
          <w:szCs w:val="22"/>
        </w:rPr>
        <w:t>.</w:t>
      </w:r>
    </w:p>
    <w:p w14:textId="77777777" w14:paraId="7207429F" w:rsidRDefault="00735312" w:rsidP="00735312" w:rsidR="00735312">
      <w:pPr>
        <w:ind w:right="-2"/>
        <w:jc w:val="both"/>
        <w:rPr>
          <w:sz w:val="22"/>
          <w:szCs w:val="22"/>
        </w:rPr>
      </w:pPr>
    </w:p>
    <w:p w14:textId="77777777" w14:paraId="1B93BDEF" w:rsidRDefault="00735312" w:rsidP="00735312" w:rsidR="00735312">
      <w:pPr>
        <w:jc w:val="center"/>
        <w:rPr>
          <w:sz w:val="22"/>
          <w:szCs w:val="22"/>
        </w:rPr>
      </w:pPr>
      <w:r>
        <w:rPr>
          <w:sz w:val="22"/>
          <w:szCs w:val="22"/>
        </w:rPr>
        <w:t>Obrazloženje</w:t>
      </w:r>
    </w:p>
    <w:p w14:textId="77777777" w14:paraId="0DEA2A28" w:rsidRDefault="00735312" w:rsidP="00735312" w:rsidR="00735312">
      <w:pPr>
        <w:jc w:val="center"/>
        <w:rPr>
          <w:sz w:val="22"/>
          <w:szCs w:val="22"/>
        </w:rPr>
      </w:pPr>
    </w:p>
    <w:p w14:textId="77777777" w14:paraId="6B5FFA13" w:rsidRDefault="00735312" w:rsidP="00735312" w:rsidR="00735312">
      <w:pPr>
        <w:jc w:val="center"/>
        <w:rPr>
          <w:sz w:val="22"/>
          <w:szCs w:val="22"/>
        </w:rPr>
      </w:pPr>
    </w:p>
    <w:p w14:textId="77777777" w14:paraId="5C0997EC" w:rsidRDefault="00735312" w:rsidP="00735312" w:rsidR="00735312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Dana 16. lipnja 2017.g. Financijska agencija (dalje: FINA) podnijela  je prijedlog za pokretanje stečajnog postupka nad trgovačkim društvom SIGNA-PRESS jednostavno društvo s ograničenom odgovornošću za izdavačku djelatnost, trgovinu i usluge, Zagreb, CMP Savica Šanci 119, OIB: 63803760163. </w:t>
      </w:r>
    </w:p>
    <w:p w14:textId="77777777" w14:paraId="77161DA9" w:rsidRDefault="00735312" w:rsidP="00735312" w:rsidR="0073531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Zaključkom od 28. rujna 2017.g. pozvan je HRVATSKI ZAVOD ZA MIROVINSKO OSIGURANJE, Zagreb, Trpimirova 4, očitovati se ima li naznačeni dužnik zaposlenika. </w:t>
      </w:r>
    </w:p>
    <w:p w14:textId="77777777" w14:paraId="267CCFF0" w:rsidRDefault="00735312" w:rsidP="00735312" w:rsidR="0073531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Sukladno čl. 430, 17 i 13 SZ-a</w:t>
      </w:r>
      <w:r>
        <w:t xml:space="preserve"> </w:t>
      </w:r>
      <w:r>
        <w:rPr>
          <w:sz w:val="22"/>
          <w:szCs w:val="22"/>
        </w:rPr>
        <w:t xml:space="preserve">zaključkom od 28. rujna 2017.g. pozvane su osobe ovlaštene za zastupanje dužnika po zakonu u roku 15 dana podnijeti sudu javnobilježnički ovjerovljen popis imovine i obveza na propisanom obrascu, dok su oglasom od istog datuma </w:t>
      </w:r>
      <w:r>
        <w:t xml:space="preserve">sukladno </w:t>
      </w:r>
      <w:r>
        <w:rPr>
          <w:sz w:val="22"/>
          <w:szCs w:val="22"/>
        </w:rPr>
        <w:t>čl. 430 i 431 SZ-a pozvani vjerovnici dužnika u roku od 45 dana od dana objave oglasa, predložiti otvaranje stečajnog postupka nad dužnikom, te po pozivu suda predujmiti sredstva za namirenje troškova postupka.</w:t>
      </w:r>
    </w:p>
    <w:p w14:textId="77777777" w14:paraId="1D41E11D" w:rsidRDefault="00735312" w:rsidP="00735312" w:rsidR="0073531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Podneskom od 13. listopada 2017.g., HRVATSKI ZAVOD ZA MIROVINSKO OSIGURANJE, Zagreb, dostavio je podatke o zaposlenima kod dužnika te je iz podneska razvidno da dužnik ima jednog zaposlenog. </w:t>
      </w:r>
    </w:p>
    <w:p w14:textId="77777777" w14:paraId="0365CE7C" w:rsidRDefault="00735312" w:rsidP="00735312" w:rsidR="00735312">
      <w:pPr>
        <w:tabs>
          <w:tab w:pos="709" w:val="left"/>
        </w:tabs>
      </w:pPr>
      <w:r>
        <w:rPr>
          <w:sz w:val="22"/>
          <w:szCs w:val="22"/>
        </w:rPr>
        <w:tab/>
        <w:t>Zastupnik po zakonu dužnika nije postupio po zaključku suda.</w:t>
      </w:r>
    </w:p>
    <w:p w14:textId="77777777" w14:paraId="73AF2051" w:rsidRDefault="00735312" w:rsidP="00735312" w:rsidR="0073531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Niti jedan od vjerovnika nije u ostavljenom roku podnio prijedlog za otvaranje stečajnog postupka. </w:t>
      </w:r>
    </w:p>
    <w:p w14:textId="77777777" w14:paraId="2077C940" w:rsidRDefault="00735312" w:rsidP="00735312" w:rsidR="00735312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2E705F76" w:rsidRDefault="00735312" w:rsidP="00735312" w:rsidR="00735312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280B0916" w:rsidRDefault="00735312" w:rsidP="00735312" w:rsidR="00735312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4A6854F4" w:rsidRDefault="00735312" w:rsidP="00735312" w:rsidR="00735312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1F8FE4D1" w:rsidRDefault="00735312" w:rsidP="00735312" w:rsidR="00735312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6E49E709" w:rsidRDefault="00735312" w:rsidP="00735312" w:rsidR="00735312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24313E8E" w:rsidRDefault="00735312" w:rsidP="00735312" w:rsidR="00735312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p w14:textId="77777777" w14:paraId="103991D9" w:rsidRDefault="00735312" w:rsidP="00735312" w:rsidR="00735312">
      <w:pPr>
        <w:tabs>
          <w:tab w:pos="709" w:val="left"/>
        </w:tabs>
        <w:jc w:val="right"/>
        <w:rPr>
          <w:sz w:val="22"/>
          <w:szCs w:val="22"/>
        </w:rPr>
      </w:pPr>
      <w:r>
        <w:rPr>
          <w:sz w:val="22"/>
          <w:szCs w:val="22"/>
        </w:rPr>
        <w:t>42 St-1753/2017</w:t>
      </w:r>
    </w:p>
    <w:p w14:textId="77777777" w14:paraId="0B9CF785" w:rsidRDefault="00735312" w:rsidP="00735312" w:rsidR="00735312">
      <w:pPr>
        <w:tabs>
          <w:tab w:pos="709" w:val="left"/>
        </w:tabs>
        <w:jc w:val="right"/>
        <w:rPr>
          <w:sz w:val="22"/>
          <w:szCs w:val="22"/>
        </w:rPr>
      </w:pPr>
    </w:p>
    <w:p w14:textId="77777777" w14:paraId="1FD059F2" w:rsidRDefault="00735312" w:rsidP="00735312" w:rsidR="00735312">
      <w:pPr>
        <w:ind w:firstLine="708"/>
        <w:jc w:val="both"/>
        <w:rPr>
          <w:sz w:val="22"/>
          <w:szCs w:val="22"/>
        </w:rPr>
      </w:pPr>
    </w:p>
    <w:p w14:textId="77777777" w14:paraId="17176E56" w:rsidRDefault="00735312" w:rsidP="00735312" w:rsidR="00735312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postoje evidentirane neizvršene osnove za plaćanje u neprekinutom razdoblju od 120 dana, te ako nisu ispunjene pretpostavke za pokretanje drugog postupka radi brisanja iz sudskoga registra. </w:t>
      </w:r>
    </w:p>
    <w:p w14:textId="77777777" w14:paraId="78F08F6A" w:rsidRDefault="00735312" w:rsidP="00735312" w:rsidR="00735312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Kako iz podneska Hrvatskog zavoda za mirovinsko osiguranje proizlazi da dužnik ima jednog zaposlenika, nisu ispunjene pretpostavke za provedbu skraćenog stečajnog postupka nad dužnikom, pa je sud riješio kao u izreci ovog rješenja. </w:t>
      </w:r>
    </w:p>
    <w:p w14:textId="77777777" w14:paraId="3FBABBDC" w:rsidRDefault="00735312" w:rsidP="00735312" w:rsidR="00735312">
      <w:pPr>
        <w:tabs>
          <w:tab w:pos="709" w:val="left"/>
        </w:tabs>
        <w:jc w:val="both"/>
        <w:rPr>
          <w:sz w:val="22"/>
          <w:szCs w:val="22"/>
        </w:rPr>
      </w:pPr>
    </w:p>
    <w:p w14:textId="77777777" w14:paraId="79C5C567" w:rsidRDefault="00735312" w:rsidP="00735312" w:rsidR="00735312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5. prosinca 2017.g. </w:t>
      </w:r>
    </w:p>
    <w:p w14:textId="77777777" w14:paraId="3333027F" w:rsidRDefault="00735312" w:rsidP="00735312" w:rsidR="00735312">
      <w:pPr>
        <w:jc w:val="center"/>
        <w:rPr>
          <w:sz w:val="22"/>
          <w:szCs w:val="22"/>
        </w:rPr>
      </w:pPr>
    </w:p>
    <w:p w14:textId="77777777" w14:paraId="46F38233" w:rsidRDefault="00735312" w:rsidP="00735312" w:rsidR="00735312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  <w:lang w:val="pl-PL"/>
        </w:rPr>
        <w:t>SUDAC:</w:t>
      </w:r>
    </w:p>
    <w:p w14:textId="77777777" w14:paraId="06D6C3FC" w:rsidRDefault="00735312" w:rsidP="00735312" w:rsidR="00735312">
      <w:pPr>
        <w:jc w:val="both"/>
        <w:rPr>
          <w:sz w:val="22"/>
          <w:szCs w:val="22"/>
          <w:lang w:val="pl-PL"/>
        </w:rPr>
      </w:pPr>
    </w:p>
    <w:p w14:textId="77777777" w14:paraId="78294BC6" w:rsidRDefault="00735312" w:rsidP="00735312" w:rsidR="00735312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  <w:t>Hrvoje Lukšić,v.r.</w:t>
      </w:r>
    </w:p>
    <w:p w14:textId="77777777" w14:paraId="634CD1BB" w:rsidRDefault="00735312" w:rsidP="00735312" w:rsidR="00735312">
      <w:pPr>
        <w:jc w:val="both"/>
        <w:rPr>
          <w:sz w:val="22"/>
          <w:szCs w:val="22"/>
          <w:lang w:val="pl-PL"/>
        </w:rPr>
      </w:pPr>
    </w:p>
    <w:p w14:textId="77777777" w14:paraId="1516D4DE" w:rsidRDefault="00735312" w:rsidP="00735312" w:rsidR="00735312">
      <w:pPr>
        <w:jc w:val="both"/>
        <w:rPr>
          <w:sz w:val="22"/>
          <w:szCs w:val="22"/>
          <w:lang w:val="pl-PL"/>
        </w:rPr>
      </w:pPr>
      <w:r>
        <w:rPr>
          <w:sz w:val="20"/>
          <w:szCs w:val="20"/>
        </w:rPr>
        <w:t xml:space="preserve">POUKA O PRAVNOM LIJEKU: </w:t>
      </w:r>
    </w:p>
    <w:p w14:textId="77777777" w14:paraId="27F10BA3" w:rsidRDefault="00735312" w:rsidP="00735312" w:rsidR="0073531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14:textId="77777777" w14:paraId="65582E86" w:rsidRDefault="00735312" w:rsidP="00735312" w:rsidR="00735312">
      <w:pPr>
        <w:jc w:val="both"/>
        <w:rPr>
          <w:sz w:val="20"/>
          <w:szCs w:val="20"/>
        </w:rPr>
      </w:pPr>
    </w:p>
    <w:p w14:textId="77777777" w14:paraId="02FDC15F" w:rsidRDefault="00735312" w:rsidP="00735312" w:rsidR="00735312">
      <w:pPr>
        <w:rPr>
          <w:sz w:val="22"/>
          <w:szCs w:val="22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2"/>
          <w:szCs w:val="22"/>
        </w:rPr>
        <w:t>Za točnost otpravka</w:t>
      </w:r>
    </w:p>
    <w:p w14:textId="77777777" w14:paraId="5BF00232" w:rsidRDefault="00735312" w:rsidP="00735312" w:rsidR="00735312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  <w:t>Koviljka Brkić</w:t>
      </w:r>
    </w:p>
    <w:p w14:textId="77777777" w14:paraId="21912A36" w:rsidRDefault="00735312" w:rsidP="00735312" w:rsidR="00735312">
      <w:pPr>
        <w:jc w:val="both"/>
        <w:rPr>
          <w:sz w:val="20"/>
          <w:szCs w:val="20"/>
        </w:rPr>
      </w:pPr>
    </w:p>
    <w:p w14:textId="77777777" w14:paraId="590D0F44" w:rsidRDefault="00735312" w:rsidP="00735312" w:rsidR="00735312">
      <w:pPr>
        <w:jc w:val="both"/>
        <w:rPr>
          <w:sz w:val="22"/>
          <w:szCs w:val="22"/>
        </w:rPr>
      </w:pPr>
    </w:p>
    <w:p w14:textId="77777777" w14:paraId="650F7FA3" w:rsidRDefault="00735312" w:rsidP="00735312" w:rsidR="00735312">
      <w:pPr>
        <w:tabs>
          <w:tab w:pos="709" w:val="left"/>
        </w:tabs>
        <w:rPr>
          <w:sz w:val="20"/>
          <w:szCs w:val="20"/>
        </w:rPr>
      </w:pPr>
    </w:p>
    <w:p w14:textId="77777777" w14:paraId="1EA08B8D" w:rsidRDefault="00735312" w:rsidP="00735312" w:rsidR="00735312">
      <w:pPr>
        <w:tabs>
          <w:tab w:pos="709" w:val="left"/>
        </w:tabs>
        <w:rPr>
          <w:sz w:val="20"/>
          <w:szCs w:val="20"/>
        </w:rPr>
      </w:pPr>
    </w:p>
    <w:p w14:textId="77777777" w14:paraId="101652F4" w:rsidRDefault="00735312" w:rsidP="00735312" w:rsidR="00735312">
      <w:pPr>
        <w:tabs>
          <w:tab w:pos="709" w:val="left"/>
        </w:tabs>
        <w:rPr>
          <w:sz w:val="20"/>
          <w:szCs w:val="20"/>
        </w:rPr>
      </w:pPr>
    </w:p>
    <w:p w14:textId="04C00744" w14:paraId="04C00744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5312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353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53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53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53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53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735312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735312"/>
    <w:rPr>
      <w:rFonts w:cs="Times New Roman" w:eastAsia="Times New Roman" w:hAnsi="Arial Narrow" w:ascii="Arial Narrow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3531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5312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353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53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53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53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53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735312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735312"/>
    <w:rPr>
      <w:rFonts w:ascii="Arial Narrow" w:cs="Times New Roman" w:eastAsia="Times New Roman" w:hAnsi="Arial Narrow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3531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5312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9645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1753</izvorni_sadrzaj>
    <derivirana_varijabla naziv="DomainObject.Predmet.Broj_1">1753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2017.</izvorni_sadrzaj>
    <derivirana_varijabla naziv="DomainObject.Predmet.DatumOsnivanja_1">19.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St-1753/2017</izvorni_sadrzaj>
    <derivirana_varijabla naziv="DomainObject.Predmet.OznakaBroj_1">St-1753/2017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SIGNA-PRESS jednostavno društvo s ograničenom odgovornošću za izdvačku djelatnost, trgovinu i usluge</izvorni_sadrzaj>
    <derivirana_varijabla naziv="DomainObject.Predmet.ProtustrankaFormated_1">  SIGNA-PRESS jednostavno društvo s ograničenom odgovornošću za izdvačku djelatnost, trgovinu i usluge</derivirana_varijabla>
  </DomainObject.Predmet.ProtustrankaFormated>
  <DomainObject.Predmet.ProtustrankaFormatedOIB>
    <izvorni_sadrzaj>  SIGNA-PRESS jednostavno društvo s ograničenom odgovornošću za izdvačku djelatnost, trgovinu i usluge, OIB 63803760163</izvorni_sadrzaj>
    <derivirana_varijabla naziv="DomainObject.Predmet.ProtustrankaFormatedOIB_1">  SIGNA-PRESS jednostavno društvo s ograničenom odgovornošću za izdvačku djelatnost, trgovinu i usluge, OIB 63803760163</derivirana_varijabla>
  </DomainObject.Predmet.ProtustrankaFormatedOIB>
  <DomainObject.Predmet.ProtustrankaFormatedWithAdress>
    <izvorni_sadrzaj> SIGNA-PRESS jednostavno društvo s ograničenom odgovornošću za izdvačku djelatnost, trgovinu i usluge, CMP Savica Šanci 119 , 10000 Zagreb</izvorni_sadrzaj>
    <derivirana_varijabla naziv="DomainObject.Predmet.ProtustrankaFormatedWithAdress_1"> SIGNA-PRESS jednostavno društvo s ograničenom odgovornošću za izdvačku djelatnost, trgovinu i usluge, CMP Savica Šanci 119 , 10000 Zagreb</derivirana_varijabla>
  </DomainObject.Predmet.ProtustrankaFormatedWithAdress>
  <DomainObject.Predmet.ProtustrankaFormatedWithAdressOIB>
    <izvorni_sadrzaj> SIGNA-PRESS jednostavno društvo s ograničenom odgovornošću za izdvačku djelatnost, trgovinu i usluge, OIB 63803760163, CMP Savica Šanci 119 , 10000 Zagreb</izvorni_sadrzaj>
    <derivirana_varijabla naziv="DomainObject.Predmet.ProtustrankaFormatedWithAdressOIB_1"> SIGNA-PRESS jednostavno društvo s ograničenom odgovornošću za izdvačku djelatnost, trgovinu i usluge, OIB 63803760163, CMP Savica Šanci 119 , 10000 Zagreb</derivirana_varijabla>
  </DomainObject.Predmet.ProtustrankaFormatedWithAdressOIB>
  <DomainObject.Predmet.ProtustrankaWithAdress>
    <izvorni_sadrzaj>SIGNA-PRESS jednostavno društvo s ograničenom odgovornošću za izdvačku djelatnost, trgovinu i usluge CMP Savica Šanci 119 , 10000 Zagreb</izvorni_sadrzaj>
    <derivirana_varijabla naziv="DomainObject.Predmet.ProtustrankaWithAdress_1">SIGNA-PRESS jednostavno društvo s ograničenom odgovornošću za izdvačku djelatnost, trgovinu i usluge CMP Savica Šanci 119 , 10000 Zagreb</derivirana_varijabla>
  </DomainObject.Predmet.ProtustrankaWithAdress>
  <DomainObject.Predmet.ProtustrankaWithAdressOIB>
    <izvorni_sadrzaj>SIGNA-PRESS jednostavno društvo s ograničenom odgovornošću za izdvačku djelatnost, trgovinu i usluge, OIB 63803760163, CMP Savica Šanci 119 , 10000 Zagreb</izvorni_sadrzaj>
    <derivirana_varijabla naziv="DomainObject.Predmet.ProtustrankaWithAdressOIB_1">SIGNA-PRESS jednostavno društvo s ograničenom odgovornošću za izdvačku djelatnost, trgovinu i usluge, OIB 63803760163, CMP Savica Šanci 119 , 10000 Zagreb</derivirana_varijabla>
  </DomainObject.Predmet.ProtustrankaWithAdressOIB>
  <DomainObject.Predmet.ProtustrankaNazivFormated>
    <izvorni_sadrzaj>SIGNA-PRESS jednostavno društvo s ograničenom odgovornošću za izdvačku djelatnost, trgovinu i usluge</izvorni_sadrzaj>
    <derivirana_varijabla naziv="DomainObject.Predmet.ProtustrankaNazivFormated_1">SIGNA-PRESS jednostavno društvo s ograničenom odgovornošću za izdvačku djelatnost, trgovinu i usluge</derivirana_varijabla>
  </DomainObject.Predmet.ProtustrankaNazivFormated>
  <DomainObject.Predmet.ProtustrankaNazivFormatedOIB>
    <izvorni_sadrzaj>SIGNA-PRESS jednostavno društvo s ograničenom odgovornošću za izdvačku djelatnost, trgovinu i usluge, OIB 63803760163</izvorni_sadrzaj>
    <derivirana_varijabla naziv="DomainObject.Predmet.ProtustrankaNazivFormatedOIB_1">SIGNA-PRESS jednostavno društvo s ograničenom odgovornošću za izdvačku djelatnost, trgovinu i usluge, OIB 63803760163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SIGNA-PRESS jednostavno društvo s ograničenom odgovornošću za izdvačku djelatnost, trgovinu i usluge</item>
    </izvorni_sadrzaj>
    <derivirana_varijabla naziv="DomainObject.Predmet.ProtuStrankaListFormated_1">
      <item>SIGNA-PRESS jednostavno društvo s ograničenom odgovornošću za izdvačku djelatnost, trgovinu i usluge</item>
    </derivirana_varijabla>
  </DomainObject.Predmet.ProtuStrankaListFormated>
  <DomainObject.Predmet.ProtuStrankaListFormatedOIB>
    <izvorni_sadrzaj>
      <item>SIGNA-PRESS jednostavno društvo s ograničenom odgovornošću za izdvačku djelatnost, trgovinu i usluge, OIB 63803760163</item>
    </izvorni_sadrzaj>
    <derivirana_varijabla naziv="DomainObject.Predmet.ProtuStrankaListFormatedOIB_1">
      <item>SIGNA-PRESS jednostavno društvo s ograničenom odgovornošću za izdvačku djelatnost, trgovinu i usluge, OIB 63803760163</item>
    </derivirana_varijabla>
  </DomainObject.Predmet.ProtuStrankaListFormatedOIB>
  <DomainObject.Predmet.ProtuStrankaListFormatedWithAdress>
    <izvorni_sadrzaj>
      <item>SIGNA-PRESS jednostavno društvo s ograničenom odgovornošću za izdvačku djelatnost, trgovinu i usluge, CMP Savica Šanci 119 , 10000 Zagreb</item>
    </izvorni_sadrzaj>
    <derivirana_varijabla naziv="DomainObject.Predmet.ProtuStrankaListFormatedWithAdress_1">
      <item>SIGNA-PRESS jednostavno društvo s ograničenom odgovornošću za izdvačku djelatnost, trgovinu i usluge, CMP Savica Šanci 119 , 10000 Zagreb</item>
    </derivirana_varijabla>
  </DomainObject.Predmet.ProtuStrankaListFormatedWithAdress>
  <DomainObject.Predmet.ProtuStrankaListFormatedWithAdressOIB>
    <izvorni_sadrzaj>
      <item>SIGNA-PRESS jednostavno društvo s ograničenom odgovornošću za izdvačku djelatnost, trgovinu i usluge, OIB 63803760163, CMP Savica Šanci 119 , 10000 Zagreb</item>
    </izvorni_sadrzaj>
    <derivirana_varijabla naziv="DomainObject.Predmet.ProtuStrankaListFormatedWithAdressOIB_1">
      <item>SIGNA-PRESS jednostavno društvo s ograničenom odgovornošću za izdvačku djelatnost, trgovinu i usluge, OIB 63803760163, CMP Savica Šanci 119 , 10000 Zagreb</item>
    </derivirana_varijabla>
  </DomainObject.Predmet.ProtuStrankaListFormatedWithAdressOIB>
  <DomainObject.Predmet.ProtuStrankaListNazivFormated>
    <izvorni_sadrzaj>
      <item>SIGNA-PRESS jednostavno društvo s ograničenom odgovornošću za izdvačku djelatnost, trgovinu i usluge</item>
    </izvorni_sadrzaj>
    <derivirana_varijabla naziv="DomainObject.Predmet.ProtuStrankaListNazivFormated_1">
      <item>SIGNA-PRESS jednostavno društvo s ograničenom odgovornošću za izdvačku djelatnost, trgovinu i usluge</item>
    </derivirana_varijabla>
  </DomainObject.Predmet.ProtuStrankaListNazivFormated>
  <DomainObject.Predmet.ProtuStrankaListNazivFormatedOIB>
    <izvorni_sadrzaj>
      <item>SIGNA-PRESS jednostavno društvo s ograničenom odgovornošću za izdvačku djelatnost, trgovinu i usluge, OIB 63803760163</item>
    </izvorni_sadrzaj>
    <derivirana_varijabla naziv="DomainObject.Predmet.ProtuStrankaListNazivFormatedOIB_1">
      <item>SIGNA-PRESS jednostavno društvo s ograničenom odgovornošću za izdvačku djelatnost, trgovinu i usluge, OIB 63803760163</item>
    </derivirana_varijabla>
  </DomainObject.Predmet.ProtuStrankaListNazivFormatedOIB>
  <DomainObject.Predmet.OstaliListFormated>
    <izvorni_sadrzaj>
      <item>Ivan Hađina</item>
      <item>HRVATSKI ZAVOD ZA MIROVINSKO OSIGURANJE</item>
    </izvorni_sadrzaj>
    <derivirana_varijabla naziv="DomainObject.Predmet.OstaliListFormated_1">
      <item>Ivan Hađina</item>
      <item>HRVATSKI ZAVOD ZA MIROVINSKO OSIGURANJE</item>
    </derivirana_varijabla>
  </DomainObject.Predmet.OstaliListFormated>
  <DomainObject.Predmet.OstaliListFormatedOIB>
    <izvorni_sadrzaj>
      <item>Ivan Hađina, OIB 95201257267</item>
      <item>HRVATSKI ZAVOD ZA MIROVINSKO OSIGURANJE, OIB 84397956623</item>
    </izvorni_sadrzaj>
    <derivirana_varijabla naziv="DomainObject.Predmet.OstaliListFormatedOIB_1">
      <item>Ivan Hađina, OIB 95201257267</item>
      <item>HRVATSKI ZAVOD ZA MIROVINSKO OSIGURANJE, OIB 84397956623</item>
    </derivirana_varijabla>
  </DomainObject.Predmet.OstaliListFormatedOIB>
  <DomainObject.Predmet.OstaliListFormatedWithAdress>
    <izvorni_sadrzaj>
      <item>Ivan Hađina, Hrvoja Macanovića 59, 10000 Zagreb</item>
      <item>HRVATSKI ZAVOD ZA MIROVINSKO OSIGURANJE, Trpimirova 4, 10000 Zagreb</item>
    </izvorni_sadrzaj>
    <derivirana_varijabla naziv="DomainObject.Predmet.OstaliListFormatedWithAdress_1">
      <item>Ivan Hađina, Hrvoja Macanovića 59,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Ivan Hađina, OIB 95201257267, Hrvoja Macanovića 59, 10000 Zagreb</item>
      <item>HRVATSKI ZAVOD ZA MIROVINSKO OSIGURANJE, OIB 84397956623, Trpimirova 4, 10000 Zagreb</item>
    </izvorni_sadrzaj>
    <derivirana_varijabla naziv="DomainObject.Predmet.OstaliListFormatedWithAdressOIB_1">
      <item>Ivan Hađina, OIB 95201257267, Hrvoja Macanovića 59,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Ivan Hađina</item>
      <item>HRVATSKI ZAVOD ZA MIROVINSKO OSIGURANJE</item>
    </izvorni_sadrzaj>
    <derivirana_varijabla naziv="DomainObject.Predmet.OstaliListNazivFormated_1">
      <item>Ivan Hađina</item>
      <item>HRVATSKI ZAVOD ZA MIROVINSKO OSIGURANJE</item>
    </derivirana_varijabla>
  </DomainObject.Predmet.OstaliListNazivFormated>
  <DomainObject.Predmet.OstaliListNazivFormatedOIB>
    <izvorni_sadrzaj>
      <item>Ivan Hađina, OIB 95201257267</item>
      <item>HRVATSKI ZAVOD ZA MIROVINSKO OSIGURANJE, OIB 84397956623</item>
    </izvorni_sadrzaj>
    <derivirana_varijabla naziv="DomainObject.Predmet.OstaliListNazivFormatedOIB_1">
      <item>Ivan Hađina, OIB 95201257267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SIGNA-PRESS jednostavno društvo s ograničenom odgovornošću za izdvačku djelatnost, trgovinu i usluge</izvorni_sadrzaj>
    <derivirana_varijabla naziv="DomainObject.Predmet.ProtustrankaIDrugi_1">SIGNA-PRESS jednostavno društvo s ograničenom odgovornošću za izdvačku djelatnost,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SIGNA-PRESS jednostavno društvo s ograničenom odgovornošću za izdvačku djelatnost, trgovinu i usluge, OIB 63803760163, CMP Savica Šanci 119 , 10000 Zagreb</izvorni_sadrzaj>
    <derivirana_varijabla naziv="DomainObject.Predmet.ProtustrankaIDrugiAdressOIB_1">SIGNA-PRESS jednostavno društvo s ograničenom odgovornošću za izdvačku djelatnost, trgovinu i usluge, OIB 63803760163, CMP Savica Šanci 119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SIGNA-PRESS jednostavno društvo s ograničenom odgovornošću za izdvačku djelatnost, trgovinu i usluge</item>
      <item>FINA Regionalni centar Zagreb</item>
      <item>Ivan Hađina</item>
      <item>HRVATSKI ZAVOD ZA MIROVINSKO OSIGURANJE</item>
    </izvorni_sadrzaj>
    <derivirana_varijabla naziv="DomainObject.Predmet.SudioniciListNaziv_1">
      <item>SIGNA-PRESS jednostavno društvo s ograničenom odgovornošću za izdvačku djelatnost, trgovinu i usluge</item>
      <item>FINA Regionalni centar Zagreb</item>
      <item>Ivan Hađina</item>
      <item>HRVATSKI ZAVOD ZA MIROVINSKO OSIGURANJE</item>
    </derivirana_varijabla>
  </DomainObject.Predmet.SudioniciListNaziv>
  <DomainObject.Predmet.SudioniciListAdressOIB>
    <izvorni_sadrzaj>
      <item>SIGNA-PRESS jednostavno društvo s ograničenom odgovornošću za izdvačku djelatnost, trgovinu i usluge, OIB 63803760163, CMP Savica Šanci 119 ,10000 Zagreb</item>
      <item>FINA Regionalni centar Zagreb, OIB 85821130368, Trg svibanjskih žrtava 1995. 1,10000 Zagreb</item>
      <item>Ivan Hađina, OIB 95201257267, Hrvoja Macanovića 59,10000 Zagreb</item>
      <item>HRVATSKI ZAVOD ZA MIROVINSKO OSIGURANJE, OIB 84397956623, Trpimirova 4,10000 Zagreb</item>
    </izvorni_sadrzaj>
    <derivirana_varijabla naziv="DomainObject.Predmet.SudioniciListAdressOIB_1">
      <item>SIGNA-PRESS jednostavno društvo s ograničenom odgovornošću za izdvačku djelatnost, trgovinu i usluge, OIB 63803760163, CMP Savica Šanci 119 ,10000 Zagreb</item>
      <item>FINA Regionalni centar Zagreb, OIB 85821130368, Trg svibanjskih žrtava 1995. 1,10000 Zagreb</item>
      <item>Ivan Hađina, OIB 95201257267, Hrvoja Macanovića 59,10000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63803760163</item>
      <item>, OIB 85821130368</item>
      <item>, OIB 95201257267</item>
      <item>, OIB 84397956623</item>
    </izvorni_sadrzaj>
    <derivirana_varijabla naziv="DomainObject.Predmet.SudioniciListNazivOIB_1">
      <item>, OIB 63803760163</item>
      <item>, OIB 85821130368</item>
      <item>, OIB 95201257267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485</properties:Words>
  <properties:Characters>2674</properties:Characters>
  <properties:Lines>84</properties:Lines>
  <properties:Paragraphs>27</properties:Paragraphs>
  <properties:TotalTime>1</properties:TotalTime>
  <properties:ScaleCrop>false</properties:ScaleCrop>
  <properties:LinksUpToDate>false</properties:LinksUpToDate>
  <properties:CharactersWithSpaces>3228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2017-12-05T08:55:00Z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