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c5ff" w14:paraId="591c5ff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>Posl</w:t>
      </w:r>
      <w:r w:rsidR="00EA53EE">
        <w:t>ovni broj</w:t>
      </w:r>
      <w:r>
        <w:t xml:space="preserve">: </w:t>
      </w:r>
      <w:r w:rsidR="000C3CA4" w:rsidRPr="000C3CA4">
        <w:t>1 St-</w:t>
      </w:r>
      <w:r w:rsidR="003F4ADD">
        <w:t>419</w:t>
      </w:r>
      <w:r w:rsidR="006B338C">
        <w:t>/</w:t>
      </w:r>
      <w:r w:rsidR="00DC1EA5">
        <w:t>20</w:t>
      </w:r>
      <w:r w:rsidR="003D0E6C">
        <w:t>1</w:t>
      </w:r>
      <w:r w:rsidR="006B06DD">
        <w:t>8</w:t>
      </w:r>
      <w:r w:rsidR="006B338C">
        <w:t>-</w:t>
      </w:r>
      <w:r w:rsidR="003F4ADD">
        <w:t>5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AC3FF5" w:rsidP="00AC3FF5" w:rsidR="00AC3FF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C3FF5" w:rsidP="00AC3FF5" w:rsidR="00AC3FF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</w:t>
      </w:r>
      <w:r w:rsidR="0012480A">
        <w:t xml:space="preserve"> Zadru u ime Republike Hrvatske</w:t>
      </w:r>
      <w:r w:rsidR="000C3CA4">
        <w:t>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6A6908">
        <w:t xml:space="preserve">BEPO INVEST </w:t>
      </w:r>
      <w:r w:rsidR="006A6908" w:rsidRPr="005D3532">
        <w:t xml:space="preserve">d.o.o., </w:t>
      </w:r>
      <w:r w:rsidR="006A6908">
        <w:t>Turanj</w:t>
      </w:r>
      <w:r w:rsidR="006A6908" w:rsidRPr="005D3532">
        <w:t xml:space="preserve">, </w:t>
      </w:r>
      <w:r w:rsidR="006A6908">
        <w:t>Turanj 627</w:t>
      </w:r>
      <w:r w:rsidR="006A6908" w:rsidRPr="005D3532">
        <w:t xml:space="preserve">, OIB: </w:t>
      </w:r>
      <w:r w:rsidR="006A6908">
        <w:t>11016638374</w:t>
      </w:r>
      <w:r w:rsidR="006B338C">
        <w:t xml:space="preserve">, </w:t>
      </w:r>
      <w:r w:rsidR="009753DE">
        <w:t>dana</w:t>
      </w:r>
      <w:r w:rsidR="002112F3">
        <w:t xml:space="preserve"> </w:t>
      </w:r>
      <w:r w:rsidR="005E63CA">
        <w:t>10</w:t>
      </w:r>
      <w:r w:rsidR="00874578">
        <w:t>.</w:t>
      </w:r>
      <w:r w:rsidR="009753DE">
        <w:t xml:space="preserve"> </w:t>
      </w:r>
      <w:r w:rsidR="006A6908">
        <w:t>siječnja</w:t>
      </w:r>
      <w:r w:rsidR="001B751E">
        <w:t xml:space="preserve"> 201</w:t>
      </w:r>
      <w:r w:rsidR="00AD2873">
        <w:t>9</w:t>
      </w:r>
      <w:r w:rsidR="005E1043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772D8A">
        <w:t>prethodni</w:t>
      </w:r>
      <w:r w:rsidR="00113EE2">
        <w:t xml:space="preserve"> postupak nad stečajnim </w:t>
      </w:r>
      <w:r w:rsidR="000C1AFC">
        <w:t xml:space="preserve">dužnikom </w:t>
      </w:r>
      <w:r w:rsidR="006A6908">
        <w:t xml:space="preserve">BEPO INVEST </w:t>
      </w:r>
      <w:r w:rsidR="006A6908" w:rsidRPr="005D3532">
        <w:t xml:space="preserve">d.o.o., </w:t>
      </w:r>
      <w:r w:rsidR="006A6908">
        <w:t>Turanj</w:t>
      </w:r>
      <w:r w:rsidR="006A6908" w:rsidRPr="005D3532">
        <w:t xml:space="preserve">, </w:t>
      </w:r>
      <w:r w:rsidR="006A6908">
        <w:t>Turanj 627</w:t>
      </w:r>
      <w:r w:rsidR="006A6908" w:rsidRPr="005D3532">
        <w:t xml:space="preserve">, OIB: </w:t>
      </w:r>
      <w:r w:rsidR="006A6908">
        <w:t>11016638374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72373B" w:rsidR="0072373B">
      <w:pPr>
        <w:pStyle w:val="Odlomakpopisa"/>
        <w:numPr>
          <w:ilvl w:val="0"/>
          <w:numId w:val="3"/>
        </w:numPr>
        <w:ind w:firstLine="600" w:left="0"/>
        <w:jc w:val="both"/>
      </w:pPr>
      <w:r>
        <w:t xml:space="preserve">Nalaže se sudskom registru brisanje zabilježbe pokretanja prethodnog postupka nad trgovačkim društvom </w:t>
      </w:r>
      <w:r w:rsidR="006A6908">
        <w:t xml:space="preserve">BEPO INVEST </w:t>
      </w:r>
      <w:r w:rsidR="006A6908" w:rsidRPr="005D3532">
        <w:t xml:space="preserve">d.o.o., </w:t>
      </w:r>
      <w:r w:rsidR="006A6908">
        <w:t>Turanj</w:t>
      </w:r>
      <w:r w:rsidR="006A6908" w:rsidRPr="005D3532">
        <w:t xml:space="preserve">, </w:t>
      </w:r>
      <w:r w:rsidR="006A6908">
        <w:t>Turanj 627</w:t>
      </w:r>
      <w:r w:rsidR="006A6908" w:rsidRPr="005D3532">
        <w:t xml:space="preserve">, OIB: </w:t>
      </w:r>
      <w:r w:rsidR="006A6908">
        <w:t>11016638374</w:t>
      </w:r>
      <w:r>
        <w:t>.</w:t>
      </w:r>
    </w:p>
    <w:p w:rsidRDefault="00A31F56" w:rsidP="00A31F56" w:rsidR="00A31F56">
      <w:pPr>
        <w:pStyle w:val="Odlomakpopisa"/>
      </w:pPr>
    </w:p>
    <w:p w:rsidRDefault="000302FB" w:rsidP="002C663D" w:rsidR="000302FB" w:rsidRPr="000C3CA4">
      <w:pPr>
        <w:pStyle w:val="Odlomakpopisa"/>
        <w:ind w:left="600"/>
        <w:jc w:val="center"/>
      </w:pPr>
      <w:r w:rsidRPr="000C3CA4">
        <w:t>Obrazloženje</w:t>
      </w:r>
    </w:p>
    <w:p w:rsidRDefault="000302FB" w:rsidP="000302FB" w:rsidR="000302FB" w:rsidRPr="000C3CA4"/>
    <w:p w:rsidRDefault="003D0E6C" w:rsidP="003D0E6C" w:rsidR="003D0E6C">
      <w:pPr>
        <w:ind w:firstLine="708"/>
        <w:jc w:val="both"/>
      </w:pPr>
      <w:r>
        <w:t xml:space="preserve">Financijska agencija je </w:t>
      </w:r>
      <w:r w:rsidR="006A6908">
        <w:t>6</w:t>
      </w:r>
      <w:r>
        <w:t xml:space="preserve">. </w:t>
      </w:r>
      <w:r w:rsidR="006A6908">
        <w:t>rujna</w:t>
      </w:r>
      <w:r w:rsidR="006B06DD">
        <w:t xml:space="preserve"> 2018</w:t>
      </w:r>
      <w:r>
        <w:t>.</w:t>
      </w:r>
      <w:r w:rsidRPr="000C3CA4">
        <w:t xml:space="preserve"> podnijela </w:t>
      </w:r>
      <w:r>
        <w:t xml:space="preserve">prijedlog za otvaranje skraćenog </w:t>
      </w:r>
      <w:r w:rsidRPr="000C3CA4">
        <w:t xml:space="preserve">stečajnog postupka nad stečajnim dužnikom </w:t>
      </w:r>
      <w:r w:rsidR="006A6908">
        <w:t xml:space="preserve">BEPO INVEST </w:t>
      </w:r>
      <w:r w:rsidR="006A6908" w:rsidRPr="005D3532">
        <w:t xml:space="preserve">d.o.o., </w:t>
      </w:r>
      <w:r w:rsidR="006A6908">
        <w:t>Turanj</w:t>
      </w:r>
      <w:r w:rsidR="006A6908" w:rsidRPr="005D3532">
        <w:t xml:space="preserve">, </w:t>
      </w:r>
      <w:r w:rsidR="006A6908">
        <w:t>Turanj 627</w:t>
      </w:r>
      <w:r w:rsidR="006A6908" w:rsidRPr="005D3532">
        <w:t xml:space="preserve">, OIB: </w:t>
      </w:r>
      <w:r w:rsidR="006A6908">
        <w:t>11016638374</w:t>
      </w:r>
      <w:r w:rsidRPr="000C3CA4">
        <w:t>.</w:t>
      </w:r>
      <w:r>
        <w:t xml:space="preserve"> Postupajući po prijedlogu objavljen je oglas o pokretanju skraćenog stečajnog postupka, te je jedan od vjerovnika podnio prijedlog za pokretanje redovnog postupka zbog čega je skraćeni stečajni postupak obust</w:t>
      </w:r>
      <w:r w:rsidR="006A6908">
        <w:t>avljen rješenjem ovog suda od 16</w:t>
      </w:r>
      <w:r>
        <w:t xml:space="preserve">. </w:t>
      </w:r>
      <w:r w:rsidR="006A6908">
        <w:t>studenog</w:t>
      </w:r>
      <w:r>
        <w:t xml:space="preserve"> 201</w:t>
      </w:r>
      <w:r w:rsidR="002133B2">
        <w:t>8</w:t>
      </w:r>
      <w:r>
        <w:t>. po pravomoćnosti k</w:t>
      </w:r>
      <w:r w:rsidR="00AD2873">
        <w:t>ojeg rješenja je rješenjem od 14</w:t>
      </w:r>
      <w:r>
        <w:t xml:space="preserve">. </w:t>
      </w:r>
      <w:r w:rsidR="00AD2873">
        <w:t>prosinca</w:t>
      </w:r>
      <w:r>
        <w:t xml:space="preserve"> 2018. pokrenut prethodni postupak radi utvrđivanja uvjeta za otvaranje stečajnog p</w:t>
      </w:r>
      <w:r w:rsidR="00AD2873">
        <w:t>ostupka i određeno ročište za 9</w:t>
      </w:r>
      <w:r>
        <w:t xml:space="preserve">. </w:t>
      </w:r>
      <w:r w:rsidR="00AD2873">
        <w:t>siječnja</w:t>
      </w:r>
      <w:r>
        <w:t xml:space="preserve"> 201</w:t>
      </w:r>
      <w:r w:rsidR="00AD2873">
        <w:t>9</w:t>
      </w:r>
      <w:r>
        <w:t>.</w:t>
      </w:r>
    </w:p>
    <w:p w:rsidRDefault="00AD2873" w:rsidP="003D0E6C" w:rsidR="003D0E6C">
      <w:pPr>
        <w:ind w:firstLine="708"/>
        <w:jc w:val="both"/>
      </w:pPr>
      <w:r>
        <w:t>Punomoćnik</w:t>
      </w:r>
      <w:r w:rsidR="002133B2">
        <w:t xml:space="preserve"> zastupnika</w:t>
      </w:r>
      <w:r w:rsidR="003D0E6C">
        <w:t xml:space="preserve"> po zakonu stečajnog dužnika </w:t>
      </w:r>
      <w:r>
        <w:t>je</w:t>
      </w:r>
      <w:r w:rsidR="003D0E6C">
        <w:t xml:space="preserve"> u spis priloži</w:t>
      </w:r>
      <w:r>
        <w:t>o</w:t>
      </w:r>
      <w:r w:rsidR="003D0E6C">
        <w:t xml:space="preserve"> potvrdu FINA-e o blokadi raču</w:t>
      </w:r>
      <w:r w:rsidR="002133B2">
        <w:t>n</w:t>
      </w:r>
      <w:r>
        <w:t xml:space="preserve">a iz koje proizlazi da na dan </w:t>
      </w:r>
      <w:r w:rsidR="005E63CA">
        <w:t>1</w:t>
      </w:r>
      <w:r>
        <w:t>8</w:t>
      </w:r>
      <w:r w:rsidR="003D0E6C">
        <w:t xml:space="preserve">. </w:t>
      </w:r>
      <w:r>
        <w:t>prosinca</w:t>
      </w:r>
      <w:r w:rsidR="003D0E6C">
        <w:t xml:space="preserve"> 2018. dužnik nema nepodmirenih osno</w:t>
      </w:r>
      <w:r w:rsidR="007F0EDC">
        <w:t>va za plaćanje evidentiranih u o</w:t>
      </w:r>
      <w:r w:rsidR="003D0E6C">
        <w:t xml:space="preserve">čevidniku redoslijeda za plaćanje. </w:t>
      </w:r>
    </w:p>
    <w:p w:rsidRDefault="003D0E6C" w:rsidP="003D0E6C" w:rsidR="003D0E6C">
      <w:pPr>
        <w:jc w:val="both"/>
      </w:pPr>
      <w:r>
        <w:tab/>
        <w:t>Slijedom navedenog sud je utvrdio da je prestao stečajni razlog i da dužnik nije nesposoban za plaćanje niti prezadužen, a u smislu čl. 5., 6. i 7. Stečajnog zakona (Narodne novine 71/15 i 104/17).</w:t>
      </w:r>
    </w:p>
    <w:p w:rsidRDefault="003D0E6C" w:rsidP="003D0E6C" w:rsidR="003D0E6C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3D0E6C" w:rsidP="003D0E6C" w:rsidR="003D0E6C">
      <w:pPr>
        <w:jc w:val="both"/>
      </w:pPr>
      <w:r>
        <w:tab/>
        <w:t xml:space="preserve">Stoga je odlučeno kao u izreci. </w:t>
      </w:r>
    </w:p>
    <w:p w:rsidRDefault="004946C2" w:rsidP="007F0EDC" w:rsidR="00E10F14">
      <w:pPr>
        <w:jc w:val="both"/>
      </w:pPr>
      <w:r>
        <w:t xml:space="preserve"> </w:t>
      </w:r>
    </w:p>
    <w:p w:rsidRDefault="00E10F14" w:rsidP="00E10F14" w:rsidR="00E10F14">
      <w:pPr>
        <w:jc w:val="center"/>
      </w:pPr>
      <w:r w:rsidRPr="000C3CA4">
        <w:t xml:space="preserve">U Zadru, </w:t>
      </w:r>
      <w:r w:rsidR="005E63CA">
        <w:t>10</w:t>
      </w:r>
      <w:r w:rsidR="00874578">
        <w:t>.</w:t>
      </w:r>
      <w:r w:rsidR="002112F3">
        <w:t xml:space="preserve"> </w:t>
      </w:r>
      <w:r w:rsidR="00AD2873">
        <w:t>siječnja</w:t>
      </w:r>
      <w:r w:rsidR="001B751E">
        <w:t xml:space="preserve"> 201</w:t>
      </w:r>
      <w:r w:rsidR="00AD2873">
        <w:t>9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1E682D" w:rsidP="0027790B" w:rsidR="00277E4F" w:rsidRPr="00277E4F">
      <w:r>
        <w:t>Za točnost otpravka – ovlašteni službenik</w:t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277E4F" w:rsidRPr="00277E4F">
        <w:t>Sutkinja</w:t>
      </w:r>
    </w:p>
    <w:p w:rsidRDefault="001E682D" w:rsidP="0027790B" w:rsidR="00277E4F" w:rsidRPr="00277E4F">
      <w:r>
        <w:t>Ante Rubelj</w:t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EA53EE">
        <w:tab/>
      </w:r>
      <w:r w:rsidR="00277E4F" w:rsidRPr="00277E4F">
        <w:t>Ardena Bajlo</w:t>
      </w:r>
      <w:r>
        <w:t>, v.r.</w:t>
      </w:r>
    </w:p>
    <w:p w:rsidRDefault="0082211C" w:rsidP="00E10F14" w:rsidR="0082211C" w:rsidRPr="000C3CA4"/>
    <w:p w:rsidRDefault="00EA53EE" w:rsidP="00E10F14" w:rsidR="00E10F14" w:rsidRPr="000C3CA4">
      <w:r>
        <w:t>Pouka o pravnom lijeku</w:t>
      </w:r>
      <w:r w:rsidR="00E10F14" w:rsidRPr="000C3CA4">
        <w:t xml:space="preserve">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7F0EDC" w:rsidR="000302FB" w:rsidRPr="000C3CA4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63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 w:rsidR="00EA53EE">
          <w:t>Poslovni broj</w:t>
        </w:r>
        <w:r>
          <w:t xml:space="preserve">: </w:t>
        </w:r>
        <w:r w:rsidRPr="000C3CA4">
          <w:t>1 St-</w:t>
        </w:r>
        <w:r w:rsidR="003F4ADD">
          <w:t>419</w:t>
        </w:r>
        <w:r w:rsidR="00212FAE">
          <w:t>/</w:t>
        </w:r>
        <w:r w:rsidR="00DC1EA5">
          <w:t>20</w:t>
        </w:r>
        <w:r w:rsidR="003D0E6C">
          <w:t>1</w:t>
        </w:r>
        <w:r w:rsidR="002133B2">
          <w:t>8</w:t>
        </w:r>
        <w:r w:rsidR="00212FAE">
          <w:t>-</w:t>
        </w:r>
        <w:r w:rsidR="003F4ADD">
          <w:t>5</w:t>
        </w:r>
      </w:p>
      <w:p w:rsidRDefault="0053463C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2480A"/>
    <w:rsid w:val="00192D9A"/>
    <w:rsid w:val="001B751E"/>
    <w:rsid w:val="001C0852"/>
    <w:rsid w:val="001D24A1"/>
    <w:rsid w:val="001D6EC2"/>
    <w:rsid w:val="001E2BFA"/>
    <w:rsid w:val="001E362E"/>
    <w:rsid w:val="001E682D"/>
    <w:rsid w:val="002112F3"/>
    <w:rsid w:val="002128E7"/>
    <w:rsid w:val="00212FAE"/>
    <w:rsid w:val="002133B2"/>
    <w:rsid w:val="0021510A"/>
    <w:rsid w:val="0027651C"/>
    <w:rsid w:val="0027790B"/>
    <w:rsid w:val="00277E4F"/>
    <w:rsid w:val="00280BEC"/>
    <w:rsid w:val="002C663D"/>
    <w:rsid w:val="00383202"/>
    <w:rsid w:val="00391689"/>
    <w:rsid w:val="003A47CB"/>
    <w:rsid w:val="003D0E6C"/>
    <w:rsid w:val="003D4686"/>
    <w:rsid w:val="003F4ADD"/>
    <w:rsid w:val="00487ACA"/>
    <w:rsid w:val="004946C2"/>
    <w:rsid w:val="004A1C35"/>
    <w:rsid w:val="004A3683"/>
    <w:rsid w:val="004B3D6E"/>
    <w:rsid w:val="004B5CBF"/>
    <w:rsid w:val="004C13EC"/>
    <w:rsid w:val="004D7D3C"/>
    <w:rsid w:val="00517489"/>
    <w:rsid w:val="00522510"/>
    <w:rsid w:val="005236EA"/>
    <w:rsid w:val="0053370D"/>
    <w:rsid w:val="0053463C"/>
    <w:rsid w:val="00575BE9"/>
    <w:rsid w:val="00590206"/>
    <w:rsid w:val="005D673D"/>
    <w:rsid w:val="005E1043"/>
    <w:rsid w:val="005E63CA"/>
    <w:rsid w:val="00633176"/>
    <w:rsid w:val="0066271E"/>
    <w:rsid w:val="00664993"/>
    <w:rsid w:val="006A6908"/>
    <w:rsid w:val="006B06DD"/>
    <w:rsid w:val="006B338C"/>
    <w:rsid w:val="006D5987"/>
    <w:rsid w:val="006D6236"/>
    <w:rsid w:val="006E513C"/>
    <w:rsid w:val="0072373B"/>
    <w:rsid w:val="00731021"/>
    <w:rsid w:val="00745785"/>
    <w:rsid w:val="00757BF8"/>
    <w:rsid w:val="00772D8A"/>
    <w:rsid w:val="00791D68"/>
    <w:rsid w:val="007A66AD"/>
    <w:rsid w:val="007F0EDC"/>
    <w:rsid w:val="0082211C"/>
    <w:rsid w:val="00870C03"/>
    <w:rsid w:val="00874578"/>
    <w:rsid w:val="008B3276"/>
    <w:rsid w:val="008D0800"/>
    <w:rsid w:val="008D7214"/>
    <w:rsid w:val="008E10F5"/>
    <w:rsid w:val="008E1367"/>
    <w:rsid w:val="009002AC"/>
    <w:rsid w:val="00915A94"/>
    <w:rsid w:val="009217D3"/>
    <w:rsid w:val="009753DE"/>
    <w:rsid w:val="009B6ECB"/>
    <w:rsid w:val="009D0ABE"/>
    <w:rsid w:val="009E05AD"/>
    <w:rsid w:val="009E11FF"/>
    <w:rsid w:val="00A247C3"/>
    <w:rsid w:val="00A31F56"/>
    <w:rsid w:val="00A57FE5"/>
    <w:rsid w:val="00A92464"/>
    <w:rsid w:val="00A93FCA"/>
    <w:rsid w:val="00A94666"/>
    <w:rsid w:val="00AC3FF5"/>
    <w:rsid w:val="00AD2873"/>
    <w:rsid w:val="00AE1D74"/>
    <w:rsid w:val="00B04956"/>
    <w:rsid w:val="00B1693D"/>
    <w:rsid w:val="00B265EE"/>
    <w:rsid w:val="00BE6C59"/>
    <w:rsid w:val="00C052B0"/>
    <w:rsid w:val="00C55CCE"/>
    <w:rsid w:val="00C60565"/>
    <w:rsid w:val="00C91D22"/>
    <w:rsid w:val="00D060AD"/>
    <w:rsid w:val="00D21088"/>
    <w:rsid w:val="00D21F59"/>
    <w:rsid w:val="00D94903"/>
    <w:rsid w:val="00DC1EA5"/>
    <w:rsid w:val="00DC56CB"/>
    <w:rsid w:val="00DE7F26"/>
    <w:rsid w:val="00DF177E"/>
    <w:rsid w:val="00E10F14"/>
    <w:rsid w:val="00E504E7"/>
    <w:rsid w:val="00E65736"/>
    <w:rsid w:val="00EA53EE"/>
    <w:rsid w:val="00EB3B0A"/>
    <w:rsid w:val="00EF6514"/>
    <w:rsid w:val="00F05A94"/>
    <w:rsid w:val="00F35B43"/>
    <w:rsid w:val="00F47496"/>
    <w:rsid w:val="00F50B17"/>
    <w:rsid w:val="00F62090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C3FF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6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8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8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8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8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C3FF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6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8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8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8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8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St-419/2018-6</izvorni_sadrzaj>
    <derivirana_varijabla naziv="DomainObject.Oznaka_1">St-419/2018-6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2018.</izvorni_sadrzaj>
    <derivirana_varijabla naziv="DomainObject.Predmet.DatumOsnivanja_1">13.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2019.</izvorni_sadrzaj>
    <derivirana_varijabla naziv="DomainObject.Predmet.DatumRjesavanja_1">10.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St-419/2018</izvorni_sadrzaj>
    <derivirana_varijabla naziv="DomainObject.Predmet.OznakaBroj_1">St-419/2018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BEPO-INVEST društvo s ograničenom odgovornošću za građenje i trgovinu</izvorni_sadrzaj>
    <derivirana_varijabla naziv="DomainObject.Predmet.ProtustrankaFormated_1">  BEPO-INVEST društvo s ograničenom odgovornošću za građenje i trgovinu</derivirana_varijabla>
  </DomainObject.Predmet.ProtustrankaFormated>
  <DomainObject.Predmet.ProtustrankaFormatedOIB>
    <izvorni_sadrzaj>  BEPO-INVEST društvo s ograničenom odgovornošću za građenje i trgovinu, OIB 11016638374</izvorni_sadrzaj>
    <derivirana_varijabla naziv="DomainObject.Predmet.ProtustrankaFormatedOIB_1">  BEPO-INVEST društvo s ograničenom odgovornošću za građenje i trgovinu, OIB 11016638374</derivirana_varijabla>
  </DomainObject.Predmet.ProtustrankaFormatedOIB>
  <DomainObject.Predmet.ProtustrankaFormatedWithAdress>
    <izvorni_sadrzaj> BEPO-INVEST društvo s ograničenom odgovornošću za građenje i trgovinu, Turanj 627, 23210 Turanj</izvorni_sadrzaj>
    <derivirana_varijabla naziv="DomainObject.Predmet.ProtustrankaFormatedWithAdress_1"> BEPO-INVEST društvo s ograničenom odgovornošću za građenje i trgovinu, Turanj 627, 23210 Turanj</derivirana_varijabla>
  </DomainObject.Predmet.ProtustrankaFormatedWithAdress>
  <DomainObject.Predmet.ProtustrankaFormatedWithAdressOIB>
    <izvorni_sadrzaj> BEPO-INVEST društvo s ograničenom odgovornošću za građenje i trgovinu, OIB 11016638374, Turanj 627, 23210 Turanj</izvorni_sadrzaj>
    <derivirana_varijabla naziv="DomainObject.Predmet.ProtustrankaFormatedWithAdressOIB_1"> BEPO-INVEST društvo s ograničenom odgovornošću za građenje i trgovinu, OIB 11016638374, Turanj 627, 23210 Turanj</derivirana_varijabla>
  </DomainObject.Predmet.ProtustrankaFormatedWithAdressOIB>
  <DomainObject.Predmet.ProtustrankaWithAdress>
    <izvorni_sadrzaj>BEPO-INVEST društvo s ograničenom odgovornošću za građenje i trgovinu Turanj 627, 23210 Turanj</izvorni_sadrzaj>
    <derivirana_varijabla naziv="DomainObject.Predmet.ProtustrankaWithAdress_1">BEPO-INVEST društvo s ograničenom odgovornošću za građenje i trgovinu Turanj 627, 23210 Turanj</derivirana_varijabla>
  </DomainObject.Predmet.ProtustrankaWithAdress>
  <DomainObject.Predmet.ProtustrankaWithAdressOIB>
    <izvorni_sadrzaj>BEPO-INVEST društvo s ograničenom odgovornošću za građenje i trgovinu, OIB 11016638374, Turanj 627, 23210 Turanj</izvorni_sadrzaj>
    <derivirana_varijabla naziv="DomainObject.Predmet.ProtustrankaWithAdressOIB_1">BEPO-INVEST društvo s ograničenom odgovornošću za građenje i trgovinu, OIB 11016638374, Turanj 627, 23210 Turanj</derivirana_varijabla>
  </DomainObject.Predmet.ProtustrankaWithAdressOIB>
  <DomainObject.Predmet.ProtustrankaNazivFormated>
    <izvorni_sadrzaj>BEPO-INVEST društvo s ograničenom odgovornošću za građenje i trgovinu</izvorni_sadrzaj>
    <derivirana_varijabla naziv="DomainObject.Predmet.ProtustrankaNazivFormated_1">BEPO-INVEST društvo s ograničenom odgovornošću za građenje i trgovinu</derivirana_varijabla>
  </DomainObject.Predmet.ProtustrankaNazivFormated>
  <DomainObject.Predmet.ProtustrankaNazivFormatedOIB>
    <izvorni_sadrzaj>BEPO-INVEST društvo s ograničenom odgovornošću za građenje i trgovinu, OIB 11016638374</izvorni_sadrzaj>
    <derivirana_varijabla naziv="DomainObject.Predmet.ProtustrankaNazivFormatedOIB_1">BEPO-INVEST društvo s ograničenom odgovornošću za građenje i trgovinu, OIB 11016638374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BEPO-INVEST društvo s ograničenom odgovornošću za građenje i trgovinu</item>
    </izvorni_sadrzaj>
    <derivirana_varijabla naziv="DomainObject.Predmet.ProtuStrankaListFormated_1">
      <item>BEPO-INVEST društvo s ograničenom odgovornošću za građenje i trgovinu</item>
    </derivirana_varijabla>
  </DomainObject.Predmet.ProtuStrankaListFormated>
  <DomainObject.Predmet.ProtuStrankaListFormatedOIB>
    <izvorni_sadrzaj>
      <item>BEPO-INVEST društvo s ograničenom odgovornošću za građenje i trgovinu, OIB 11016638374</item>
    </izvorni_sadrzaj>
    <derivirana_varijabla naziv="DomainObject.Predmet.ProtuStrankaListFormatedOIB_1">
      <item>BEPO-INVEST društvo s ograničenom odgovornošću za građenje i trgovinu, OIB 11016638374</item>
    </derivirana_varijabla>
  </DomainObject.Predmet.ProtuStrankaListFormatedOIB>
  <DomainObject.Predmet.ProtuStrankaListFormatedWithAdress>
    <izvorni_sadrzaj>
      <item>BEPO-INVEST društvo s ograničenom odgovornošću za građenje i trgovinu, Turanj 627, 23210 Turanj</item>
    </izvorni_sadrzaj>
    <derivirana_varijabla naziv="DomainObject.Predmet.ProtuStrankaListFormatedWithAdress_1">
      <item>BEPO-INVEST društvo s ograničenom odgovornošću za građenje i trgovinu, Turanj 627, 23210 Turanj</item>
    </derivirana_varijabla>
  </DomainObject.Predmet.ProtuStrankaListFormatedWithAdress>
  <DomainObject.Predmet.ProtuStrankaListFormatedWithAdressOIB>
    <izvorni_sadrzaj>
      <item>BEPO-INVEST društvo s ograničenom odgovornošću za građenje i trgovinu, OIB 11016638374, Turanj 627, 23210 Turanj</item>
    </izvorni_sadrzaj>
    <derivirana_varijabla naziv="DomainObject.Predmet.ProtuStrankaListFormatedWithAdressOIB_1">
      <item>BEPO-INVEST društvo s ograničenom odgovornošću za građenje i trgovinu, OIB 11016638374, Turanj 627, 23210 Turanj</item>
    </derivirana_varijabla>
  </DomainObject.Predmet.ProtuStrankaListFormatedWithAdressOIB>
  <DomainObject.Predmet.ProtuStrankaListNazivFormated>
    <izvorni_sadrzaj>
      <item>BEPO-INVEST društvo s ograničenom odgovornošću za građenje i trgovinu</item>
    </izvorni_sadrzaj>
    <derivirana_varijabla naziv="DomainObject.Predmet.ProtuStrankaListNazivFormated_1">
      <item>BEPO-INVEST društvo s ograničenom odgovornošću za građenje i trgovinu</item>
    </derivirana_varijabla>
  </DomainObject.Predmet.ProtuStrankaListNazivFormated>
  <DomainObject.Predmet.ProtuStrankaListNazivFormatedOIB>
    <izvorni_sadrzaj>
      <item>BEPO-INVEST društvo s ograničenom odgovornošću za građenje i trgovinu, OIB 11016638374</item>
    </izvorni_sadrzaj>
    <derivirana_varijabla naziv="DomainObject.Predmet.ProtuStrankaListNazivFormatedOIB_1">
      <item>BEPO-INVEST društvo s ograničenom odgovornošću za građenje i trgovinu, OIB 11016638374</item>
    </derivirana_varijabla>
  </DomainObject.Predmet.ProtuStrankaListNazivFormatedOIB>
  <DomainObject.Predmet.OstaliListFormated>
    <izvorni_sadrzaj>
      <item>Nediljko Kadija</item>
    </izvorni_sadrzaj>
    <derivirana_varijabla naziv="DomainObject.Predmet.OstaliListFormated_1">
      <item>Nediljko Kadija</item>
    </derivirana_varijabla>
  </DomainObject.Predmet.OstaliListFormated>
  <DomainObject.Predmet.OstaliListFormatedOIB>
    <izvorni_sadrzaj>
      <item>Nediljko Kadija, OIB 42728587828</item>
    </izvorni_sadrzaj>
    <derivirana_varijabla naziv="DomainObject.Predmet.OstaliListFormatedOIB_1">
      <item>Nediljko Kadija, OIB 42728587828</item>
    </derivirana_varijabla>
  </DomainObject.Predmet.OstaliListFormatedOIB>
  <DomainObject.Predmet.OstaliListFormatedWithAdress>
    <izvorni_sadrzaj>
      <item>Nediljko Kadija, Turanj 627, 23210 Turanj</item>
    </izvorni_sadrzaj>
    <derivirana_varijabla naziv="DomainObject.Predmet.OstaliListFormatedWithAdress_1">
      <item>Nediljko Kadija, Turanj 627, 23210 Turanj</item>
    </derivirana_varijabla>
  </DomainObject.Predmet.OstaliListFormatedWithAdress>
  <DomainObject.Predmet.OstaliListFormatedWithAdressOIB>
    <izvorni_sadrzaj>
      <item>Nediljko Kadija, OIB 42728587828, Turanj 627, 23210 Turanj</item>
    </izvorni_sadrzaj>
    <derivirana_varijabla naziv="DomainObject.Predmet.OstaliListFormatedWithAdressOIB_1">
      <item>Nediljko Kadija, OIB 42728587828, Turanj 627, 23210 Turanj</item>
    </derivirana_varijabla>
  </DomainObject.Predmet.OstaliListFormatedWithAdressOIB>
  <DomainObject.Predmet.OstaliListNazivFormated>
    <izvorni_sadrzaj>
      <item>Nediljko Kadija</item>
    </izvorni_sadrzaj>
    <derivirana_varijabla naziv="DomainObject.Predmet.OstaliListNazivFormated_1">
      <item>Nediljko Kadija</item>
    </derivirana_varijabla>
  </DomainObject.Predmet.OstaliListNazivFormated>
  <DomainObject.Predmet.OstaliListNazivFormatedOIB>
    <izvorni_sadrzaj>
      <item>Nediljko Kadija, OIB 42728587828</item>
    </izvorni_sadrzaj>
    <derivirana_varijabla naziv="DomainObject.Predmet.OstaliListNazivFormatedOIB_1">
      <item>Nediljko Kadija, OIB 42728587828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St-419/2018-6</izvorni_sadrzaj>
    <derivirana_varijabla naziv="DomainObject.PoslovniBrojDokumenta_1">St-419/2018-6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BEPO-INVEST društvo s ograničenom odgovornošću za građenje i trgovinu</izvorni_sadrzaj>
    <derivirana_varijabla naziv="DomainObject.Predmet.ProtustrankaIDrugi_1">BEPO-INVEST društvo s ograničenom odgovornošću za građenje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BEPO-INVEST društvo s ograničenom odgovornošću za građenje i trgovinu, OIB 11016638374, Turanj 627, 23210 Turanj</izvorni_sadrzaj>
    <derivirana_varijabla naziv="DomainObject.Predmet.ProtustrankaIDrugiAdressOIB_1">BEPO-INVEST društvo s ograničenom odgovornošću za građenje i trgovinu, OIB 11016638374,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2019.</izvorni_sadrzaj>
    <derivirana_varijabla naziv="DomainObject.Predmet.OdlukaRjesenje.DatumDonosenjaOdluke_1">10.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St-419/2018-6</izvorni_sadrzaj>
    <derivirana_varijabla naziv="DomainObject.Predmet.OdlukaRjesenje.Oznaka_1">St-419/2018-6</derivirana_varijabla>
  </DomainObject.Predmet.OdlukaRjesenje.Oznaka>
  <DomainObject.Predmet.SudioniciListNaziv>
    <izvorni_sadrzaj>
      <item>BEPO-INVEST društvo s ograničenom odgovornošću za građenje i trgovinu</item>
      <item>FINA</item>
      <item>Nediljko Kadija</item>
    </izvorni_sadrzaj>
    <derivirana_varijabla naziv="DomainObject.Predmet.SudioniciListNaziv_1">
      <item>BEPO-INVEST društvo s ograničenom odgovornošću za građenje i trgovinu</item>
      <item>FINA</item>
      <item>Nediljko Kadija</item>
    </derivirana_varijabla>
  </DomainObject.Predmet.SudioniciListNaziv>
  <DomainObject.Predmet.SudioniciListAdressOIB>
    <izvorni_sadrzaj>
      <item>BEPO-INVEST društvo s ograničenom odgovornošću za građenje i trgovinu, OIB 11016638374, Turanj 627,23210 Turanj</item>
      <item>FINA, OIB 85821130368, Ivana Danila 4,23000 Zadar</item>
      <item>Nediljko Kadija, OIB 42728587828, Turanj 627,23210 Turanj</item>
    </izvorni_sadrzaj>
    <derivirana_varijabla naziv="DomainObject.Predmet.SudioniciListAdressOIB_1">
      <item>BEPO-INVEST društvo s ograničenom odgovornošću za građenje i trgovinu, OIB 11016638374, Turanj 627,23210 Turanj</item>
      <item>FINA, OIB 85821130368, Ivana Danila 4,23000 Zadar</item>
      <item>Nediljko Kadija, OIB 42728587828, Turanj 627,23210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11016638374</item>
      <item>, OIB 85821130368</item>
      <item>, OIB 42728587828</item>
    </izvorni_sadrzaj>
    <derivirana_varijabla naziv="DomainObject.Predmet.SudioniciListNazivOIB_1">
      <item>, OIB 11016638374</item>
      <item>, OIB 85821130368</item>
      <item>, OIB 42728587828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St-419/2018-3</izvorni_sadrzaj>
    <derivirana_varijabla naziv="DomainObject.PredzadnjaOdlukaIzPredmeta.Oznaka_1">St-419/2018-3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397</properties:Words>
  <properties:Characters>2069</properties:Characters>
  <properties:Lines>64</properties:Lines>
  <properties:Paragraphs>27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2019-01-09T12:59:00Z</dcterms:created>
  <dc:creator>Ardena Bajlo</dc:creator>
  <cp:lastModifiedBy>Ante Rubelj</cp:lastModifiedBy>
  <cp:lastPrinted>2019-01-18T13:50:00Z</cp:lastPrinted>
  <dcterms:modified xmlns:xsi="http://www.w3.org/2001/XMLSchema-instance" xsi:type="dcterms:W3CDTF">2019-01-18T13:51:00Z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St-419/2018-6 / Odluka - Rješenje - obustava postupka (St-419-18__-_obustava_prethodnog_i_brisanje_zabilježbe_pp_-_prestao_stečajni_razlog_-__po_novom.docx)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