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014f" w14:paraId="70b014f" w:rsidRDefault="00ED2F8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D2F87" w:rsidP="00ED2F87" w:rsidR="00266313">
      <w:pPr>
        <w:pStyle w:val="Bezproreda"/>
      </w:pPr>
      <w:r>
        <w:t xml:space="preserve">    </w:t>
      </w:r>
    </w:p>
    <w:p w:rsidRDefault="00266313" w:rsidP="00ED2F87" w:rsidR="00266313">
      <w:pPr>
        <w:pStyle w:val="Bezproreda"/>
      </w:pPr>
    </w:p>
    <w:p w:rsidRDefault="00266313" w:rsidP="00ED2F87" w:rsidR="00AE649C">
      <w:pPr>
        <w:pStyle w:val="Bezproreda"/>
      </w:pPr>
      <w:r>
        <w:t xml:space="preserve">    </w:t>
      </w:r>
      <w:r w:rsidR="00ED2F87">
        <w:t xml:space="preserve"> Republika Hrvatska</w:t>
      </w:r>
    </w:p>
    <w:p w:rsidRDefault="00ED2F87" w:rsidP="00ED2F87" w:rsidR="00ED2F87">
      <w:pPr>
        <w:pStyle w:val="Bezproreda"/>
      </w:pPr>
      <w:r>
        <w:t>Trgovački sud u Bjelovaru</w:t>
      </w:r>
    </w:p>
    <w:p w:rsidRDefault="00ED2F87" w:rsidP="00ED2F87" w:rsidR="00ED2F87" w:rsidRPr="00B76F3C">
      <w:pPr>
        <w:pStyle w:val="Bezproreda"/>
      </w:pPr>
      <w:r>
        <w:t>Bjelovar, Dr. I. Lebovića 42.</w:t>
      </w:r>
    </w:p>
    <w:p w:rsidRDefault="00ED2F87" w:rsidP="00ED2F87" w:rsidR="00ED2F87">
      <w:pPr>
        <w:pStyle w:val="Bezproreda"/>
        <w:ind w:firstLine="708" w:left="4956"/>
      </w:pPr>
      <w:r>
        <w:t>Poslovni broj:  1 St-239/2017-14</w:t>
      </w:r>
    </w:p>
    <w:p w:rsidRDefault="00ED2F87" w:rsidP="00ED2F87" w:rsidR="00ED2F87">
      <w:pPr>
        <w:pStyle w:val="Bezproreda"/>
        <w:rPr>
          <w:b/>
        </w:rPr>
      </w:pPr>
    </w:p>
    <w:p w:rsidRDefault="00ED2F87" w:rsidP="00ED2F87" w:rsidR="00ED2F87">
      <w:pPr>
        <w:pStyle w:val="Bezproreda"/>
        <w:rPr>
          <w:b/>
        </w:rPr>
      </w:pPr>
    </w:p>
    <w:p w:rsidRDefault="00ED2F87" w:rsidP="00ED2F87" w:rsidR="00ED2F87">
      <w:pPr>
        <w:jc w:val="center"/>
      </w:pPr>
      <w:r>
        <w:t>U   I M E    R E P U B L I K E    H R V A T S K E</w:t>
      </w:r>
    </w:p>
    <w:p w:rsidRDefault="00ED2F87" w:rsidP="00ED2F87" w:rsidR="00ED2F87">
      <w:pPr>
        <w:jc w:val="center"/>
      </w:pPr>
      <w:r>
        <w:t>R J E Š E N J E</w:t>
      </w:r>
    </w:p>
    <w:p w:rsidRDefault="00ED2F87" w:rsidP="00ED2F87" w:rsidR="00ED2F87">
      <w:pPr>
        <w:jc w:val="center"/>
      </w:pPr>
    </w:p>
    <w:p w:rsidRDefault="00ED2F87" w:rsidP="00ED2F87" w:rsidR="00ED2F87">
      <w:pPr>
        <w:ind w:firstLine="851"/>
        <w:jc w:val="both"/>
      </w:pPr>
      <w:r>
        <w:t>Trgovački sud u Bjelovaru, OIB: 07942269267, po  sucu Branki Pleskalt, u stečajnom postupku nad dužnikom  VERSO GRUPA d.o.o. za trgovinu, usluge i proizvodnju Bjelovar, Ivana Pernara 3, OIB: 90693044677, 8.  prosinca  2017.</w:t>
      </w:r>
    </w:p>
    <w:p w:rsidRDefault="00ED2F87" w:rsidP="00ED2F87" w:rsidR="00ED2F87">
      <w:pPr>
        <w:jc w:val="center"/>
      </w:pPr>
      <w:r>
        <w:t>r i j e š i o   j e</w:t>
      </w:r>
    </w:p>
    <w:p w:rsidRDefault="00ED2F87" w:rsidP="00ED2F87" w:rsidR="00ED2F87">
      <w:pPr>
        <w:ind w:firstLine="851"/>
        <w:jc w:val="both"/>
      </w:pPr>
      <w:r>
        <w:t>1. Otvara se stečajni postupak nad dužnikom VERSO GRUPA d.o.o. za trgovinu, usluge i proizvodnju Bjelovar, Ivana Pernara 3, OIB: 90693044677.</w:t>
      </w:r>
    </w:p>
    <w:p w:rsidRDefault="00ED2F87" w:rsidP="00ED2F87" w:rsidR="00ED2F87">
      <w:pPr>
        <w:ind w:firstLine="851"/>
        <w:jc w:val="both"/>
      </w:pPr>
      <w:r>
        <w:t>2. Za stečajnog upravitelja imenuje se Zorislav Novoselac iz Osijeka, Kapucinska 21/II, OIB: 35178090537.</w:t>
      </w:r>
    </w:p>
    <w:p w:rsidRDefault="00ED2F87" w:rsidP="00ED2F87" w:rsidR="00ED2F87">
      <w:pPr>
        <w:ind w:firstLine="851"/>
        <w:jc w:val="both"/>
      </w:pPr>
      <w:r>
        <w:t>3. Zaključuje se stečajni postupak nad dužnikom VERSO GRUPA d.o.o. za trgovinu, usluge i proizvodnju Bjelovar, Ivana Pernara 3, OIB: 90693044677.</w:t>
      </w:r>
    </w:p>
    <w:p w:rsidRDefault="00ED2F87" w:rsidP="00ED2F87" w:rsidR="00ED2F87">
      <w:pPr>
        <w:ind w:firstLine="851"/>
        <w:jc w:val="both"/>
      </w:pPr>
      <w:r>
        <w:t>4. Stečajni postupak je otvoren i zaključen s danom 8. prosinca  2017. godine u 9,00 sati, kada je ovo rješenje objavljeno na e-oglasnoj ploči ovoga suda.</w:t>
      </w:r>
    </w:p>
    <w:p w:rsidRDefault="00ED2F87" w:rsidP="00ED2F87" w:rsidR="00ED2F87">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D2F87" w:rsidP="00ED2F87" w:rsidR="00ED2F87">
      <w:pPr>
        <w:pStyle w:val="Bezproreda"/>
        <w:ind w:firstLine="851"/>
        <w:jc w:val="both"/>
      </w:pPr>
    </w:p>
    <w:p w:rsidRDefault="00ED2F87" w:rsidP="00ED2F87" w:rsidR="00ED2F87">
      <w:pPr>
        <w:pStyle w:val="Bezproreda"/>
        <w:ind w:firstLine="851"/>
        <w:jc w:val="both"/>
      </w:pPr>
      <w:r>
        <w:t>6. Nalaže se FINI RC Zagreb, Podružnica Bjelovar da zaplijenjeni  iznos sredstava stečajnog dužnika VERSO GRUPA d.o.o. za trgovinu, usluge i proizvodnju Bjelovar, Ivana Pernara 3, OIB: 90693044677, u iznosu   od  2.776,01 kuna prebaci na ime predujma za namirenje troškova stečajnog postupka na račun Trgovačkog suda u Bjelovaru u Fond za namirenje troškova stečajnih postupaka br. IBAN: HR6123900011300000630, Model HR05 51-239-2017.</w:t>
      </w:r>
    </w:p>
    <w:p w:rsidRDefault="00ED2F87" w:rsidP="00ED2F87" w:rsidR="00ED2F87">
      <w:pPr>
        <w:ind w:firstLine="851"/>
        <w:jc w:val="both"/>
      </w:pPr>
      <w:r>
        <w:t>7. Nakon pravomoćnosti ovoga rješenja stečajni dužnik će se brisati iz sudskog registra.</w:t>
      </w:r>
    </w:p>
    <w:p w:rsidRDefault="00ED2F87" w:rsidP="00ED2F87" w:rsidR="00ED2F87">
      <w:pPr>
        <w:ind w:firstLine="851"/>
        <w:jc w:val="both"/>
      </w:pPr>
    </w:p>
    <w:p w:rsidRDefault="00ED2F87" w:rsidP="00ED2F87" w:rsidR="00ED2F87">
      <w:pPr>
        <w:jc w:val="center"/>
      </w:pPr>
    </w:p>
    <w:p w:rsidRDefault="00ED2F87" w:rsidP="00ED2F87" w:rsidR="00ED2F87">
      <w:pPr>
        <w:jc w:val="center"/>
      </w:pPr>
      <w:r>
        <w:t>Obrazloženje</w:t>
      </w:r>
    </w:p>
    <w:p w:rsidRDefault="00ED2F87" w:rsidP="00ED2F87" w:rsidR="00ED2F87">
      <w:pPr>
        <w:jc w:val="both"/>
      </w:pPr>
      <w:r>
        <w:tab/>
        <w:t>Rješenjem ovog suda 1 St-239/2017-6 od 4. travnja 2017. godine pokrenut je postupak radi utvrđivanja pretpostavki za otvaranje stečajnog postupka nad trgovačkim društvom dužnikom VERSO GRUPA d.o.o. za trgovinu, usluge i proizvodnju Bjelovar, Ivana Pernara 3, OIB: 90693044677.</w:t>
      </w:r>
    </w:p>
    <w:p w:rsidRDefault="00ED2F87" w:rsidP="00ED2F87" w:rsidR="00ED2F87">
      <w:pPr>
        <w:jc w:val="both"/>
      </w:pPr>
      <w:r>
        <w:tab/>
        <w:t>Ročište radi izjašnjenja o prijedlogu i rasprave o uvjetima za otvaranje stečajnog postupka sazvano je za dan 7. prosinca 2017. godine.</w:t>
      </w:r>
    </w:p>
    <w:p w:rsidRDefault="00ED2F87" w:rsidP="00ED2F87" w:rsidR="00ED2F87">
      <w:pPr>
        <w:ind w:firstLine="708"/>
        <w:jc w:val="both"/>
      </w:pPr>
      <w:r>
        <w:t>Prijedlogom za otvaranje stečajnog postupka od 28. veljače 2017. godine Republika Hrvatska, Ministarstvo financija, Porezna uprava Područni ured sjeverna Hrvatska predložila je da se nad dužnikom VERSO GRUPA d.o.o. za trgovinu, usluge i proizvodnju Bjelovar, Ivana Pernara 3, OIB: 90693044677, otvori stečajni postupak budući dužnik na dan11. siječnja 2017. godine ima dospjele a neizmirene obveze prema predlagatelju s naslova poreza i doprinosa i drugih obveza u ukupnom iznosu od 182.613,65 kuna. Dužnik ima imovine iz koje se  može naplatiti vjerovnikovo potraživanje budući je u bilanci na dan 31. prosinca 2015. godine iskazao dugotrajnu imovinu u iznosu od 256.999,00 kuna koja se sastoji od materijalne imovine i kratkotrajnu imovinu u iznosu od 843.160,00 kuna koju čine zalihe i potraživanja, pa stoga predlaže da se otvori stečajni postupak nad dužnikom VERSO GRUPA d.o.o. za trgovinu, usluge i proizvodnju Bjelovar, Ivana Pernara 3, OIB: 90693044677.</w:t>
      </w:r>
    </w:p>
    <w:p w:rsidRDefault="00ED2F87" w:rsidP="00ED2F87" w:rsidR="00ED2F87">
      <w:pPr>
        <w:ind w:firstLine="708"/>
        <w:jc w:val="both"/>
      </w:pPr>
      <w:r>
        <w:t xml:space="preserve">Na ročištu održanom dana 7. prosinca 2017. godine z.z. dužnika naveo je da se u odnosu na uvjete za otvaranje stečajnog postupka ništa do ročišta nije promijenilo, žiro-račun dužnika je i dalje u blokadi i nema uvjeta da se u kraćem roku odblokira. Što se tiče imovine stečajnog dužnika, naveo je da se ona kako je navedeno u dostavljenoj dokumentaciji sastoji od nenaplaćenih potraživanja za koja smatra da su ne naplativa jer je dužnik prema svojim dužnicima pokretao ovršne postupke, međutim po tim postupcima je do ročišta vrlo malo naplaćeno. Veći dio potraživanja je u zastari, a u odnosu na pokretnine odnosno zalihu robe istakao je da se radi o robi koja nije konkurenta na tržištu, radi se o pretežnom dijelu o auto dijelovima odnosno dijelovima za vozila koja roba je nabavljena još početkom 2010. godine i od tada ta roba stoji i nema šanse da se ista unovči za značajniji iznos, obzirom da je ponuda na tržištu danas velika. Stečajni dužnik drugom imovinom ne raspolaže. </w:t>
      </w:r>
    </w:p>
    <w:p w:rsidRDefault="00ED2F87" w:rsidP="00ED2F87" w:rsidR="00ED2F87">
      <w:pPr>
        <w:ind w:firstLine="708"/>
        <w:jc w:val="both"/>
      </w:pPr>
      <w:r>
        <w:t>Predlagatelj je naveo da obzirom na činjenicu da prema podacima iz spisa i navodima zakonskog zastupnika dužnika nema izgleda se unovčenjem imovine stečajnog dužnika budu mogli podmiriti makar i troškovi stečajnog postupka, predložio je da sud stečajni postupak otvori i zaključi primjenom odredbe čl. 132. Stečajnog zakona.</w:t>
      </w:r>
    </w:p>
    <w:p w:rsidRDefault="00ED2F87" w:rsidP="00ED2F87" w:rsidR="00ED2F87">
      <w:pPr>
        <w:ind w:firstLine="708"/>
        <w:jc w:val="both"/>
      </w:pPr>
      <w:r>
        <w:t>Z.z. dužnika nije se protivio otvaranju i zaključenju stečajnog postupka nad dužnikom VERSO GRUPA d.o.o. za trgovinu, usluge i proizvodnju Bjelovar, Ivana Pernara 3, OIB: 90693044677.</w:t>
      </w:r>
    </w:p>
    <w:p w:rsidRDefault="00ED2F87" w:rsidP="00ED2F87" w:rsidR="00ED2F87">
      <w:pPr>
        <w:jc w:val="both"/>
      </w:pPr>
      <w:r>
        <w:lastRenderedPageBreak/>
        <w:tab/>
        <w:t>Obzirom na gore navedeno proizlaz</w:t>
      </w:r>
      <w:r w:rsidR="00E428CD">
        <w:t>i da stečajni dužnik nema imovi</w:t>
      </w:r>
      <w:r>
        <w:t>n</w:t>
      </w:r>
      <w:r w:rsidR="00E428CD">
        <w:t>e</w:t>
      </w:r>
      <w:r>
        <w:t xml:space="preserve"> kojom bi se mogli podmiriti makar i troškovi stečajnog postupka,  sud je  temeljem čl. 132. st. 2. Stečajnog zakona ("Narodne novine" br.  71/15, dalje SZ) riješio kao u izreci.</w:t>
      </w:r>
    </w:p>
    <w:p w:rsidRDefault="00ED2F87" w:rsidP="00ED2F87" w:rsidR="00ED2F87">
      <w:pPr>
        <w:jc w:val="both"/>
      </w:pPr>
      <w:r>
        <w:tab/>
        <w:t>Nakon zaključenja stečajnog postupka, stečajni upravitelj će po potrebi postupiti u skladu sa čl. 133. st. 1. SZ-a te je riješeno kao u  točki 5. izreke ovog rješenja.</w:t>
      </w:r>
    </w:p>
    <w:p w:rsidRDefault="00ED2F87" w:rsidP="00ED2F87" w:rsidR="00ED2F87">
      <w:pPr>
        <w:jc w:val="both"/>
      </w:pPr>
      <w:r>
        <w:tab/>
        <w:t xml:space="preserve">Nakon pravomoćnosti ovog rješenja dužnik će se temeljem čl. 286. st. 3. SZ-a brisati iz sudskog registra te je riješeno kao u točki 6. izreke ovog rješenja. </w:t>
      </w:r>
    </w:p>
    <w:p w:rsidRDefault="00ED2F87" w:rsidP="00ED2F87" w:rsidR="00ED2F87">
      <w:pPr>
        <w:ind w:firstLine="708"/>
      </w:pPr>
      <w:r>
        <w:t xml:space="preserve">U Bjelovaru 8. prosinca  2017.  </w:t>
      </w:r>
    </w:p>
    <w:p w:rsidRDefault="00ED2F87" w:rsidP="00ED2F87" w:rsidR="00ED2F87">
      <w:pPr>
        <w:pStyle w:val="Bezproreda"/>
      </w:pPr>
      <w:r>
        <w:t xml:space="preserve">                                                                                                        S u d a c</w:t>
      </w:r>
    </w:p>
    <w:p w:rsidRDefault="00ED2F87" w:rsidP="00ED2F87" w:rsidR="00ED2F87">
      <w:pPr>
        <w:pStyle w:val="Bezproreda"/>
      </w:pPr>
      <w:r>
        <w:t xml:space="preserve">                                                                                                 Branka Pleskalt</w:t>
      </w:r>
      <w:r w:rsidR="002C21DA">
        <w:t xml:space="preserve"> v.r.</w:t>
      </w:r>
    </w:p>
    <w:p w:rsidRDefault="002C21DA" w:rsidP="00ED2F87" w:rsidR="002C21DA">
      <w:pPr>
        <w:pStyle w:val="Bezproreda"/>
      </w:pPr>
    </w:p>
    <w:p w:rsidRDefault="002C21DA" w:rsidP="00ED2F87" w:rsidR="002C21DA">
      <w:pPr>
        <w:pStyle w:val="Bezproreda"/>
      </w:pPr>
      <w:r>
        <w:tab/>
      </w:r>
      <w:r>
        <w:tab/>
      </w:r>
      <w:r>
        <w:tab/>
      </w:r>
      <w:r>
        <w:tab/>
      </w:r>
      <w:r>
        <w:tab/>
      </w:r>
      <w:r>
        <w:tab/>
      </w:r>
      <w:r>
        <w:tab/>
        <w:t xml:space="preserve">   Za točnost otpravka-ovlašteni službenik</w:t>
      </w:r>
    </w:p>
    <w:p w:rsidRDefault="00ED2F87" w:rsidP="00ED2F87" w:rsidR="00ED2F87">
      <w:pPr>
        <w:pStyle w:val="Bezproreda"/>
      </w:pPr>
      <w:r>
        <w:tab/>
      </w:r>
      <w:r>
        <w:tab/>
      </w:r>
      <w:r>
        <w:tab/>
      </w:r>
      <w:r>
        <w:tab/>
      </w:r>
      <w:r>
        <w:tab/>
      </w:r>
      <w:r>
        <w:tab/>
      </w:r>
      <w:r w:rsidR="002C21DA">
        <w:tab/>
      </w:r>
      <w:r w:rsidR="002C21DA">
        <w:tab/>
        <w:t xml:space="preserve">      Vesna Dragišić</w:t>
      </w:r>
    </w:p>
    <w:p w:rsidRDefault="00ED2F87" w:rsidP="00ED2F87" w:rsidR="00ED2F87">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ED2F8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2486530"/>
      <w:docPartObj>
        <w:docPartGallery w:val="Page Numbers (Top of Page)"/>
        <w:docPartUnique/>
      </w:docPartObj>
    </w:sdtPr>
    <w:sdtEndPr/>
    <w:sdtContent>
      <w:p w:rsidRDefault="00ED2F87" w:rsidR="00ED2F87">
        <w:pPr>
          <w:pStyle w:val="Zaglavlje"/>
          <w:jc w:val="center"/>
        </w:pPr>
        <w:r>
          <w:fldChar w:fldCharType="begin"/>
        </w:r>
        <w:r>
          <w:instrText>PAGE   \* MERGEFORMAT</w:instrText>
        </w:r>
        <w:r>
          <w:fldChar w:fldCharType="separate"/>
        </w:r>
        <w:r w:rsidR="00E428CD">
          <w:t>3</w:t>
        </w:r>
        <w:r>
          <w:fldChar w:fldCharType="end"/>
        </w:r>
      </w:p>
    </w:sdtContent>
  </w:sdt>
  <w:p w:rsidRDefault="00ED2F87" w:rsidR="008333A9">
    <w:pPr>
      <w:pStyle w:val="Zaglavlje"/>
    </w:pPr>
    <w:r>
      <w:t>Poslovni broj: 239/2017-14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61B"/>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13"/>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1DA"/>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8CD"/>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2F87"/>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79125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St-239/2017-14</izvorni_sadrzaj>
    <derivirana_varijabla naziv="DomainObject.Oznaka_1">St-239/2017-14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2017.</izvorni_sadrzaj>
    <derivirana_varijabla naziv="DomainObject.Predmet.DatumRjesavanja_1">11.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St-239/2017</izvorni_sadrzaj>
    <derivirana_varijabla naziv="DomainObject.Predmet.OznakaBroj_1">St-239/2017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priklopljen Stpn-27/2015</izvorni_sadrzaj>
    <derivirana_varijabla naziv="DomainObject.Predmet.PrimjedbaSuca_1">priklopljen Stpn-27/2015</derivirana_varijabla>
  </DomainObject.Predmet.PrimjedbaSuca>
  <DomainObject.Predmet.PrimjedbaUpisnicara>
    <izvorni_sadrzaj/>
    <derivirana_varijabla naziv="DomainObject.Predmet.PrimjedbaUpisnicara_1"/>
  </DomainObject.Predmet.PrimjedbaUpisnicara>
  <DomainObject.Predmet.ProtustrankaFormated>
    <izvorni_sadrzaj>  VERSO GRUPA društvo s ograničenom odgovornošću za trgovinu, usluge i proizvodnju zastupanog po punomoćniku ZOU Zlatko Gregurić i dr. odvjetnici</izvorni_sadrzaj>
    <derivirana_varijabla naziv="DomainObject.Predmet.ProtustrankaFormated_1">  VERSO GRUPA društvo s ograničenom odgovornošću za trgovinu, usluge i proizvodnju zastupanog po punomoćniku ZOU Zlatko Gregurić i dr. odvjetnici</derivirana_varijabla>
  </DomainObject.Predmet.ProtustrankaFormated>
  <DomainObject.Predmet.ProtustrankaFormatedOIB>
    <izvorni_sadrzaj>  VERSO GRUPA društvo s ograničenom odgovornošću za trgovinu, usluge i proizvodnju, OIB 90693044677 zastupanog po punomoćniku ZOU Zlatko Gregurić i dr. odvjetnici</izvorni_sadrzaj>
    <derivirana_varijabla naziv="DomainObject.Predmet.ProtustrankaFormatedOIB_1">  VERSO GRUPA društvo s ograničenom odgovornošću za trgovinu, usluge i proizvodnju, OIB 90693044677 zastupanog po punomoćniku ZOU Zlatko Gregurić i dr. odvjetnici</derivirana_varijabla>
  </DomainObject.Predmet.ProtustrankaFormatedOIB>
  <DomainObject.Predmet.ProtustrankaFormatedWithAdress>
    <izvorni_sadrzaj> VERSO GRUPA društvo s ograničenom odgovornošću za trgovinu, usluge i proizvodnju, Ivana Pernara 3, 43000 Bjelovar zastupanog po punomoćniku ZOU Zlatko Gregurić i dr. odvjetnici</izvorni_sadrzaj>
    <derivirana_varijabla naziv="DomainObject.Predmet.ProtustrankaFormatedWithAdress_1"> VERSO GRUPA društvo s ograničenom odgovornošću za trgovinu, usluge i proizvodnju, Ivana Pernara 3, 43000 Bjelovar zastupanog po punomoćniku ZOU Zlatko Gregurić i dr. odvjetnici</derivirana_varijabla>
  </DomainObject.Predmet.ProtustrankaFormatedWithAdress>
  <DomainObject.Predmet.ProtustrankaFormatedWithAdressOIB>
    <izvorni_sadrzaj> VERSO GRUPA društvo s ograničenom odgovornošću za trgovinu, usluge i proizvodnju, OIB 90693044677, Ivana Pernara 3, 43000 Bjelovar zastupanog po punomoćniku ZOU Zlatko Gregurić i dr. odvjetnici</izvorni_sadrzaj>
    <derivirana_varijabla naziv="DomainObject.Predmet.ProtustrankaFormatedWithAdressOIB_1"> VERSO GRUPA društvo s ograničenom odgovornošću za trgovinu, usluge i proizvodnju, OIB 90693044677, Ivana Pernara 3, 43000 Bjelovar zastupanog po punomoćniku ZOU Zlatko Gregurić i dr. odvjetnici</derivirana_varijabla>
  </DomainObject.Predmet.ProtustrankaFormatedWithAdressOIB>
  <DomainObject.Predmet.ProtustrankaWithAdress>
    <izvorni_sadrzaj>VERSO GRUPA društvo s ograničenom odgovornošću za trgovinu, usluge i proizvodnju Ivana Pernara 3, 43000 Bjelovar</izvorni_sadrzaj>
    <derivirana_varijabla naziv="DomainObject.Predmet.ProtustrankaWithAdress_1">VERSO GRUPA društvo s ograničenom odgovornošću za trgovinu, usluge i proizvodnju Ivana Pernara 3, 43000 Bjelovar</derivirana_varijabla>
  </DomainObject.Predmet.ProtustrankaWithAdress>
  <DomainObject.Predmet.ProtustrankaWithAdressOIB>
    <izvorni_sadrzaj>VERSO GRUPA društvo s ograničenom odgovornošću za trgovinu, usluge i proizvodnju, OIB 90693044677, Ivana Pernara 3, 43000 Bjelovar</izvorni_sadrzaj>
    <derivirana_varijabla naziv="DomainObject.Predmet.ProtustrankaWithAdressOIB_1">VERSO GRUPA društvo s ograničenom odgovornošću za trgovinu, usluge i proizvodnju, OIB 90693044677, Ivana Pernara 3, 43000 Bjelovar</derivirana_varijabla>
  </DomainObject.Predmet.ProtustrankaWithAdressOIB>
  <DomainObject.Predmet.ProtustrankaNazivFormated>
    <izvorni_sadrzaj>VERSO GRUPA društvo s ograničenom odgovornošću za trgovinu, usluge i proizvodnju</izvorni_sadrzaj>
    <derivirana_varijabla naziv="DomainObject.Predmet.ProtustrankaNazivFormated_1">VERSO GRUPA društvo s ograničenom odgovornošću za trgovinu, usluge i proizvodnju</derivirana_varijabla>
  </DomainObject.Predmet.ProtustrankaNazivFormated>
  <DomainObject.Predmet.ProtustrankaNazivFormatedOIB>
    <izvorni_sadrzaj>VERSO GRUPA društvo s ograničenom odgovornošću za trgovinu, usluge i proizvodnju, OIB 90693044677</izvorni_sadrzaj>
    <derivirana_varijabla naziv="DomainObject.Predmet.ProtustrankaNazivFormatedOIB_1">VERSO GRUPA društvo s ograničenom odgovornošću za trgovinu, usluge i proizvodnju, OIB 90693044677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VERSO GRUPA društvo s ograničenom odgovornošću za trgovinu, usluge i proizvodnju zastupanog po punomoćniku ZOU Zlatko Gregurić i dr. odvjetnici</item>
    </izvorni_sadrzaj>
    <derivirana_varijabla naziv="DomainObject.Predmet.ProtuStrankaListFormated_1">
      <item>VERSO GRUPA društvo s ograničenom odgovornošću za trgovinu, usluge i proizvodnju zastupanog po punomoćniku ZOU Zlatko Gregurić i dr. odvjetnici</item>
    </derivirana_varijabla>
  </DomainObject.Predmet.ProtuStrankaListFormated>
  <DomainObject.Predmet.ProtuStrankaListFormatedOIB>
    <izvorni_sadrzaj>
      <item>VERSO GRUPA društvo s ograničenom odgovornošću za trgovinu, usluge i proizvodnju, OIB 90693044677 zastupanog po punomoćniku ZOU Zlatko Gregurić i dr. odvjetnici</item>
    </izvorni_sadrzaj>
    <derivirana_varijabla naziv="DomainObject.Predmet.ProtuStrankaListFormatedOIB_1">
      <item>VERSO GRUPA društvo s ograničenom odgovornošću za trgovinu, usluge i proizvodnju, OIB 90693044677 zastupanog po punomoćniku ZOU Zlatko Gregurić i dr. odvjetnici</item>
    </derivirana_varijabla>
  </DomainObject.Predmet.ProtuStrankaListFormatedOIB>
  <DomainObject.Predmet.ProtuStrankaListFormatedWithAdress>
    <izvorni_sadrzaj>
      <item>VERSO GRUPA društvo s ograničenom odgovornošću za trgovinu, usluge i proizvodnju, Ivana Pernara 3, 43000 Bjelovar zastupanog po punomoćniku ZOU Zlatko Gregurić i dr. odvjetnici</item>
    </izvorni_sadrzaj>
    <derivirana_varijabla naziv="DomainObject.Predmet.ProtuStrankaListFormatedWithAdress_1">
      <item>VERSO GRUPA društvo s ograničenom odgovornošću za trgovinu, usluge i proizvodnju, Ivana Pernara 3, 43000 Bjelovar zastupanog po punomoćniku ZOU Zlatko Gregurić i dr. odvjetnici</item>
    </derivirana_varijabla>
  </DomainObject.Predmet.ProtuStrankaListFormatedWithAdress>
  <DomainObject.Predmet.ProtuStrankaListFormatedWithAdressOIB>
    <izvorni_sadrzaj>
      <item>VERSO GRUPA društvo s ograničenom odgovornošću za trgovinu, usluge i proizvodnju, OIB 90693044677, Ivana Pernara 3, 43000 Bjelovar zastupanog po punomoćniku ZOU Zlatko Gregurić i dr. odvjetnici</item>
    </izvorni_sadrzaj>
    <derivirana_varijabla naziv="DomainObject.Predmet.ProtuStrankaListFormatedWithAdressOIB_1">
      <item>VERSO GRUPA društvo s ograničenom odgovornošću za trgovinu, usluge i proizvodnju, OIB 90693044677, Ivana Pernara 3, 43000 Bjelovar zastupanog po punomoćniku ZOU Zlatko Gregurić i dr. odvjetnici</item>
    </derivirana_varijabla>
  </DomainObject.Predmet.ProtuStrankaListFormatedWithAdressOIB>
  <DomainObject.Predmet.ProtuStrankaListNazivFormated>
    <izvorni_sadrzaj>
      <item>VERSO GRUPA društvo s ograničenom odgovornošću za trgovinu, usluge i proizvodnju</item>
    </izvorni_sadrzaj>
    <derivirana_varijabla naziv="DomainObject.Predmet.ProtuStrankaListNazivFormated_1">
      <item>VERSO GRUPA društvo s ograničenom odgovornošću za trgovinu, usluge i proizvodnju</item>
    </derivirana_varijabla>
  </DomainObject.Predmet.ProtuStrankaListNazivFormated>
  <DomainObject.Predmet.ProtuStrankaListNazivFormatedOIB>
    <izvorni_sadrzaj>
      <item>VERSO GRUPA društvo s ograničenom odgovornošću za trgovinu, usluge i proizvodnju, OIB 90693044677</item>
    </izvorni_sadrzaj>
    <derivirana_varijabla naziv="DomainObject.Predmet.ProtuStrankaListNazivFormatedOIB_1">
      <item>VERSO GRUPA društvo s ograničenom odgovornošću za trgovinu, usluge i proizvodnju, OIB 90693044677</item>
    </derivirana_varijabla>
  </DomainObject.Predmet.ProtuStrankaListNazivFormatedOIB>
  <DomainObject.Predmet.OstaliListFormated>
    <izvorni_sadrzaj>
      <item>Danijel Đuranić</item>
      <item>ŽDO U BJELOVARU</item>
      <item>ZOU Zlatko Gregurić i dr. odvjetnici punomoćnik sudionika u postupku VERSO GRUPA društvo s ograničenom odgovornošću za trgovinu, usluge i proizvodnju</item>
    </izvorni_sadrzaj>
    <derivirana_varijabla naziv="DomainObject.Predmet.OstaliListFormated_1">
      <item>Danijel Đuranić</item>
      <item>ŽDO U BJELOVARU</item>
      <item>ZOU Zlatko Gregurić i dr. odvjetnici punomoćnik sudionika u postupku VERSO GRUPA društvo s ograničenom odgovornošću za trgovinu, usluge i proizvodnju</item>
    </derivirana_varijabla>
  </DomainObject.Predmet.OstaliListFormated>
  <DomainObject.Predmet.OstaliListFormatedOIB>
    <izvorni_sadrzaj>
      <item>Danijel Đuranić, OIB 67897264543</item>
      <item>ŽDO U BJELOVARU, OIB 86821435474</item>
      <item>ZOU Zlatko Gregurić i dr. odvjetnici, OIB 70851049834 punomoćnik sudionika u postupku VERSO GRUPA društvo s ograničenom odgovornošću za trgovinu, usluge i proizvodnju</item>
    </izvorni_sadrzaj>
    <derivirana_varijabla naziv="DomainObject.Predmet.OstaliListFormatedOIB_1">
      <item>Danijel Đuranić, OIB 67897264543</item>
      <item>ŽDO U BJELOVARU, OIB 86821435474</item>
      <item>ZOU Zlatko Gregurić i dr. odvjetnici, OIB 70851049834 punomoćnik sudionika u postupku VERSO GRUPA društvo s ograničenom odgovornošću za trgovinu, usluge i proizvodnju</item>
    </derivirana_varijabla>
  </DomainObject.Predmet.OstaliListFormatedOIB>
  <DomainObject.Predmet.OstaliListFormatedWithAdress>
    <izvorni_sadrzaj>
      <item>Danijel Đuranić, Ivana Pernara 3, 43000 Trojstveni Markovac</item>
      <item>ŽDO U BJELOVARU</item>
      <item>ZOU Zlatko Gregurić i dr. odvjetnici, ., 43000 Bjelovar punomoćnik sudionika u postupku VERSO GRUPA društvo s ograničenom odgovornošću za trgovinu, usluge i proizvodnju</item>
    </izvorni_sadrzaj>
    <derivirana_varijabla naziv="DomainObject.Predmet.OstaliListFormatedWithAdress_1">
      <item>Danijel Đuranić, Ivana Pernara 3, 43000 Trojstveni Markovac</item>
      <item>ŽDO U BJELOVARU</item>
      <item>ZOU Zlatko Gregurić i dr. odvjetnici, ., 43000 Bjelovar punomoćnik sudionika u postupku VERSO GRUPA društvo s ograničenom odgovornošću za trgovinu, usluge i proizvodnju</item>
    </derivirana_varijabla>
  </DomainObject.Predmet.OstaliListFormatedWithAdress>
  <DomainObject.Predmet.OstaliListFormatedWithAdressOIB>
    <izvorni_sadrzaj>
      <item>Danijel Đuranić, OIB 67897264543, Ivana Pernara 3, 43000 Trojstveni Markovac</item>
      <item>ŽDO U BJELOVARU, OIB 86821435474</item>
      <item>ZOU Zlatko Gregurić i dr. odvjetnici, OIB 70851049834, ., 43000 Bjelovar punomoćnik sudionika u postupku VERSO GRUPA društvo s ograničenom odgovornošću za trgovinu, usluge i proizvodnju</item>
    </izvorni_sadrzaj>
    <derivirana_varijabla naziv="DomainObject.Predmet.OstaliListFormatedWithAdressOIB_1">
      <item>Danijel Đuranić, OIB 67897264543, Ivana Pernara 3, 43000 Trojstveni Markovac</item>
      <item>ŽDO U BJELOVARU, OIB 86821435474</item>
      <item>ZOU Zlatko Gregurić i dr. odvjetnici, OIB 70851049834, ., 43000 Bjelovar punomoćnik sudionika u postupku VERSO GRUPA društvo s ograničenom odgovornošću za trgovinu, usluge i proizvodnju</item>
    </derivirana_varijabla>
  </DomainObject.Predmet.OstaliListFormatedWithAdressOIB>
  <DomainObject.Predmet.OstaliListNazivFormated>
    <izvorni_sadrzaj>
      <item>Danijel Đuranić</item>
      <item>ŽDO U BJELOVARU</item>
      <item>ZOU Zlatko Gregurić i dr. odvjetnici</item>
    </izvorni_sadrzaj>
    <derivirana_varijabla naziv="DomainObject.Predmet.OstaliListNazivFormated_1">
      <item>Danijel Đuranić</item>
      <item>ŽDO U BJELOVARU</item>
      <item>ZOU Zlatko Gregurić i dr. odvjetnici</item>
    </derivirana_varijabla>
  </DomainObject.Predmet.OstaliListNazivFormated>
  <DomainObject.Predmet.OstaliListNazivFormatedOIB>
    <izvorni_sadrzaj>
      <item>Danijel Đuranić, OIB 67897264543</item>
      <item>ŽDO U BJELOVARU, OIB 86821435474</item>
      <item>ZOU Zlatko Gregurić i dr. odvjetnici, OIB 70851049834</item>
    </izvorni_sadrzaj>
    <derivirana_varijabla naziv="DomainObject.Predmet.OstaliListNazivFormatedOIB_1">
      <item>Danijel Đuranić, OIB 67897264543</item>
      <item>ŽDO U BJELOVARU, OIB 86821435474</item>
      <item>ZOU Zlatko Gregurić i dr. odvjetnici,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St-239/2017-14</izvorni_sadrzaj>
    <derivirana_varijabla naziv="DomainObject.PoslovniBrojDokumenta_1">St-239/2017-14</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VERSO GRUPA društvo s ograničenom odgovornošću za trgovinu, usluge i proizvodnju</izvorni_sadrzaj>
    <derivirana_varijabla naziv="DomainObject.Predmet.ProtustrankaIDrugi_1">VERSO GRUPA društvo s ograničenom odgovornošću za trgovinu, usluge i proizvodnju</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VERSO GRUPA društvo s ograničenom odgovornošću za trgovinu, usluge i proizvodnju, OIB 90693044677, Ivana Pernara 3, 43000 Bjelovar</izvorni_sadrzaj>
    <derivirana_varijabla naziv="DomainObject.Predmet.ProtustrankaIDrugiAdressOIB_1">VERSO GRUPA društvo s ograničenom odgovornošću za trgovinu, usluge i proizvodnju, OIB 90693044677, Ivana Pernara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prosinca 2017.</izvorni_sadrzaj>
    <derivirana_varijabla naziv="DomainObject.Predmet.OdlukaRjesenje.DatumDonosenjaOdluke_1">8.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St-239/2017-14</izvorni_sadrzaj>
    <derivirana_varijabla naziv="DomainObject.Predmet.OdlukaRjesenje.Oznaka_1">St-239/2017-14</derivirana_varijabla>
  </DomainObject.Predmet.OdlukaRjesenje.Oznaka>
  <DomainObject.Predmet.SudioniciListNaziv>
    <izvorni_sadrzaj>
      <item>VERSO GRUPA društvo s ograničenom odgovornošću za trgovinu, usluge i proizvodnju</item>
      <item>Danijel Đuranić</item>
      <item>REPUBLIKA HRVATSKA, Ministarstvo financija, Porezna uprava, Područni ured Sjeverna Hrvatska</item>
      <item>ŽDO U BJELOVARU</item>
      <item>ZOU Zlatko Gregurić i dr. odvjetnici</item>
    </izvorni_sadrzaj>
    <derivirana_varijabla naziv="DomainObject.Predmet.SudioniciListNaziv_1">
      <item>VERSO GRUPA društvo s ograničenom odgovornošću za trgovinu, usluge i proizvodnju</item>
      <item>Danijel Đuranić</item>
      <item>REPUBLIKA HRVATSKA, Ministarstvo financija, Porezna uprava, Područni ured Sjeverna Hrvatska</item>
      <item>ŽDO U BJELOVARU</item>
      <item>ZOU Zlatko Gregurić i dr. odvjetnici</item>
    </derivirana_varijabla>
  </DomainObject.Predmet.SudioniciListNaziv>
  <DomainObject.Predmet.SudioniciListAdressOIB>
    <izvorni_sadrzaj>
      <item>VERSO GRUPA društvo s ograničenom odgovornošću za trgovinu, usluge i proizvodnju, OIB 90693044677, Ivana Pernara 3,43000 Bjelovar</item>
      <item>Danijel Đuranić, OIB 67897264543, Ivana Pernara 3,43000 Trojstveni Markovac</item>
      <item>REPUBLIKA HRVATSKA, Ministarstvo financija, Porezna uprava, Područni ured Sjeverna Hrvatska, OIB 18683136487</item>
      <item>ŽDO U BJELOVARU, OIB 86821435474</item>
      <item>ZOU Zlatko Gregurić i dr. odvjetnici, OIB 70851049834, .,43000 Bjelovar</item>
    </izvorni_sadrzaj>
    <derivirana_varijabla naziv="DomainObject.Predmet.SudioniciListAdressOIB_1">
      <item>VERSO GRUPA društvo s ograničenom odgovornošću za trgovinu, usluge i proizvodnju, OIB 90693044677, Ivana Pernara 3,43000 Bjelovar</item>
      <item>Danijel Đuranić, OIB 67897264543, Ivana Pernara 3,43000 Trojstveni Markovac</item>
      <item>REPUBLIKA HRVATSKA, Ministarstvo financija, Porezna uprava, Područni ured Sjeverna Hrvatska, OIB 18683136487</item>
      <item>ŽDO U BJELOVARU, OIB 86821435474</item>
      <item>ZOU Zlatko Gregurić i dr. odvjetnici, OIB 70851049834, .,43000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68C59-02E3-4EE4-9155-291FDB287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4789</properties:Characters>
  <properties:Lines>92</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2017-12-11T07:20:00Z</cp:lastPrinted>
  <dcterms:modified xmlns:xsi="http://www.w3.org/2001/XMLSchema-instance" xsi:type="dcterms:W3CDTF">2017-12-11T07:21:00Z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St-239/2017-14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