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3440" w14:paraId="d033440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21903">
        <w:t>295</w:t>
      </w:r>
      <w:r>
        <w:t>/2018-</w:t>
      </w:r>
      <w:r w:rsidR="00721903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C41FF9">
        <w:t>COR HOSPITUM, d.o.o., OIB: 30402344774, Supetar, Ive Vojnovića 14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C41FF9">
        <w:t>Višnja Cvitešić iz Splita, Pazdigradska 10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54F4A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4414E"/>
    <w:rsid w:val="0055047E"/>
    <w:rsid w:val="00572A55"/>
    <w:rsid w:val="00572E64"/>
    <w:rsid w:val="005A7E64"/>
    <w:rsid w:val="005C2192"/>
    <w:rsid w:val="005F0EF1"/>
    <w:rsid w:val="005F20F8"/>
    <w:rsid w:val="00613D52"/>
    <w:rsid w:val="006406F5"/>
    <w:rsid w:val="006A3B07"/>
    <w:rsid w:val="00721903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065E7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 HOSPITUM, usluge smještaja i zdravstveni turizam, d.o.o.</izvorni_sadrzaj>
    <derivirana_varijabla naziv="DomainObject.Predmet.ProtustrankaFormated_1">  COR HOSPITUM, usluge smještaja i zdravstveni turizam, d.o.o.</derivirana_varijabla>
  </DomainObject.Predmet.ProtustrankaFormated>
  <DomainObject.Predmet.ProtustrankaFormatedOIB>
    <izvorni_sadrzaj>  COR HOSPITUM, usluge smještaja i zdravstveni turizam, d.o.o., OIB 30402344774</izvorni_sadrzaj>
    <derivirana_varijabla naziv="DomainObject.Predmet.ProtustrankaFormatedOIB_1">  COR HOSPITUM, usluge smještaja i zdravstveni turizam, d.o.o., OIB 30402344774</derivirana_varijabla>
  </DomainObject.Predmet.ProtustrankaFormatedOIB>
  <DomainObject.Predmet.ProtustrankaFormatedWithAdress>
    <izvorni_sadrzaj> COR HOSPITUM, usluge smještaja i zdravstveni turizam, d.o.o., Ive Vojnovića 14, 21400 Supetar</izvorni_sadrzaj>
    <derivirana_varijabla naziv="DomainObject.Predmet.ProtustrankaFormatedWithAdress_1"> COR HOSPITUM, usluge smještaja i zdravstveni turizam, d.o.o., Ive Vojnovića 14, 21400 Supetar</derivirana_varijabla>
  </DomainObject.Predmet.ProtustrankaFormatedWithAdress>
  <DomainObject.Predmet.ProtustrankaFormatedWithAdressOIB>
    <izvorni_sadrzaj> COR HOSPITUM, usluge smještaja i zdravstveni turizam, d.o.o., OIB 30402344774, Ive Vojnovića 14, 21400 Supetar</izvorni_sadrzaj>
    <derivirana_varijabla naziv="DomainObject.Predmet.ProtustrankaFormatedWithAdressOIB_1"> COR HOSPITUM, usluge smještaja i zdravstveni turizam, d.o.o., OIB 30402344774, Ive Vojnovića 14, 21400 Supetar</derivirana_varijabla>
  </DomainObject.Predmet.ProtustrankaFormatedWithAdressOIB>
  <DomainObject.Predmet.ProtustrankaWithAdress>
    <izvorni_sadrzaj>COR HOSPITUM, usluge smještaja i zdravstveni turizam, d.o.o. Ive Vojnovića 14, 21400 Supetar</izvorni_sadrzaj>
    <derivirana_varijabla naziv="DomainObject.Predmet.ProtustrankaWithAdress_1">COR HOSPITUM, usluge smještaja i zdravstveni turizam, d.o.o. Ive Vojnovića 14, 21400 Supetar</derivirana_varijabla>
  </DomainObject.Predmet.ProtustrankaWithAdress>
  <DomainObject.Predmet.ProtustrankaWithAdressOIB>
    <izvorni_sadrzaj>COR HOSPITUM, usluge smještaja i zdravstveni turizam, d.o.o., OIB 30402344774, Ive Vojnovića 14, 21400 Supetar</izvorni_sadrzaj>
    <derivirana_varijabla naziv="DomainObject.Predmet.ProtustrankaWithAdressOIB_1">COR HOSPITUM, usluge smještaja i zdravstveni turizam, d.o.o., OIB 30402344774, Ive Vojnovića 14, 21400 Supetar</derivirana_varijabla>
  </DomainObject.Predmet.ProtustrankaWithAdressOIB>
  <DomainObject.Predmet.ProtustrankaNazivFormated>
    <izvorni_sadrzaj>COR HOSPITUM, usluge smještaja i zdravstveni turizam, d.o.o.</izvorni_sadrzaj>
    <derivirana_varijabla naziv="DomainObject.Predmet.ProtustrankaNazivFormated_1">COR HOSPITUM, usluge smještaja i zdravstveni turizam, d.o.o.</derivirana_varijabla>
  </DomainObject.Predmet.ProtustrankaNazivFormated>
  <DomainObject.Predmet.ProtustrankaNazivFormatedOIB>
    <izvorni_sadrzaj>COR HOSPITUM, usluge smještaja i zdravstveni turizam, d.o.o., OIB 30402344774</izvorni_sadrzaj>
    <derivirana_varijabla naziv="DomainObject.Predmet.ProtustrankaNazivFormatedOIB_1">COR HOSPITUM, usluge smještaja i zdravstveni turizam, d.o.o., OIB 30402344774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COR HOSPITUM, usluge smještaja i zdravstveni turizam, d.o.o.</item>
    </izvorni_sadrzaj>
    <derivirana_varijabla naziv="DomainObject.Predmet.ProtuStrankaListFormated_1">
      <item>COR HOSPITUM, usluge smještaja i zdravstveni turizam, d.o.o.</item>
    </derivirana_varijabla>
  </DomainObject.Predmet.ProtuStrankaListFormated>
  <DomainObject.Predmet.ProtuStrankaListFormatedOIB>
    <izvorni_sadrzaj>
      <item>COR HOSPITUM, usluge smještaja i zdravstveni turizam, d.o.o., OIB 30402344774</item>
    </izvorni_sadrzaj>
    <derivirana_varijabla naziv="DomainObject.Predmet.ProtuStrankaListFormatedOIB_1">
      <item>COR HOSPITUM, usluge smještaja i zdravstveni turizam, d.o.o., OIB 30402344774</item>
    </derivirana_varijabla>
  </DomainObject.Predmet.ProtuStrankaListFormatedOIB>
  <DomainObject.Predmet.ProtuStrankaListFormatedWithAdress>
    <izvorni_sadrzaj>
      <item>COR HOSPITUM, usluge smještaja i zdravstveni turizam, d.o.o., Ive Vojnovića 14, 21400 Supetar</item>
    </izvorni_sadrzaj>
    <derivirana_varijabla naziv="DomainObject.Predmet.ProtuStrankaListFormatedWithAdress_1">
      <item>COR HOSPITUM, usluge smještaja i zdravstveni turizam, d.o.o., Ive Vojnovića 14, 21400 Supetar</item>
    </derivirana_varijabla>
  </DomainObject.Predmet.ProtuStrankaListFormatedWithAdress>
  <DomainObject.Predmet.ProtuStrankaListFormatedWithAdressOIB>
    <izvorni_sadrzaj>
      <item>COR HOSPITUM, usluge smještaja i zdravstveni turizam, d.o.o., OIB 30402344774, Ive Vojnovića 14, 21400 Supetar</item>
    </izvorni_sadrzaj>
    <derivirana_varijabla naziv="DomainObject.Predmet.ProtuStrankaListFormatedWithAdressOIB_1">
      <item>COR HOSPITUM, usluge smještaja i zdravstveni turizam, d.o.o., OIB 30402344774, Ive Vojnovića 14, 21400 Supetar</item>
    </derivirana_varijabla>
  </DomainObject.Predmet.ProtuStrankaListFormatedWithAdressOIB>
  <DomainObject.Predmet.ProtuStrankaListNazivFormated>
    <izvorni_sadrzaj>
      <item>COR HOSPITUM, usluge smještaja i zdravstveni turizam, d.o.o.</item>
    </izvorni_sadrzaj>
    <derivirana_varijabla naziv="DomainObject.Predmet.ProtuStrankaListNazivFormated_1">
      <item>COR HOSPITUM, usluge smještaja i zdravstveni turizam, d.o.o.</item>
    </derivirana_varijabla>
  </DomainObject.Predmet.ProtuStrankaListNazivFormated>
  <DomainObject.Predmet.ProtuStrankaListNazivFormatedOIB>
    <izvorni_sadrzaj>
      <item>COR HOSPITUM, usluge smještaja i zdravstveni turizam, d.o.o., OIB 30402344774</item>
    </izvorni_sadrzaj>
    <derivirana_varijabla naziv="DomainObject.Predmet.ProtuStrankaListNazivFormatedOIB_1">
      <item>COR HOSPITUM, usluge smještaja i zdravstveni turizam, d.o.o., OIB 30402344774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COR HOSPITUM, usluge smještaja i zdravstveni turizam, d.o.o.</izvorni_sadrzaj>
    <derivirana_varijabla naziv="DomainObject.Predmet.ProtustrankaIDrugi_1">COR HOSPITUM, usluge smještaja i zdravstveni turizam, d.o.o.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COR HOSPITUM, usluge smještaja i zdravstveni turizam, d.o.o., OIB 30402344774, Ive Vojnovića 14, 21400 Supetar</izvorni_sadrzaj>
    <derivirana_varijabla naziv="DomainObject.Predmet.ProtustrankaIDrugiAdressOIB_1">COR HOSPITUM, usluge smještaja i zdravstveni turizam, d.o.o., OIB 30402344774, Ive Vojnovića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 HOSPITUM, usluge smještaja i zdravstveni turizam, d.o.o.</item>
      <item>Ministarstvo financija RH</item>
      <item>Županijsko državno odvjetništvo u Splitu</item>
    </izvorni_sadrzaj>
    <derivirana_varijabla naziv="DomainObject.Predmet.SudioniciListNaziv_1">
      <item>COR HOSPITUM, usluge smještaja i zdravstveni turizam, d.o.o.</item>
      <item>Ministarstvo financija RH</item>
      <item>Županijsko državno odvjetništvo u Splitu</item>
    </derivirana_varijabla>
  </DomainObject.Predmet.SudioniciListNaziv>
  <DomainObject.Predmet.SudioniciListAdressOIB>
    <izvorni_sadrzaj>
      <item>COR HOSPITUM, usluge smještaja i zdravstveni turizam, d.o.o., OIB 30402344774, Ive Vojnovića 14,21400 Supetar</item>
      <item>Ministarstvo financija RH</item>
      <item>Županijsko državno odvjetništvo u Splitu</item>
    </izvorni_sadrzaj>
    <derivirana_varijabla naziv="DomainObject.Predmet.SudioniciListAdressOIB_1">
      <item>COR HOSPITUM, usluge smještaja i zdravstveni turizam, d.o.o., OIB 30402344774, Ive Vojnovića 14,21400 Supetar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30402344774</item>
      <item>, OIB null</item>
      <item>, OIB null</item>
    </izvorni_sadrzaj>
    <derivirana_varijabla naziv="DomainObject.Predmet.SudioniciListNazivOIB_1">
      <item>, OIB 30402344774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668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2018-10-24T07:52:00Z</dcterms:created>
  <dc:creator>Marija Elez</dc:creator>
  <cp:lastModifiedBy>Marija Elez</cp:lastModifiedBy>
  <cp:lastPrinted>2018-10-24T07:54:00Z</cp:lastPrinted>
  <dcterms:modified xmlns:xsi="http://www.w3.org/2001/XMLSchema-instance" xsi:type="dcterms:W3CDTF">2018-10-24T07:54:00Z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