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cefe" w14:paraId="d80cefe" w:rsidRDefault="00535EEB" w:rsidP="00535EEB" w:rsidR="00535EEB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 St-</w:t>
      </w:r>
      <w:r w:rsidR="00C7181C">
        <w:rPr>
          <w:rFonts w:hAnsi="Times New Roman" w:ascii="Times New Roman"/>
          <w:szCs w:val="24"/>
        </w:rPr>
        <w:t>5437</w:t>
      </w:r>
      <w:r w:rsidR="002452B9">
        <w:rPr>
          <w:rFonts w:hAnsi="Times New Roman" w:ascii="Times New Roman"/>
          <w:szCs w:val="24"/>
        </w:rPr>
        <w:t>/16</w:t>
      </w:r>
      <w:r w:rsidR="005F38A0">
        <w:rPr>
          <w:rFonts w:hAnsi="Times New Roman" w:ascii="Times New Roman"/>
          <w:szCs w:val="24"/>
        </w:rPr>
        <w:t>-25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535EEB" w:rsidP="00535EEB" w:rsidR="00535EEB">
      <w:pPr>
        <w:jc w:val="right"/>
        <w:rPr>
          <w:rFonts w:hAnsi="Times New Roman" w:ascii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</w:p>
    <w:p w:rsidRDefault="00535EEB" w:rsidP="00535EEB" w:rsidR="00535EEB" w:rsidRPr="00C7181C">
      <w:pPr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  <w:lang w:val="pt-BR"/>
        </w:rPr>
        <w:t xml:space="preserve">Trgovački sud u Zagrebu, po sucu pojedincu Luciji Butigan, u stečajnom postupku </w:t>
      </w:r>
      <w:r w:rsidR="002452B9">
        <w:rPr>
          <w:rFonts w:hAnsi="Times New Roman" w:ascii="Times New Roman"/>
          <w:szCs w:val="24"/>
        </w:rPr>
        <w:t xml:space="preserve">postupajući po prijedlogu Financijske agencije Zagreb, Regionalni centar Zagreb, Podružnica Zagreb, Trg svibanjskih žrtava 1995. 1, </w:t>
      </w:r>
      <w:r>
        <w:rPr>
          <w:rFonts w:hAnsi="Times New Roman" w:ascii="Times New Roman"/>
          <w:szCs w:val="24"/>
        </w:rPr>
        <w:t xml:space="preserve">za otvaranje stečajnog postupka nad dužnikom </w:t>
      </w:r>
      <w:r w:rsidR="00C7181C" w:rsidRPr="00C7181C">
        <w:rPr>
          <w:rFonts w:hAnsi="Times New Roman" w:ascii="Times New Roman"/>
          <w:szCs w:val="24"/>
        </w:rPr>
        <w:t>KNJIGOTISAK BERČUK d.o.o., Zagreb, Domobranska ulica 3, OIB 36274770483</w:t>
      </w:r>
      <w:r>
        <w:rPr>
          <w:rFonts w:hAnsi="Times New Roman" w:ascii="Times New Roman"/>
          <w:szCs w:val="24"/>
        </w:rPr>
        <w:t xml:space="preserve">, </w:t>
      </w:r>
      <w:r w:rsidR="002452B9">
        <w:rPr>
          <w:rFonts w:hAnsi="Times New Roman" w:ascii="Times New Roman"/>
          <w:szCs w:val="24"/>
        </w:rPr>
        <w:t xml:space="preserve">dana </w:t>
      </w:r>
      <w:r w:rsidR="002D097E" w:rsidRPr="00CE2BF6">
        <w:rPr>
          <w:rFonts w:hAnsi="Times New Roman" w:ascii="Times New Roman"/>
          <w:szCs w:val="24"/>
        </w:rPr>
        <w:t>25</w:t>
      </w:r>
      <w:r w:rsidR="00C7181C" w:rsidRPr="00CE2BF6">
        <w:rPr>
          <w:rFonts w:hAnsi="Times New Roman" w:ascii="Times New Roman"/>
          <w:szCs w:val="24"/>
        </w:rPr>
        <w:t>. siječnja 2019</w:t>
      </w:r>
      <w:r w:rsidRPr="00CE2BF6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pStyle w:val="Tijeloteksta"/>
        <w:rPr>
          <w:rFonts w:cs="Times New Roman"/>
          <w:szCs w:val="24"/>
        </w:rPr>
      </w:pPr>
    </w:p>
    <w:p w:rsidRDefault="00535EEB" w:rsidP="00535EEB" w:rsidR="00535E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j e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C7181C" w:rsid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 Otvara se stečajni postupak nad stečajnim dužnikom </w:t>
      </w:r>
      <w:r w:rsidR="00C7181C" w:rsidRPr="00C7181C">
        <w:rPr>
          <w:rFonts w:hAnsi="Times New Roman" w:ascii="Times New Roman"/>
          <w:szCs w:val="24"/>
        </w:rPr>
        <w:t>KNJIGOTISAK BERČUK d.o.o., Zagreb, Domobranska ulica 3, OIB 36274770483</w:t>
      </w:r>
      <w:r w:rsidRPr="00535EEB">
        <w:rPr>
          <w:rFonts w:hAnsi="Times New Roman" w:ascii="Times New Roman"/>
          <w:szCs w:val="24"/>
        </w:rPr>
        <w:t>.</w:t>
      </w:r>
    </w:p>
    <w:p w:rsidRDefault="00363250" w:rsidP="00363250" w:rsidR="0036325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535EEB" w:rsidP="00C7181C" w:rsidR="00363250" w:rsidRPr="0036325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363250">
        <w:rPr>
          <w:rFonts w:eastAsia="Batang" w:hAnsi="Times New Roman" w:ascii="Times New Roman"/>
          <w:bCs/>
          <w:szCs w:val="24"/>
        </w:rPr>
        <w:t>Za stečajnog upravitelja imenuje se</w:t>
      </w:r>
      <w:r w:rsidR="00363250" w:rsidRPr="00363250">
        <w:rPr>
          <w:rFonts w:eastAsia="Batang" w:hAnsi="Times New Roman" w:ascii="Times New Roman"/>
          <w:bCs/>
          <w:szCs w:val="24"/>
        </w:rPr>
        <w:t xml:space="preserve"> </w:t>
      </w:r>
      <w:r w:rsidR="00C7181C" w:rsidRPr="00C7181C">
        <w:rPr>
          <w:rFonts w:hAnsi="Times New Roman" w:ascii="Times New Roman"/>
          <w:szCs w:val="24"/>
        </w:rPr>
        <w:t>Branka Božić, Zagreb, Mirka Deanovića 11, OIB 50835813248</w:t>
      </w:r>
      <w:r w:rsidR="00C7181C">
        <w:rPr>
          <w:rFonts w:hAnsi="Times New Roman" w:ascii="Times New Roman"/>
          <w:szCs w:val="24"/>
        </w:rPr>
        <w:t>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Stečajni postupak otvoren je </w:t>
      </w:r>
      <w:r w:rsidRPr="00AA3AB5">
        <w:rPr>
          <w:rFonts w:hAnsi="Times New Roman" w:ascii="Times New Roman"/>
          <w:szCs w:val="24"/>
        </w:rPr>
        <w:t xml:space="preserve">dana </w:t>
      </w:r>
      <w:r w:rsidR="002D097E" w:rsidRPr="00CE2BF6">
        <w:rPr>
          <w:rFonts w:hAnsi="Times New Roman" w:ascii="Times New Roman"/>
          <w:szCs w:val="24"/>
          <w:u w:val="single"/>
        </w:rPr>
        <w:t>25</w:t>
      </w:r>
      <w:r w:rsidRPr="00CE2BF6">
        <w:rPr>
          <w:rFonts w:hAnsi="Times New Roman" w:ascii="Times New Roman"/>
          <w:szCs w:val="24"/>
          <w:u w:val="single"/>
        </w:rPr>
        <w:t xml:space="preserve">. </w:t>
      </w:r>
      <w:r w:rsidR="00C7181C" w:rsidRPr="00CE2BF6">
        <w:rPr>
          <w:rFonts w:hAnsi="Times New Roman" w:ascii="Times New Roman"/>
          <w:szCs w:val="24"/>
          <w:u w:val="single"/>
        </w:rPr>
        <w:t>siječnja 2019</w:t>
      </w:r>
      <w:r w:rsidR="002E4B60" w:rsidRPr="00CE2BF6">
        <w:rPr>
          <w:rFonts w:hAnsi="Times New Roman" w:ascii="Times New Roman"/>
          <w:szCs w:val="24"/>
          <w:u w:val="single"/>
        </w:rPr>
        <w:t>.</w:t>
      </w:r>
      <w:r w:rsidR="00892D94" w:rsidRPr="00CE2BF6">
        <w:rPr>
          <w:rFonts w:hAnsi="Times New Roman" w:ascii="Times New Roman"/>
          <w:szCs w:val="24"/>
          <w:u w:val="single"/>
        </w:rPr>
        <w:t xml:space="preserve"> godine</w:t>
      </w:r>
      <w:r w:rsidR="002E4B60" w:rsidRPr="00CE2BF6">
        <w:rPr>
          <w:rFonts w:hAnsi="Times New Roman" w:ascii="Times New Roman"/>
          <w:szCs w:val="24"/>
          <w:u w:val="single"/>
        </w:rPr>
        <w:t xml:space="preserve"> </w:t>
      </w:r>
      <w:r w:rsidR="00892D94" w:rsidRPr="00CE2BF6">
        <w:rPr>
          <w:rFonts w:hAnsi="Times New Roman" w:ascii="Times New Roman"/>
          <w:szCs w:val="24"/>
          <w:u w:val="single"/>
        </w:rPr>
        <w:t xml:space="preserve"> u 08,15</w:t>
      </w:r>
      <w:r w:rsidRPr="00CE2BF6">
        <w:rPr>
          <w:rFonts w:hAnsi="Times New Roman" w:ascii="Times New Roman"/>
          <w:szCs w:val="24"/>
          <w:u w:val="single"/>
        </w:rPr>
        <w:t xml:space="preserve"> sati</w:t>
      </w:r>
      <w:r w:rsidRPr="00AA3AB5">
        <w:rPr>
          <w:rFonts w:hAnsi="Times New Roman" w:ascii="Times New Roman"/>
          <w:szCs w:val="24"/>
        </w:rPr>
        <w:t xml:space="preserve">, a </w:t>
      </w:r>
      <w:r w:rsidRPr="00535EEB">
        <w:rPr>
          <w:rFonts w:hAnsi="Times New Roman" w:ascii="Times New Roman"/>
          <w:szCs w:val="24"/>
        </w:rPr>
        <w:t>kojeg je dana u naznačeno vrijeme, ovo rješenje o otvaranju stečajnog postupka objavljeno na Mrežnoj stranici e-oglasna ploča Trgovačkog suda u Zagrebu.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vjerovnici da u roku od 60 dana od dana objave ovog rješenja o otvaranju stečajnog postupka na Mrežnoj stranici e-oglasna ploča Trgovačkog suda u Zagrebu, u skladu s pravilima Stečajnog zakona (NN 71/15</w:t>
      </w:r>
      <w:r w:rsidR="000F44A6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>), o prijavi tražbina prijave svoje tražbine.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Pr="00535EEB">
        <w:rPr>
          <w:rFonts w:hAnsi="Times New Roman" w:ascii="Times New Roman"/>
          <w:szCs w:val="24"/>
        </w:rPr>
        <w:t>Pozivaju se razlučni i izlučni vjerovnici da stečajnom upravitelju u roku od 60 dana od dana objave rješenja o otvaranju stečajnog postupka na Mrežnoj stranici e-oglasna ploča Trgovačkog suda u Zagrebu, podneskom obavijeste o svojim pravima, u skladu s pravilima Stečajnog zakona (NN 71/15</w:t>
      </w:r>
      <w:r w:rsidR="006D526B">
        <w:rPr>
          <w:rFonts w:hAnsi="Times New Roman" w:ascii="Times New Roman"/>
          <w:szCs w:val="24"/>
        </w:rPr>
        <w:t>,104/17</w:t>
      </w:r>
      <w:r w:rsidRPr="00535EEB">
        <w:rPr>
          <w:rFonts w:hAnsi="Times New Roman" w:ascii="Times New Roman"/>
          <w:szCs w:val="24"/>
        </w:rPr>
        <w:t xml:space="preserve">), o obavješćivanju o izlučnim i razlučnim pravima. </w:t>
      </w:r>
    </w:p>
    <w:p w:rsidRDefault="00535EEB" w:rsidP="00535EEB" w:rsidR="00535EEB">
      <w:pPr>
        <w:ind w:left="720"/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>Pozivaju se dužnikovi dužnici da svoje obveze bez odgode ispunjavaju stečajnom upravitelju za stečajnog dužnika.</w:t>
      </w:r>
    </w:p>
    <w:p w:rsidRDefault="009E62B0" w:rsidP="009E62B0" w:rsidR="009E62B0" w:rsidRPr="009E62B0">
      <w:pPr>
        <w:pStyle w:val="Odlomakpopisa"/>
        <w:rPr>
          <w:rFonts w:hAnsi="Times New Roman" w:ascii="Times New Roman"/>
          <w:szCs w:val="24"/>
        </w:rPr>
      </w:pPr>
    </w:p>
    <w:p w:rsidRDefault="00236DD5" w:rsidP="00535EEB" w:rsidR="009E62B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 o otvaranju stečajnog postupka dostavlja se RH, Ministarstvo unutarnjih poslova, Policijska uprava Zagrebačka, radi provedbe upisa zabilježbe otvaranja stečajnog postupka nad dužnikom </w:t>
      </w:r>
      <w:r w:rsidRPr="00C7181C">
        <w:rPr>
          <w:rFonts w:hAnsi="Times New Roman" w:ascii="Times New Roman"/>
          <w:szCs w:val="24"/>
        </w:rPr>
        <w:t>KNJIGOTISAK BERČUK d.o.o., Zagreb, Domobranska ulica 3, OIB 36274770483</w:t>
      </w:r>
      <w:r>
        <w:rPr>
          <w:rFonts w:hAnsi="Times New Roman" w:ascii="Times New Roman"/>
          <w:szCs w:val="24"/>
        </w:rPr>
        <w:t>, na imovini-pokretninama kako slijedi:</w:t>
      </w:r>
    </w:p>
    <w:p w:rsidRDefault="00236DD5" w:rsidP="00236DD5" w:rsidR="00236DD5" w:rsidRPr="00236DD5">
      <w:pPr>
        <w:pStyle w:val="Odlomakpopisa"/>
        <w:rPr>
          <w:rFonts w:hAnsi="Times New Roman" w:ascii="Times New Roman"/>
          <w:szCs w:val="24"/>
        </w:rPr>
      </w:pPr>
    </w:p>
    <w:p w:rsidRDefault="00236DD5" w:rsidP="00236DD5" w:rsidR="00236DD5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-</w:t>
      </w:r>
      <w:r w:rsidR="00E42125">
        <w:rPr>
          <w:rFonts w:hAnsi="Times New Roman" w:ascii="Times New Roman"/>
          <w:szCs w:val="24"/>
        </w:rPr>
        <w:t xml:space="preserve">vozilo </w:t>
      </w:r>
      <w:r w:rsidR="00E6396C">
        <w:rPr>
          <w:rFonts w:hAnsi="Times New Roman" w:ascii="Times New Roman"/>
          <w:szCs w:val="24"/>
        </w:rPr>
        <w:t>L1, marka RHON LH50QT-C, godina proizvodnje 2007., reg. oznaka: ZG4578DJ</w:t>
      </w:r>
    </w:p>
    <w:p w:rsidRDefault="00E6396C" w:rsidP="00236DD5" w:rsidR="00E6396C" w:rsidRPr="00535EEB">
      <w:pPr>
        <w:pStyle w:val="Odlomakpopisa"/>
        <w:ind w:left="108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-vozilo N1, marka FIAT 1,2 </w:t>
      </w:r>
      <w:r w:rsidR="00A46460">
        <w:rPr>
          <w:rFonts w:hAnsi="Times New Roman" w:ascii="Times New Roman"/>
          <w:szCs w:val="24"/>
        </w:rPr>
        <w:t>CARGO FURGONE, godina proizvodnje 2004., reg. oznaka: ZG8713DT.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Ročište vjerovnika na kojem će se ispitati prijavljene tražbine (ispitno ročište) određuje se za </w:t>
      </w:r>
      <w:r w:rsidR="00787F18">
        <w:rPr>
          <w:rFonts w:hAnsi="Times New Roman" w:ascii="Times New Roman"/>
          <w:b/>
          <w:szCs w:val="24"/>
          <w:u w:val="single"/>
        </w:rPr>
        <w:t xml:space="preserve">dan 29. svibnja </w:t>
      </w:r>
      <w:r w:rsidR="00AA3AB5">
        <w:rPr>
          <w:rFonts w:hAnsi="Times New Roman" w:ascii="Times New Roman"/>
          <w:b/>
          <w:szCs w:val="24"/>
          <w:u w:val="single"/>
        </w:rPr>
        <w:t>201</w:t>
      </w:r>
      <w:r w:rsidR="003A2E85">
        <w:rPr>
          <w:rFonts w:hAnsi="Times New Roman" w:ascii="Times New Roman"/>
          <w:b/>
          <w:szCs w:val="24"/>
          <w:u w:val="single"/>
        </w:rPr>
        <w:t>9</w:t>
      </w:r>
      <w:r w:rsidR="00AA3AB5">
        <w:rPr>
          <w:rFonts w:hAnsi="Times New Roman" w:ascii="Times New Roman"/>
          <w:b/>
          <w:szCs w:val="24"/>
          <w:u w:val="single"/>
        </w:rPr>
        <w:t>.</w:t>
      </w:r>
      <w:r w:rsidR="005B086C">
        <w:rPr>
          <w:rFonts w:hAnsi="Times New Roman" w:ascii="Times New Roman"/>
          <w:b/>
          <w:szCs w:val="24"/>
          <w:u w:val="single"/>
        </w:rPr>
        <w:t xml:space="preserve"> godine</w:t>
      </w:r>
      <w:r w:rsidR="00787F18">
        <w:rPr>
          <w:rFonts w:hAnsi="Times New Roman" w:ascii="Times New Roman"/>
          <w:b/>
          <w:szCs w:val="24"/>
          <w:u w:val="single"/>
        </w:rPr>
        <w:t xml:space="preserve"> u 10:30</w:t>
      </w:r>
      <w:r w:rsidRPr="00535EEB">
        <w:rPr>
          <w:rFonts w:hAnsi="Times New Roman" w:ascii="Times New Roman"/>
          <w:b/>
          <w:szCs w:val="24"/>
          <w:u w:val="single"/>
        </w:rPr>
        <w:t xml:space="preserve"> sati,</w:t>
      </w:r>
      <w:r w:rsidRPr="00535EEB">
        <w:rPr>
          <w:rFonts w:hAnsi="Times New Roman" w:ascii="Times New Roman"/>
          <w:szCs w:val="24"/>
        </w:rPr>
        <w:t xml:space="preserve"> u zgradi Trgovačkog suda u Zagrebu, Z</w:t>
      </w:r>
      <w:r w:rsidR="00C12514">
        <w:rPr>
          <w:rFonts w:hAnsi="Times New Roman" w:ascii="Times New Roman"/>
          <w:szCs w:val="24"/>
        </w:rPr>
        <w:t>agreb, Petrinjska 8, soba br. 96</w:t>
      </w:r>
      <w:r w:rsidRPr="00535EEB">
        <w:rPr>
          <w:rFonts w:hAnsi="Times New Roman" w:ascii="Times New Roman"/>
          <w:szCs w:val="24"/>
        </w:rPr>
        <w:t>/II (ulična zgrada).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 w:rsidRPr="00535EE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535EEB">
        <w:rPr>
          <w:rFonts w:hAnsi="Times New Roman" w:ascii="Times New Roman"/>
          <w:szCs w:val="24"/>
        </w:rPr>
        <w:t xml:space="preserve">Skupština vjerovnika na kojoj će se na temelju izvješća stečajnog upravitelja odlučivati o daljnjem tijeku stečajnog postupka (izvještajno ročište) određuje se za isti dan i na istom mjestu u </w:t>
      </w:r>
      <w:r w:rsidR="00787F18">
        <w:rPr>
          <w:rFonts w:hAnsi="Times New Roman" w:ascii="Times New Roman"/>
          <w:b/>
          <w:szCs w:val="24"/>
          <w:u w:val="single"/>
        </w:rPr>
        <w:t>10:45</w:t>
      </w:r>
      <w:r w:rsidRPr="00535EEB">
        <w:rPr>
          <w:rFonts w:hAnsi="Times New Roman" w:ascii="Times New Roman"/>
          <w:szCs w:val="24"/>
        </w:rPr>
        <w:t xml:space="preserve"> sati.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</w:p>
    <w:p w:rsidRDefault="00535EEB" w:rsidP="00535EEB" w:rsidR="00535EEB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9548A8" w:rsidP="00535EEB" w:rsidR="009548A8">
      <w:pPr>
        <w:tabs>
          <w:tab w:pos="720" w:val="left"/>
          <w:tab w:pos="1440" w:val="left"/>
          <w:tab w:pos="2869" w:val="left"/>
        </w:tabs>
        <w:jc w:val="center"/>
        <w:rPr>
          <w:rFonts w:hAnsi="Times New Roman" w:ascii="Times New Roman"/>
          <w:szCs w:val="24"/>
        </w:rPr>
      </w:pPr>
    </w:p>
    <w:p w:rsidRDefault="009548A8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271B17" w:rsidRPr="00484C2F">
        <w:rPr>
          <w:rFonts w:hAnsi="Times New Roman" w:ascii="Times New Roman"/>
          <w:bCs/>
          <w:szCs w:val="24"/>
        </w:rPr>
        <w:t>Financijska agencija, RC Zagreb, na temelju čl.</w:t>
      </w:r>
      <w:r w:rsidR="00271B17">
        <w:rPr>
          <w:rFonts w:hAnsi="Times New Roman" w:ascii="Times New Roman"/>
          <w:bCs/>
          <w:szCs w:val="24"/>
        </w:rPr>
        <w:t>110.st.1</w:t>
      </w:r>
      <w:r w:rsidR="00271B17" w:rsidRPr="00484C2F">
        <w:rPr>
          <w:rFonts w:hAnsi="Times New Roman" w:ascii="Times New Roman"/>
          <w:bCs/>
          <w:szCs w:val="24"/>
        </w:rPr>
        <w:t xml:space="preserve"> Stečajnog Zakona (NN 71/15,</w:t>
      </w:r>
      <w:r w:rsidR="00C9117E">
        <w:rPr>
          <w:rFonts w:hAnsi="Times New Roman" w:ascii="Times New Roman"/>
          <w:bCs/>
          <w:szCs w:val="24"/>
        </w:rPr>
        <w:t>104/17,</w:t>
      </w:r>
      <w:r w:rsidR="00B475B5">
        <w:rPr>
          <w:rFonts w:hAnsi="Times New Roman" w:ascii="Times New Roman"/>
          <w:bCs/>
          <w:szCs w:val="24"/>
        </w:rPr>
        <w:t xml:space="preserve"> dalje SZ</w:t>
      </w:r>
      <w:r w:rsidR="00271B17" w:rsidRPr="00484C2F">
        <w:rPr>
          <w:rFonts w:hAnsi="Times New Roman" w:ascii="Times New Roman"/>
          <w:bCs/>
          <w:szCs w:val="24"/>
        </w:rPr>
        <w:t xml:space="preserve">) podnijela je </w:t>
      </w:r>
      <w:r w:rsidR="00271B17">
        <w:rPr>
          <w:rFonts w:hAnsi="Times New Roman" w:ascii="Times New Roman"/>
          <w:bCs/>
          <w:szCs w:val="24"/>
        </w:rPr>
        <w:t>prijedlog za otvaranje</w:t>
      </w:r>
      <w:r w:rsidR="00271B17" w:rsidRPr="00484C2F">
        <w:rPr>
          <w:rFonts w:hAnsi="Times New Roman" w:ascii="Times New Roman"/>
          <w:bCs/>
          <w:szCs w:val="24"/>
        </w:rPr>
        <w:t xml:space="preserve"> stečajnog postupka nad dužnikom </w:t>
      </w:r>
      <w:r w:rsidR="00CD54CF" w:rsidRPr="00C7181C">
        <w:rPr>
          <w:rFonts w:hAnsi="Times New Roman" w:ascii="Times New Roman"/>
          <w:szCs w:val="24"/>
        </w:rPr>
        <w:t>KNJIGOTISAK BERČUK d.o.o., Zagreb, Domobranska ulica 3, OIB 36274770483</w:t>
      </w:r>
      <w:r w:rsidR="00271B17">
        <w:rPr>
          <w:rFonts w:hAnsi="Times New Roman" w:ascii="Times New Roman"/>
          <w:szCs w:val="24"/>
        </w:rPr>
        <w:t>.</w:t>
      </w:r>
    </w:p>
    <w:p w:rsidRDefault="008357AA" w:rsidP="00271B17" w:rsidR="008357AA">
      <w:pPr>
        <w:jc w:val="both"/>
        <w:rPr>
          <w:rFonts w:hAnsi="Times New Roman" w:ascii="Times New Roman"/>
          <w:szCs w:val="24"/>
        </w:rPr>
      </w:pPr>
    </w:p>
    <w:p w:rsidRDefault="00CD54CF" w:rsidP="00271B17" w:rsidR="00271B1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Sud je Rješenjem od 22. studenog </w:t>
      </w:r>
      <w:r w:rsidR="006C0300">
        <w:rPr>
          <w:rFonts w:hAnsi="Times New Roman" w:ascii="Times New Roman"/>
          <w:szCs w:val="24"/>
        </w:rPr>
        <w:t>2017.godine</w:t>
      </w:r>
      <w:r w:rsidR="00271B17">
        <w:rPr>
          <w:rFonts w:hAnsi="Times New Roman" w:ascii="Times New Roman"/>
          <w:szCs w:val="24"/>
        </w:rPr>
        <w:t xml:space="preserve"> pokrenuo prethodni postupak, odredio i održao ročište radi izjašnjen</w:t>
      </w:r>
      <w:r>
        <w:rPr>
          <w:rFonts w:hAnsi="Times New Roman" w:ascii="Times New Roman"/>
          <w:szCs w:val="24"/>
        </w:rPr>
        <w:t>j</w:t>
      </w:r>
      <w:r w:rsidR="00271B17">
        <w:rPr>
          <w:rFonts w:hAnsi="Times New Roman" w:ascii="Times New Roman"/>
          <w:szCs w:val="24"/>
        </w:rPr>
        <w:t xml:space="preserve">a o prijedlogu za otvaranje stečajnog postupka nad predmetnim dužnikom, te zatim u prethodnom postupku imenovao privremenog stečajnog upravitelja sa zadatkom da ispita da li kod ovog dužnika i dalje postoji koji od stečajnih razloga, da li dužnik ima imovine koji bi činili stečajnu masu, a čijim unovčenjem bi se mogli pokriti troškovi, kako prethodnog, tako i otvorenog stečajnog postupka. </w:t>
      </w: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</w:p>
    <w:p w:rsidRDefault="00AC461C" w:rsidP="00271B17" w:rsidR="00271B1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Privremeni s</w:t>
      </w:r>
      <w:r w:rsidR="00271B17">
        <w:rPr>
          <w:rFonts w:hAnsi="Times New Roman" w:ascii="Times New Roman"/>
          <w:szCs w:val="24"/>
        </w:rPr>
        <w:t>tečajni up</w:t>
      </w:r>
      <w:r w:rsidR="000C7538">
        <w:rPr>
          <w:rFonts w:hAnsi="Times New Roman" w:ascii="Times New Roman"/>
          <w:szCs w:val="24"/>
        </w:rPr>
        <w:t xml:space="preserve">ravitelj u ovosudni spis </w:t>
      </w:r>
      <w:r w:rsidR="00271B17">
        <w:rPr>
          <w:rFonts w:hAnsi="Times New Roman" w:ascii="Times New Roman"/>
          <w:szCs w:val="24"/>
        </w:rPr>
        <w:t>dostavi</w:t>
      </w:r>
      <w:r>
        <w:rPr>
          <w:rFonts w:hAnsi="Times New Roman" w:ascii="Times New Roman"/>
          <w:szCs w:val="24"/>
        </w:rPr>
        <w:t xml:space="preserve">o je pisano izvješće  (list 44-68 spisa), </w:t>
      </w:r>
      <w:r w:rsidR="007775DC">
        <w:rPr>
          <w:rFonts w:hAnsi="Times New Roman" w:ascii="Times New Roman"/>
          <w:szCs w:val="24"/>
        </w:rPr>
        <w:t>te dopunu istoga (list 72 spisa).</w:t>
      </w:r>
    </w:p>
    <w:p w:rsidRDefault="00AC461C" w:rsidP="00271B17" w:rsidR="00AC461C">
      <w:pPr>
        <w:ind w:firstLine="708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Po zaprimljenom izvješću stečajnog upravitelja održano je ročište radi rasprave o pretpostavkama za otvaranje stečajnog postupka, a na kojem ročištu se privremeni stečajni upravitelj očitovao usmeno u odnosu na naloženi zadatak. </w:t>
      </w:r>
    </w:p>
    <w:p w:rsidRDefault="00A27B12" w:rsidP="00C17831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A27B12">
        <w:rPr>
          <w:rFonts w:hAnsi="Times New Roman" w:ascii="Times New Roman"/>
          <w:color w:themeColor="text1" w:val="000000"/>
          <w:szCs w:val="24"/>
        </w:rPr>
        <w:t xml:space="preserve">Privremeni stečajni upravitelj u svom usmenom izlaganju </w:t>
      </w:r>
      <w:r>
        <w:rPr>
          <w:rFonts w:hAnsi="Times New Roman" w:ascii="Times New Roman"/>
          <w:color w:themeColor="text1" w:val="000000"/>
          <w:szCs w:val="24"/>
        </w:rPr>
        <w:t>ostao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u cijelosti kod pisanih nav</w:t>
      </w:r>
      <w:r w:rsidR="007775DC">
        <w:rPr>
          <w:rFonts w:hAnsi="Times New Roman" w:ascii="Times New Roman"/>
          <w:color w:themeColor="text1" w:val="000000"/>
          <w:szCs w:val="24"/>
        </w:rPr>
        <w:t>oda iz podnesenog izvješća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, te posebno </w:t>
      </w:r>
      <w:r>
        <w:rPr>
          <w:rFonts w:hAnsi="Times New Roman" w:ascii="Times New Roman"/>
          <w:color w:themeColor="text1" w:val="000000"/>
          <w:szCs w:val="24"/>
        </w:rPr>
        <w:t>naglasio</w:t>
      </w:r>
      <w:r w:rsidRPr="00A27B12">
        <w:rPr>
          <w:rFonts w:hAnsi="Times New Roman" w:ascii="Times New Roman"/>
          <w:color w:themeColor="text1" w:val="000000"/>
          <w:szCs w:val="24"/>
        </w:rPr>
        <w:t xml:space="preserve"> da kod ovog dužnika i nadalje postoji stečajni razlog nesposobnost za plaćanje,</w:t>
      </w:r>
      <w:r w:rsidR="007775DC">
        <w:rPr>
          <w:rFonts w:hAnsi="Times New Roman" w:ascii="Times New Roman"/>
          <w:color w:themeColor="text1" w:val="000000"/>
          <w:szCs w:val="24"/>
        </w:rPr>
        <w:t xml:space="preserve"> da dužnik u svom vlasništvu nema nekretnina, da </w:t>
      </w:r>
      <w:r w:rsidR="0055557B">
        <w:rPr>
          <w:rFonts w:hAnsi="Times New Roman" w:ascii="Times New Roman"/>
          <w:color w:themeColor="text1" w:val="000000"/>
          <w:szCs w:val="24"/>
        </w:rPr>
        <w:t xml:space="preserve"> uvidom u </w:t>
      </w:r>
      <w:r w:rsidR="007775DC">
        <w:rPr>
          <w:rFonts w:hAnsi="Times New Roman" w:ascii="Times New Roman"/>
          <w:color w:themeColor="text1" w:val="000000"/>
          <w:szCs w:val="24"/>
        </w:rPr>
        <w:t xml:space="preserve"> </w:t>
      </w:r>
      <w:r w:rsidR="0055557B">
        <w:rPr>
          <w:rFonts w:hAnsi="Times New Roman" w:ascii="Times New Roman"/>
          <w:color w:themeColor="text1" w:val="000000"/>
          <w:szCs w:val="24"/>
        </w:rPr>
        <w:t xml:space="preserve">financijsku imovinu proizlazi  da dužnik ima pozajmice prema svojim dužnicima, koje bi bile naplative, </w:t>
      </w:r>
      <w:r w:rsidR="00C17831">
        <w:rPr>
          <w:rFonts w:hAnsi="Times New Roman" w:ascii="Times New Roman"/>
          <w:color w:themeColor="text1" w:val="000000"/>
          <w:szCs w:val="24"/>
        </w:rPr>
        <w:t xml:space="preserve">da postoje i druga potraživanja dužnika prema njegovim dužnicima koja nisu u zastari, </w:t>
      </w:r>
      <w:r w:rsidR="00D57F86">
        <w:rPr>
          <w:rFonts w:hAnsi="Times New Roman" w:ascii="Times New Roman"/>
          <w:color w:themeColor="text1" w:val="000000"/>
          <w:szCs w:val="24"/>
        </w:rPr>
        <w:t xml:space="preserve">te da je dužnik evidentiran kao vlasnik dva vozila, a kako su ista  navedena i opisana u toč. VII Izreke ovog rješenja, </w:t>
      </w:r>
      <w:r w:rsidR="000B0B51">
        <w:rPr>
          <w:rFonts w:hAnsi="Times New Roman" w:ascii="Times New Roman"/>
          <w:color w:themeColor="text1" w:val="000000"/>
          <w:szCs w:val="24"/>
        </w:rPr>
        <w:t>pa je predložio da se ovaj stečajni postupak otvori i provede.</w:t>
      </w:r>
      <w:r w:rsidR="00C17831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27B12" w:rsidP="00A27B12" w:rsidR="00A27B1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Podnositelj prijedloga FINA Zagreb,</w:t>
      </w:r>
      <w:r w:rsidR="000B0B51">
        <w:rPr>
          <w:rFonts w:hAnsi="Times New Roman" w:ascii="Times New Roman"/>
          <w:color w:themeColor="text1" w:val="000000"/>
          <w:szCs w:val="24"/>
        </w:rPr>
        <w:t xml:space="preserve"> u svom pisanom očitovanju </w:t>
      </w:r>
      <w:r w:rsidR="00D57F86">
        <w:rPr>
          <w:rFonts w:hAnsi="Times New Roman" w:ascii="Times New Roman"/>
          <w:color w:themeColor="text1" w:val="000000"/>
          <w:szCs w:val="24"/>
        </w:rPr>
        <w:t>(list 38</w:t>
      </w:r>
      <w:r>
        <w:rPr>
          <w:rFonts w:hAnsi="Times New Roman" w:ascii="Times New Roman"/>
          <w:color w:themeColor="text1" w:val="000000"/>
          <w:szCs w:val="24"/>
        </w:rPr>
        <w:t xml:space="preserve"> spisa), se očitovao da u cijelosti ostaje kod navoda iz podnesenog prijedloga za otvaranje stečajnog </w:t>
      </w:r>
      <w:r w:rsidR="00256F52">
        <w:rPr>
          <w:rFonts w:hAnsi="Times New Roman" w:ascii="Times New Roman"/>
          <w:color w:themeColor="text1" w:val="000000"/>
          <w:szCs w:val="24"/>
        </w:rPr>
        <w:t>postupka, te da dužnik na dan</w:t>
      </w:r>
      <w:r w:rsidR="00F0694D">
        <w:rPr>
          <w:rFonts w:hAnsi="Times New Roman" w:ascii="Times New Roman"/>
          <w:color w:themeColor="text1" w:val="000000"/>
          <w:szCs w:val="24"/>
        </w:rPr>
        <w:t xml:space="preserve"> 7. srpnja 2016.g.</w:t>
      </w:r>
      <w:r>
        <w:rPr>
          <w:rFonts w:hAnsi="Times New Roman" w:ascii="Times New Roman"/>
          <w:color w:themeColor="text1" w:val="000000"/>
          <w:szCs w:val="24"/>
        </w:rPr>
        <w:t xml:space="preserve">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u Očevidniku redoslijeda osnova za plaćanje ima neizvršene osnove za plaćanje </w:t>
      </w:r>
      <w:r>
        <w:rPr>
          <w:rFonts w:hAnsi="Times New Roman" w:ascii="Times New Roman"/>
          <w:color w:themeColor="text1" w:val="000000"/>
          <w:szCs w:val="24"/>
        </w:rPr>
        <w:t>u n</w:t>
      </w:r>
      <w:r w:rsidR="00256F52">
        <w:rPr>
          <w:rFonts w:hAnsi="Times New Roman" w:ascii="Times New Roman"/>
          <w:color w:themeColor="text1" w:val="000000"/>
          <w:szCs w:val="24"/>
        </w:rPr>
        <w:t>eprekinutom razdoblju od 120</w:t>
      </w:r>
      <w:r>
        <w:rPr>
          <w:rFonts w:hAnsi="Times New Roman" w:ascii="Times New Roman"/>
          <w:color w:themeColor="text1" w:val="000000"/>
          <w:szCs w:val="24"/>
        </w:rPr>
        <w:t xml:space="preserve"> dana </w:t>
      </w:r>
      <w:r w:rsidR="00256F52">
        <w:rPr>
          <w:rFonts w:hAnsi="Times New Roman" w:ascii="Times New Roman"/>
          <w:color w:themeColor="text1" w:val="000000"/>
          <w:szCs w:val="24"/>
        </w:rPr>
        <w:t xml:space="preserve"> u ukupnom iznosu od </w:t>
      </w:r>
      <w:r w:rsidR="00F0694D">
        <w:rPr>
          <w:rFonts w:hAnsi="Times New Roman" w:ascii="Times New Roman"/>
          <w:color w:themeColor="text1" w:val="000000"/>
          <w:szCs w:val="24"/>
        </w:rPr>
        <w:t xml:space="preserve">132.906,48 </w:t>
      </w:r>
      <w:r w:rsidR="00256F52">
        <w:rPr>
          <w:rFonts w:hAnsi="Times New Roman" w:ascii="Times New Roman"/>
          <w:color w:themeColor="text1" w:val="000000"/>
          <w:szCs w:val="24"/>
        </w:rPr>
        <w:t>kn.</w:t>
      </w:r>
    </w:p>
    <w:p w:rsidRDefault="00256F52" w:rsidP="00256F52" w:rsidR="00256F52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271B17" w:rsidP="00271B17" w:rsidR="00271B17">
      <w:pPr>
        <w:ind w:firstLine="708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Člankom 5. st. 1. SZ-a, propisano je, da se stečajni postupak može otvoriti ako sud utvrdi postojanje stečajnog razloga, te stavkom 2. citiranog članka da su stečajni razlozi nesposobnost za plaćanje i prezaduženost. </w:t>
      </w:r>
    </w:p>
    <w:p w:rsidRDefault="00107D66" w:rsidP="00271B17" w:rsidR="00107D66" w:rsidRPr="00484C2F">
      <w:pPr>
        <w:ind w:firstLine="708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lastRenderedPageBreak/>
        <w:t xml:space="preserve">Člankom 6. SZ-a, propisano je, da nesposobnost za plaćanje postoji ako dužnik ne može trajnije ispunjavati svoje dospjele novčane obveze, te da će smatrati da je dužnik nesposoban za plaćanje ako u Očevidniku redoslijeda osnova za plaćanje koji vodi Financijska agencija ima jednu ili više evidentiranih neizvršenih osnova za plaćanje u razdoblju dužem od 60 dana koje trebalo, na temelju valjanih osnova za plaćanje, bez daljnje pristanka dužnika naplatiti s bilo kojeg od njegovih računa. Nadalje, smatrat će se da dužnik nesposoban za plaćanje ako nije isplatio 3 uzastopne plaće koje radniku pripadaju prema Ugovoru o radu, Pravilniku o radu, Kolektivnom ugovoru ili posebnom propisu, odnosno prema drugom aktu kojim se uređuju obveze poslodavca prema radniku. </w:t>
      </w:r>
    </w:p>
    <w:p w:rsidRDefault="00F0694D" w:rsidP="00271B17" w:rsidR="00F0694D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107D66">
      <w:pPr>
        <w:ind w:firstLine="720"/>
        <w:jc w:val="both"/>
        <w:rPr>
          <w:rFonts w:hAnsi="Times New Roman" w:ascii="Times New Roman"/>
          <w:bCs/>
          <w:szCs w:val="24"/>
        </w:rPr>
      </w:pPr>
      <w:r w:rsidRPr="00484C2F">
        <w:rPr>
          <w:rFonts w:hAnsi="Times New Roman" w:ascii="Times New Roman"/>
          <w:bCs/>
          <w:szCs w:val="24"/>
        </w:rPr>
        <w:t>Izvršenim uvidom u spis</w:t>
      </w:r>
      <w:r w:rsidR="00F0694D">
        <w:rPr>
          <w:rFonts w:hAnsi="Times New Roman" w:ascii="Times New Roman"/>
          <w:bCs/>
          <w:szCs w:val="24"/>
        </w:rPr>
        <w:t xml:space="preserve">, konkretno u Potvrdu Fine od </w:t>
      </w:r>
      <w:r w:rsidR="00A464F8">
        <w:rPr>
          <w:rFonts w:hAnsi="Times New Roman" w:ascii="Times New Roman"/>
          <w:bCs/>
          <w:szCs w:val="24"/>
        </w:rPr>
        <w:t>12. studenog 2018.g. (list 71</w:t>
      </w:r>
      <w:r w:rsidR="00107D66">
        <w:rPr>
          <w:rFonts w:hAnsi="Times New Roman" w:ascii="Times New Roman"/>
          <w:bCs/>
          <w:szCs w:val="24"/>
        </w:rPr>
        <w:t xml:space="preserve"> spisa) </w:t>
      </w:r>
      <w:r w:rsidR="00451548">
        <w:rPr>
          <w:rFonts w:hAnsi="Times New Roman" w:ascii="Times New Roman"/>
          <w:bCs/>
          <w:szCs w:val="24"/>
        </w:rPr>
        <w:t>proizlazi</w:t>
      </w:r>
      <w:r w:rsidR="00107D66">
        <w:rPr>
          <w:rFonts w:hAnsi="Times New Roman" w:ascii="Times New Roman"/>
          <w:bCs/>
          <w:szCs w:val="24"/>
        </w:rPr>
        <w:t xml:space="preserve"> da ovaj dužnik na računima i novčanim sredstvima naved</w:t>
      </w:r>
      <w:r w:rsidR="00A464F8">
        <w:rPr>
          <w:rFonts w:hAnsi="Times New Roman" w:ascii="Times New Roman"/>
          <w:bCs/>
          <w:szCs w:val="24"/>
        </w:rPr>
        <w:t>enog datuma ima evidentirano 977</w:t>
      </w:r>
      <w:r w:rsidR="00107D66">
        <w:rPr>
          <w:rFonts w:hAnsi="Times New Roman" w:ascii="Times New Roman"/>
          <w:bCs/>
          <w:szCs w:val="24"/>
        </w:rPr>
        <w:t xml:space="preserve"> dana neprekidne blokade</w:t>
      </w:r>
      <w:r w:rsidR="00A464F8">
        <w:rPr>
          <w:rFonts w:hAnsi="Times New Roman" w:ascii="Times New Roman"/>
          <w:bCs/>
          <w:szCs w:val="24"/>
        </w:rPr>
        <w:t>,</w:t>
      </w:r>
      <w:r w:rsidR="00107D66">
        <w:rPr>
          <w:rFonts w:hAnsi="Times New Roman" w:ascii="Times New Roman"/>
          <w:bCs/>
          <w:szCs w:val="24"/>
        </w:rPr>
        <w:t xml:space="preserve"> odnosno ukupno 180 dana blokade u prethodnih 6 mjeseci zbog nepodmirenih osnova za plaćanje evidentiranih u </w:t>
      </w:r>
      <w:r w:rsidR="00107D66" w:rsidRPr="00484C2F">
        <w:rPr>
          <w:rFonts w:hAnsi="Times New Roman" w:ascii="Times New Roman"/>
          <w:bCs/>
          <w:szCs w:val="24"/>
        </w:rPr>
        <w:t>Očevidniku re</w:t>
      </w:r>
      <w:r w:rsidR="00107D66">
        <w:rPr>
          <w:rFonts w:hAnsi="Times New Roman" w:ascii="Times New Roman"/>
          <w:bCs/>
          <w:szCs w:val="24"/>
        </w:rPr>
        <w:t xml:space="preserve">doslijeda osnova za plaćanje, te da nepodmirene obveze iznose </w:t>
      </w:r>
      <w:r w:rsidR="00A464F8">
        <w:rPr>
          <w:rFonts w:hAnsi="Times New Roman" w:ascii="Times New Roman"/>
          <w:bCs/>
          <w:szCs w:val="24"/>
        </w:rPr>
        <w:t>375.101,43</w:t>
      </w:r>
      <w:r w:rsidR="00107D66">
        <w:rPr>
          <w:rFonts w:hAnsi="Times New Roman" w:ascii="Times New Roman"/>
          <w:bCs/>
          <w:szCs w:val="24"/>
        </w:rPr>
        <w:t xml:space="preserve"> kn.</w:t>
      </w:r>
    </w:p>
    <w:p w:rsidRDefault="00271B17" w:rsidP="00271B17" w:rsidR="00271B17" w:rsidRPr="00484C2F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bCs/>
          <w:szCs w:val="24"/>
        </w:rPr>
        <w:t xml:space="preserve">Prethodno navedenim, sud je utvrdio da je kod ovog dužnika nesporno ostvaren stečajni razlog nesposobnosti za plaćanje, odnosno da je ostvaren razlog za otvaranje ovog stečajnog postupka. </w:t>
      </w:r>
      <w:r w:rsidRPr="00484C2F">
        <w:rPr>
          <w:rFonts w:hAnsi="Times New Roman" w:ascii="Times New Roman"/>
          <w:szCs w:val="24"/>
        </w:rPr>
        <w:tab/>
      </w:r>
    </w:p>
    <w:p w:rsidRDefault="00A464F8" w:rsidP="00271B17" w:rsidR="00A464F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ind w:firstLine="720"/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>Stoga je, a na temelju članka 129. SZ-a, doneseno rješenje o otvaranju stečajnog postupka, te je zatim, na temelju članka 130 SZ-a, zakazano ispitno i izvještajno ročište.</w:t>
      </w:r>
    </w:p>
    <w:p w:rsidRDefault="00A464F8" w:rsidP="00271B17" w:rsidR="00A464F8">
      <w:pPr>
        <w:ind w:firstLine="720"/>
        <w:jc w:val="both"/>
        <w:rPr>
          <w:rFonts w:hAnsi="Times New Roman" w:ascii="Times New Roman"/>
          <w:szCs w:val="24"/>
        </w:rPr>
      </w:pPr>
    </w:p>
    <w:p w:rsidRDefault="00271B17" w:rsidP="00271B17" w:rsidR="00271B17">
      <w:pPr>
        <w:pStyle w:val="Naslov1"/>
        <w:ind w:firstLine="0"/>
        <w:jc w:val="both"/>
        <w:rPr>
          <w:b w:val="false"/>
          <w:szCs w:val="24"/>
        </w:rPr>
      </w:pPr>
      <w:r w:rsidRPr="00484C2F">
        <w:rPr>
          <w:b w:val="false"/>
          <w:szCs w:val="24"/>
        </w:rPr>
        <w:tab/>
        <w:t>Rješenjem ovog suda br. St-</w:t>
      </w:r>
      <w:r w:rsidR="00A464F8">
        <w:rPr>
          <w:b w:val="false"/>
          <w:szCs w:val="24"/>
        </w:rPr>
        <w:t>5437/16</w:t>
      </w:r>
      <w:r w:rsidRPr="00484C2F">
        <w:rPr>
          <w:b w:val="false"/>
          <w:szCs w:val="24"/>
        </w:rPr>
        <w:t xml:space="preserve"> od </w:t>
      </w:r>
      <w:r w:rsidR="00A464F8">
        <w:rPr>
          <w:b w:val="false"/>
          <w:szCs w:val="24"/>
        </w:rPr>
        <w:t>13. srpnja 2018</w:t>
      </w:r>
      <w:r w:rsidRPr="00484C2F">
        <w:rPr>
          <w:b w:val="false"/>
          <w:szCs w:val="24"/>
        </w:rPr>
        <w:t>.g. imenovan</w:t>
      </w:r>
      <w:r w:rsidR="00A052B0">
        <w:rPr>
          <w:b w:val="false"/>
          <w:szCs w:val="24"/>
        </w:rPr>
        <w:t xml:space="preserve"> je privremeni</w:t>
      </w:r>
      <w:r w:rsidRPr="00484C2F">
        <w:rPr>
          <w:b w:val="false"/>
          <w:szCs w:val="24"/>
        </w:rPr>
        <w:t xml:space="preserve"> stečajn</w:t>
      </w:r>
      <w:r w:rsidR="00A052B0">
        <w:rPr>
          <w:b w:val="false"/>
          <w:szCs w:val="24"/>
        </w:rPr>
        <w:t>i</w:t>
      </w:r>
      <w:r w:rsidRPr="00484C2F">
        <w:rPr>
          <w:b w:val="false"/>
          <w:szCs w:val="24"/>
        </w:rPr>
        <w:t xml:space="preserve"> upravitelj na temelju čl. 84. st. 1. SZ-a, metodom slučajnog odabira</w:t>
      </w:r>
      <w:r w:rsidR="00E27725">
        <w:rPr>
          <w:b w:val="false"/>
          <w:szCs w:val="24"/>
        </w:rPr>
        <w:t xml:space="preserve"> s liste A stečajnih upravitelja za područje nadležnog suda, te je </w:t>
      </w:r>
      <w:r w:rsidRPr="00484C2F">
        <w:rPr>
          <w:b w:val="false"/>
          <w:szCs w:val="24"/>
        </w:rPr>
        <w:t>zatim,</w:t>
      </w:r>
      <w:r w:rsidR="00E27725">
        <w:rPr>
          <w:b w:val="false"/>
          <w:szCs w:val="24"/>
        </w:rPr>
        <w:t xml:space="preserve"> </w:t>
      </w:r>
      <w:r w:rsidRPr="00484C2F">
        <w:rPr>
          <w:b w:val="false"/>
          <w:szCs w:val="24"/>
        </w:rPr>
        <w:t xml:space="preserve">a primjenom promjene </w:t>
      </w:r>
      <w:r w:rsidR="00196155">
        <w:rPr>
          <w:b w:val="false"/>
          <w:szCs w:val="24"/>
        </w:rPr>
        <w:t>uloge</w:t>
      </w:r>
      <w:r w:rsidRPr="00484C2F">
        <w:rPr>
          <w:b w:val="false"/>
          <w:szCs w:val="24"/>
        </w:rPr>
        <w:t>, privremen</w:t>
      </w:r>
      <w:r w:rsidR="00A052B0">
        <w:rPr>
          <w:b w:val="false"/>
          <w:szCs w:val="24"/>
        </w:rPr>
        <w:t>i stečajni</w:t>
      </w:r>
      <w:r w:rsidRPr="00484C2F">
        <w:rPr>
          <w:b w:val="false"/>
          <w:szCs w:val="24"/>
        </w:rPr>
        <w:t xml:space="preserve"> upravitelj imenovan</w:t>
      </w:r>
      <w:r w:rsidR="00A052B0">
        <w:rPr>
          <w:b w:val="false"/>
          <w:szCs w:val="24"/>
        </w:rPr>
        <w:t xml:space="preserve"> stečajnim upraviteljem</w:t>
      </w:r>
      <w:r w:rsidRPr="00484C2F">
        <w:rPr>
          <w:b w:val="false"/>
          <w:szCs w:val="24"/>
        </w:rPr>
        <w:t xml:space="preserve"> u ovom otvorenom stečajnom postupku, temeljem čl.85.st.2. SZ-a. </w:t>
      </w:r>
    </w:p>
    <w:p w:rsidRDefault="00A464F8" w:rsidP="00A464F8" w:rsidR="00A464F8" w:rsidRPr="00A464F8"/>
    <w:p w:rsidRDefault="00271B17" w:rsidP="00271B17" w:rsidR="00271B17" w:rsidRPr="00484C2F">
      <w:pPr>
        <w:jc w:val="both"/>
        <w:rPr>
          <w:rFonts w:hAnsi="Times New Roman" w:ascii="Times New Roman"/>
          <w:szCs w:val="24"/>
        </w:rPr>
      </w:pPr>
      <w:r w:rsidRPr="00484C2F">
        <w:rPr>
          <w:rFonts w:hAnsi="Times New Roman" w:ascii="Times New Roman"/>
          <w:szCs w:val="24"/>
        </w:rPr>
        <w:tab/>
        <w:t xml:space="preserve"> Slijedom svega prethodno iznesenog, a na temelju gore citiranih zakonskih odredbi, riješeno je kao u Izreci ovog rješenja. </w:t>
      </w:r>
    </w:p>
    <w:p w:rsidRDefault="009548A8" w:rsidP="00C059E3" w:rsidR="00535EEB">
      <w:pPr>
        <w:tabs>
          <w:tab w:pos="720" w:val="left"/>
          <w:tab w:pos="776" w:val="left"/>
          <w:tab w:pos="1440" w:val="left"/>
          <w:tab w:pos="2869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55AA1" w:rsidP="00535EEB" w:rsidR="00535EEB" w:rsidRPr="00CE0DBA">
      <w:pPr>
        <w:pStyle w:val="Naslov1"/>
        <w:ind w:firstLine="0"/>
        <w:rPr>
          <w:b w:val="false"/>
          <w:szCs w:val="24"/>
        </w:rPr>
      </w:pPr>
      <w:r>
        <w:rPr>
          <w:b w:val="false"/>
          <w:szCs w:val="24"/>
        </w:rPr>
        <w:t>U Zagreb</w:t>
      </w:r>
      <w:r w:rsidRPr="00CE0DBA">
        <w:rPr>
          <w:b w:val="false"/>
          <w:szCs w:val="24"/>
        </w:rPr>
        <w:t xml:space="preserve">, </w:t>
      </w:r>
      <w:r w:rsidR="00196155" w:rsidRPr="00ED4701">
        <w:rPr>
          <w:b w:val="false"/>
          <w:szCs w:val="24"/>
        </w:rPr>
        <w:t>25</w:t>
      </w:r>
      <w:r w:rsidR="00535EEB" w:rsidRPr="00ED4701">
        <w:rPr>
          <w:b w:val="false"/>
          <w:szCs w:val="24"/>
        </w:rPr>
        <w:t xml:space="preserve">. </w:t>
      </w:r>
      <w:r w:rsidR="00CD54CF" w:rsidRPr="00ED4701">
        <w:rPr>
          <w:b w:val="false"/>
          <w:szCs w:val="24"/>
        </w:rPr>
        <w:t>siječnja 2019.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  </w:t>
      </w:r>
      <w:r>
        <w:rPr>
          <w:rFonts w:hAnsi="Times New Roman" w:ascii="Times New Roman"/>
          <w:szCs w:val="24"/>
        </w:rPr>
        <w:tab/>
        <w:t xml:space="preserve">      S U D A 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</w:t>
      </w: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</w:t>
      </w:r>
      <w:r>
        <w:rPr>
          <w:rFonts w:hAnsi="Times New Roman" w:ascii="Times New Roman"/>
          <w:szCs w:val="24"/>
        </w:rPr>
        <w:tab/>
        <w:t xml:space="preserve"> LUCIJA BUTIGAN</w:t>
      </w:r>
      <w:r w:rsidR="005F38A0">
        <w:rPr>
          <w:rFonts w:hAnsi="Times New Roman" w:ascii="Times New Roman"/>
          <w:szCs w:val="24"/>
        </w:rPr>
        <w:t>,v.r.</w:t>
      </w:r>
    </w:p>
    <w:p w:rsidRDefault="00535EEB" w:rsidP="00535EEB" w:rsidR="00535EEB">
      <w:pPr>
        <w:rPr>
          <w:rFonts w:hAnsi="Times New Roman" w:ascii="Times New Roman"/>
          <w:szCs w:val="24"/>
        </w:rPr>
      </w:pPr>
    </w:p>
    <w:p w:rsidRDefault="00535EEB" w:rsidP="00535EEB" w:rsidR="00535EEB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rješenja o otvaranju stečajnog postupka pravo na žalbu ima osoba ovlaštena za</w:t>
      </w:r>
      <w:r w:rsidR="00CD54CF">
        <w:rPr>
          <w:rFonts w:hAnsi="Times New Roman" w:ascii="Times New Roman"/>
          <w:szCs w:val="24"/>
        </w:rPr>
        <w:t xml:space="preserve"> zastupanje dužnika po zakonu do</w:t>
      </w:r>
      <w:r>
        <w:rPr>
          <w:rFonts w:hAnsi="Times New Roman" w:ascii="Times New Roman"/>
          <w:szCs w:val="24"/>
        </w:rPr>
        <w:t xml:space="preserve"> dana nastupanja pravnih posljedica otvaranja stečajnog postupka i dužnik pojedinac, a protiv rješenja o odbijanju prijedloga za otvaranje stečajnog postupka pravo na žalbu ima podnositelj prijedloga. (čl. 128. st. 8. SZ-a).</w:t>
      </w:r>
    </w:p>
    <w:p w:rsidRDefault="00535EEB" w:rsidP="00535EEB" w:rsidR="00535E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Žalba se podnosi u roku od 8 dana nakon isteka osmog dana od dana objave pismena na Mrežnoj stranici e-oglasnoj ploči suda.</w:t>
      </w:r>
    </w:p>
    <w:p w:rsidRDefault="008357AA" w:rsidR="008357AA"/>
    <w:p w:rsidRDefault="00443761" w:rsidR="00443761"/>
    <w:p w:rsidRDefault="005F38A0" w:rsidP="00692346" w:rsidR="005F38A0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Za točnost otpravka-ovlašteni službenik</w:t>
      </w:r>
    </w:p>
    <w:p w:rsidRDefault="005F38A0" w:rsidP="00C662EE" w:rsidR="005F38A0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>Monika Grbac</w:t>
      </w:r>
    </w:p>
    <w:p w:rsidRDefault="00477721" w:rsidP="000D0984" w:rsidR="00477721" w:rsidRPr="002D6206">
      <w:pPr>
        <w:pStyle w:val="Odlomakpopisa"/>
        <w:rPr>
          <w:rFonts w:hAnsi="Times New Roman" w:ascii="Times New Roman"/>
        </w:rPr>
      </w:pPr>
    </w:p>
    <w:sectPr w:rsidSect="005F38A0" w:rsidR="00477721" w:rsidRPr="002D6206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5EEB" w:rsidP="00535EEB" w:rsidR="00535EEB">
      <w:r>
        <w:separator/>
      </w:r>
    </w:p>
  </w:endnote>
  <w:endnote w:id="0" w:type="continuationSeparator">
    <w:p w:rsidRDefault="00535EEB" w:rsidP="00535EEB" w:rsidR="00535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5EEB" w:rsidP="00535EEB" w:rsidR="00535EEB">
      <w:r>
        <w:separator/>
      </w:r>
    </w:p>
  </w:footnote>
  <w:footnote w:id="0" w:type="continuationSeparator">
    <w:p w:rsidRDefault="00535EEB" w:rsidP="00535EEB" w:rsidR="00535E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75537130"/>
      <w:docPartObj>
        <w:docPartGallery w:val="Page Numbers (Top of Page)"/>
        <w:docPartUnique/>
      </w:docPartObj>
    </w:sdtPr>
    <w:sdtEndPr/>
    <w:sdtContent>
      <w:p w:rsidRDefault="00A416C9" w:rsidP="00A416C9" w:rsidR="00A416C9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8A0">
          <w:rPr>
            <w:noProof/>
          </w:rPr>
          <w:t>3</w:t>
        </w:r>
        <w:r>
          <w:fldChar w:fldCharType="end"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szCs w:val="24"/>
          </w:rPr>
          <w:t>20. St-</w:t>
        </w:r>
        <w:r w:rsidR="00236DD5">
          <w:rPr>
            <w:rFonts w:hAnsi="Times New Roman" w:ascii="Times New Roman"/>
            <w:szCs w:val="24"/>
          </w:rPr>
          <w:t>5437</w:t>
        </w:r>
        <w:r w:rsidR="006D526B">
          <w:rPr>
            <w:rFonts w:hAnsi="Times New Roman" w:ascii="Times New Roman"/>
            <w:szCs w:val="24"/>
          </w:rPr>
          <w:t>/16</w:t>
        </w:r>
      </w:p>
    </w:sdtContent>
  </w:sdt>
  <w:p w:rsidRDefault="00535EEB" w:rsidR="00535E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5922E9"/>
    <w:multiLevelType w:val="hybridMultilevel"/>
    <w:tmpl w:val="D8667ED2"/>
    <w:lvl w:tplc="170A62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3763A0"/>
    <w:multiLevelType w:val="hybridMultilevel"/>
    <w:tmpl w:val="4E72D9AE"/>
    <w:lvl w:tplc="F3E430E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1DC358B"/>
    <w:multiLevelType w:val="hybridMultilevel"/>
    <w:tmpl w:val="2B1AE9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DE64F0"/>
    <w:multiLevelType w:val="hybridMultilevel"/>
    <w:tmpl w:val="E438C5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5EEB"/>
    <w:rsid w:val="00086E81"/>
    <w:rsid w:val="0009490F"/>
    <w:rsid w:val="000B0B51"/>
    <w:rsid w:val="000B5222"/>
    <w:rsid w:val="000C7538"/>
    <w:rsid w:val="000D0984"/>
    <w:rsid w:val="000F44A6"/>
    <w:rsid w:val="00107D66"/>
    <w:rsid w:val="00112CAE"/>
    <w:rsid w:val="00113A67"/>
    <w:rsid w:val="00134F9B"/>
    <w:rsid w:val="00196155"/>
    <w:rsid w:val="00212FBA"/>
    <w:rsid w:val="00236DD5"/>
    <w:rsid w:val="002452B9"/>
    <w:rsid w:val="00256F52"/>
    <w:rsid w:val="00271B17"/>
    <w:rsid w:val="002B4A0D"/>
    <w:rsid w:val="002C1DF7"/>
    <w:rsid w:val="002D097E"/>
    <w:rsid w:val="002D6206"/>
    <w:rsid w:val="002E4B60"/>
    <w:rsid w:val="00333567"/>
    <w:rsid w:val="00343B5E"/>
    <w:rsid w:val="00363250"/>
    <w:rsid w:val="003A2E85"/>
    <w:rsid w:val="00414F1C"/>
    <w:rsid w:val="00441812"/>
    <w:rsid w:val="00441C3B"/>
    <w:rsid w:val="00443761"/>
    <w:rsid w:val="00451548"/>
    <w:rsid w:val="00477721"/>
    <w:rsid w:val="004B4DD5"/>
    <w:rsid w:val="004C6B95"/>
    <w:rsid w:val="00535EEB"/>
    <w:rsid w:val="0055557B"/>
    <w:rsid w:val="005B086C"/>
    <w:rsid w:val="005F38A0"/>
    <w:rsid w:val="00666449"/>
    <w:rsid w:val="00674F95"/>
    <w:rsid w:val="006C0300"/>
    <w:rsid w:val="006D526B"/>
    <w:rsid w:val="0075449D"/>
    <w:rsid w:val="00755AA1"/>
    <w:rsid w:val="007775DC"/>
    <w:rsid w:val="00787F18"/>
    <w:rsid w:val="007F7B17"/>
    <w:rsid w:val="008357AA"/>
    <w:rsid w:val="00853DF2"/>
    <w:rsid w:val="00892D94"/>
    <w:rsid w:val="008C665F"/>
    <w:rsid w:val="009548A8"/>
    <w:rsid w:val="009A67DA"/>
    <w:rsid w:val="009E62B0"/>
    <w:rsid w:val="009F5DCF"/>
    <w:rsid w:val="00A052B0"/>
    <w:rsid w:val="00A27B12"/>
    <w:rsid w:val="00A416C9"/>
    <w:rsid w:val="00A46460"/>
    <w:rsid w:val="00A464F8"/>
    <w:rsid w:val="00AA089C"/>
    <w:rsid w:val="00AA3AB5"/>
    <w:rsid w:val="00AB4F3C"/>
    <w:rsid w:val="00AC461C"/>
    <w:rsid w:val="00B00B48"/>
    <w:rsid w:val="00B475B5"/>
    <w:rsid w:val="00C059E3"/>
    <w:rsid w:val="00C12514"/>
    <w:rsid w:val="00C17831"/>
    <w:rsid w:val="00C7181C"/>
    <w:rsid w:val="00C9117E"/>
    <w:rsid w:val="00CD54CF"/>
    <w:rsid w:val="00CE0DBA"/>
    <w:rsid w:val="00CE2BF6"/>
    <w:rsid w:val="00D03A1A"/>
    <w:rsid w:val="00D44D6B"/>
    <w:rsid w:val="00D57F86"/>
    <w:rsid w:val="00D92345"/>
    <w:rsid w:val="00E27725"/>
    <w:rsid w:val="00E42125"/>
    <w:rsid w:val="00E6396C"/>
    <w:rsid w:val="00ED4701"/>
    <w:rsid w:val="00F0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5EEB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35EEB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5EE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8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8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8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8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5EEB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35EEB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35EEB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35EEB"/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35EEB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35EEB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535EE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35E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35EEB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35E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5EE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3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8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8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8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8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753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79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328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733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St-5437/2016-25</izvorni_sadrzaj>
    <derivirana_varijabla naziv="DomainObject.Oznaka_1">St-5437/2016-25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5437</izvorni_sadrzaj>
    <derivirana_varijabla naziv="DomainObject.Predmet.Broj_1">5437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St-5437/2016</izvorni_sadrzaj>
    <derivirana_varijabla naziv="DomainObject.Predmet.OznakaBroj_1">St-5437/2016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KNJIGOTISAK BERČUK d.o.o. zastupanog po punomoćniku Gordana Boljanović</izvorni_sadrzaj>
    <derivirana_varijabla naziv="DomainObject.Predmet.ProtustrankaFormated_1">  KNJIGOTISAK BERČUK d.o.o. zastupanog po punomoćniku Gordana Boljanović</derivirana_varijabla>
  </DomainObject.Predmet.ProtustrankaFormated>
  <DomainObject.Predmet.ProtustrankaFormatedOIB>
    <izvorni_sadrzaj>  KNJIGOTISAK BERČUK d.o.o., OIB 36274770483 zastupanog po punomoćniku Gordana Boljanović</izvorni_sadrzaj>
    <derivirana_varijabla naziv="DomainObject.Predmet.ProtustrankaFormatedOIB_1">  KNJIGOTISAK BERČUK d.o.o., OIB 36274770483 zastupanog po punomoćniku Gordana Boljanović</derivirana_varijabla>
  </DomainObject.Predmet.ProtustrankaFormatedOIB>
  <DomainObject.Predmet.ProtustrankaFormatedWithAdress>
    <izvorni_sadrzaj> KNJIGOTISAK BERČUK d.o.o., Domobranska ulica 3, 10000 Zagreb zastupanog po punomoćniku Gordana Boljanović</izvorni_sadrzaj>
    <derivirana_varijabla naziv="DomainObject.Predmet.ProtustrankaFormatedWithAdress_1"> KNJIGOTISAK BERČUK d.o.o., Domobranska ulica 3, 10000 Zagreb zastupanog po punomoćniku Gordana Boljanović</derivirana_varijabla>
  </DomainObject.Predmet.ProtustrankaFormatedWithAdress>
  <DomainObject.Predmet.ProtustrankaFormatedWithAdressOIB>
    <izvorni_sadrzaj> KNJIGOTISAK BERČUK d.o.o., OIB 36274770483, Domobranska ulica 3, 10000 Zagreb zastupanog po punomoćniku Gordana Boljanović</izvorni_sadrzaj>
    <derivirana_varijabla naziv="DomainObject.Predmet.ProtustrankaFormatedWithAdressOIB_1"> KNJIGOTISAK BERČUK d.o.o., OIB 36274770483, Domobranska ulica 3, 10000 Zagreb zastupanog po punomoćniku Gordana Boljanović</derivirana_varijabla>
  </DomainObject.Predmet.ProtustrankaFormatedWithAdressOIB>
  <DomainObject.Predmet.ProtustrankaWithAdress>
    <izvorni_sadrzaj>KNJIGOTISAK BERČUK d.o.o. Domobranska ulica 3, 10000 Zagreb</izvorni_sadrzaj>
    <derivirana_varijabla naziv="DomainObject.Predmet.ProtustrankaWithAdress_1">KNJIGOTISAK BERČUK d.o.o. Domobranska ulica 3, 10000 Zagreb</derivirana_varijabla>
  </DomainObject.Predmet.ProtustrankaWithAdress>
  <DomainObject.Predmet.ProtustrankaWithAdressOIB>
    <izvorni_sadrzaj>KNJIGOTISAK BERČUK d.o.o., OIB 36274770483, Domobranska ulica 3, 10000 Zagreb</izvorni_sadrzaj>
    <derivirana_varijabla naziv="DomainObject.Predmet.ProtustrankaWithAdressOIB_1">KNJIGOTISAK BERČUK d.o.o., OIB 36274770483, Domobranska ulica 3, 10000 Zagreb</derivirana_varijabla>
  </DomainObject.Predmet.ProtustrankaWithAdressOIB>
  <DomainObject.Predmet.ProtustrankaNazivFormated>
    <izvorni_sadrzaj>KNJIGOTISAK BERČUK d.o.o.</izvorni_sadrzaj>
    <derivirana_varijabla naziv="DomainObject.Predmet.ProtustrankaNazivFormated_1">KNJIGOTISAK BERČUK d.o.o.</derivirana_varijabla>
  </DomainObject.Predmet.ProtustrankaNazivFormated>
  <DomainObject.Predmet.ProtustrankaNazivFormatedOIB>
    <izvorni_sadrzaj>KNJIGOTISAK BERČUK d.o.o., OIB 36274770483</izvorni_sadrzaj>
    <derivirana_varijabla naziv="DomainObject.Predmet.ProtustrankaNazivFormatedOIB_1">KNJIGOTISAK BERČUK d.o.o., OIB 36274770483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KNJIGOTISAK BERČUK d.o.o. zastupanog po punomoćniku Gordana Boljanović</item>
    </izvorni_sadrzaj>
    <derivirana_varijabla naziv="DomainObject.Predmet.ProtuStrankaListFormated_1">
      <item>KNJIGOTISAK BERČUK d.o.o. zastupanog po punomoćniku Gordana Boljanović</item>
    </derivirana_varijabla>
  </DomainObject.Predmet.ProtuStrankaListFormated>
  <DomainObject.Predmet.ProtuStrankaListFormatedOIB>
    <izvorni_sadrzaj>
      <item>KNJIGOTISAK BERČUK d.o.o., OIB 36274770483 zastupanog po punomoćniku Gordana Boljanović</item>
    </izvorni_sadrzaj>
    <derivirana_varijabla naziv="DomainObject.Predmet.ProtuStrankaListFormatedOIB_1">
      <item>KNJIGOTISAK BERČUK d.o.o., OIB 36274770483 zastupanog po punomoćniku Gordana Boljanović</item>
    </derivirana_varijabla>
  </DomainObject.Predmet.ProtuStrankaListFormatedOIB>
  <DomainObject.Predmet.ProtuStrankaListFormatedWithAdress>
    <izvorni_sadrzaj>
      <item>KNJIGOTISAK BERČUK d.o.o., Domobranska ulica 3, 10000 Zagreb zastupanog po punomoćniku Gordana Boljanović</item>
    </izvorni_sadrzaj>
    <derivirana_varijabla naziv="DomainObject.Predmet.ProtuStrankaListFormatedWithAdress_1">
      <item>KNJIGOTISAK BERČUK d.o.o., Domobranska ulica 3, 10000 Zagreb zastupanog po punomoćniku Gordana Boljanović</item>
    </derivirana_varijabla>
  </DomainObject.Predmet.ProtuStrankaListFormatedWithAdress>
  <DomainObject.Predmet.ProtuStrankaListFormatedWithAdressOIB>
    <izvorni_sadrzaj>
      <item>KNJIGOTISAK BERČUK d.o.o., OIB 36274770483, Domobranska ulica 3, 10000 Zagreb zastupanog po punomoćniku Gordana Boljanović</item>
    </izvorni_sadrzaj>
    <derivirana_varijabla naziv="DomainObject.Predmet.ProtuStrankaListFormatedWithAdressOIB_1">
      <item>KNJIGOTISAK BERČUK d.o.o., OIB 36274770483, Domobranska ulica 3, 10000 Zagreb zastupanog po punomoćniku Gordana Boljanović</item>
    </derivirana_varijabla>
  </DomainObject.Predmet.ProtuStrankaListFormatedWithAdressOIB>
  <DomainObject.Predmet.ProtuStrankaListNazivFormated>
    <izvorni_sadrzaj>
      <item>KNJIGOTISAK BERČUK d.o.o.</item>
    </izvorni_sadrzaj>
    <derivirana_varijabla naziv="DomainObject.Predmet.ProtuStrankaListNazivFormated_1">
      <item>KNJIGOTISAK BERČUK d.o.o.</item>
    </derivirana_varijabla>
  </DomainObject.Predmet.ProtuStrankaListNazivFormated>
  <DomainObject.Predmet.ProtuStrankaListNazivFormatedOIB>
    <izvorni_sadrzaj>
      <item>KNJIGOTISAK BERČUK d.o.o., OIB 36274770483</item>
    </izvorni_sadrzaj>
    <derivirana_varijabla naziv="DomainObject.Predmet.ProtuStrankaListNazivFormatedOIB_1">
      <item>KNJIGOTISAK BERČUK d.o.o., OIB 36274770483</item>
    </derivirana_varijabla>
  </DomainObject.Predmet.ProtuStrankaListNazivFormatedOIB>
  <DomainObject.Predmet.OstaliListFormated>
    <izvorni_sadrzaj>
      <item>Gordana Boljanović punomoćnica sudionika u postupku KNJIGOTISAK BERČUK d.o.o.</item>
    </izvorni_sadrzaj>
    <derivirana_varijabla naziv="DomainObject.Predmet.OstaliListFormated_1">
      <item>Gordana Boljanović punomoćnica sudionika u postupku KNJIGOTISAK BERČUK d.o.o.</item>
    </derivirana_varijabla>
  </DomainObject.Predmet.OstaliListFormated>
  <DomainObject.Predmet.OstaliListFormatedOIB>
    <izvorni_sadrzaj>
      <item>Gordana Boljanović, OIB 38906650205 punomoćnica sudionika u postupku KNJIGOTISAK BERČUK d.o.o.</item>
    </izvorni_sadrzaj>
    <derivirana_varijabla naziv="DomainObject.Predmet.OstaliListFormatedOIB_1">
      <item>Gordana Boljanović, OIB 38906650205 punomoćnica sudionika u postupku KNJIGOTISAK BERČUK d.o.o.</item>
    </derivirana_varijabla>
  </DomainObject.Predmet.OstaliListFormatedOIB>
  <DomainObject.Predmet.OstaliListFormatedWithAdress>
    <izvorni_sadrzaj>
      <item>Gordana Boljanović, Domobranska 3, 10000 Zagreb punomoćnica sudionika u postupku KNJIGOTISAK BERČUK d.o.o.</item>
    </izvorni_sadrzaj>
    <derivirana_varijabla naziv="DomainObject.Predmet.OstaliListFormatedWithAdress_1">
      <item>Gordana Boljanović, Domobranska 3, 10000 Zagreb punomoćnica sudionika u postupku KNJIGOTISAK BERČUK d.o.o.</item>
    </derivirana_varijabla>
  </DomainObject.Predmet.OstaliListFormatedWithAdress>
  <DomainObject.Predmet.OstaliListFormatedWithAdressOIB>
    <izvorni_sadrzaj>
      <item>Gordana Boljanović, OIB 38906650205, Domobranska 3, 10000 Zagreb punomoćnica sudionika u postupku KNJIGOTISAK BERČUK d.o.o.</item>
    </izvorni_sadrzaj>
    <derivirana_varijabla naziv="DomainObject.Predmet.OstaliListFormatedWithAdressOIB_1">
      <item>Gordana Boljanović, OIB 38906650205, Domobranska 3, 10000 Zagreb punomoćnica sudionika u postupku KNJIGOTISAK BERČUK d.o.o.</item>
    </derivirana_varijabla>
  </DomainObject.Predmet.OstaliListFormatedWithAdressOIB>
  <DomainObject.Predmet.OstaliListNazivFormated>
    <izvorni_sadrzaj>
      <item>Gordana Boljanović</item>
    </izvorni_sadrzaj>
    <derivirana_varijabla naziv="DomainObject.Predmet.OstaliListNazivFormated_1">
      <item>Gordana Boljanović</item>
    </derivirana_varijabla>
  </DomainObject.Predmet.OstaliListNazivFormated>
  <DomainObject.Predmet.OstaliListNazivFormatedOIB>
    <izvorni_sadrzaj>
      <item>Gordana Boljanović, OIB 38906650205</item>
    </izvorni_sadrzaj>
    <derivirana_varijabla naziv="DomainObject.Predmet.OstaliListNazivFormatedOIB_1">
      <item>Gordana Boljanović, OIB 38906650205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>St-5437/2016-25</izvorni_sadrzaj>
    <derivirana_varijabla naziv="DomainObject.PoslovniBrojDokumenta_1">St-5437/2016-25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KNJIGOTISAK BERČUK d.o.o.</izvorni_sadrzaj>
    <derivirana_varijabla naziv="DomainObject.Predmet.ProtustrankaIDrugi_1">KNJIGOTISAK BERČUK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KNJIGOTISAK BERČUK d.o.o., OIB 36274770483, Domobranska ulica 3, 10000 Zagreb</izvorni_sadrzaj>
    <derivirana_varijabla naziv="DomainObject.Predmet.ProtustrankaIDrugiAdressOIB_1">KNJIGOTISAK BERČUK d.o.o., OIB 36274770483, Domobranska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KNJIGOTISAK BERČUK d.o.o.</item>
      <item>Gordana Boljanović</item>
    </izvorni_sadrzaj>
    <derivirana_varijabla naziv="DomainObject.Predmet.SudioniciListNaziv_1">
      <item>FINA Regionalni centar Zagreb</item>
      <item>KNJIGOTISAK BERČUK d.o.o.</item>
      <item>Gordana Boljanović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izvorni_sadrzaj>
    <derivirana_varijabla naziv="DomainObject.Predmet.SudioniciListAdressOIB_1">
      <item>FINA Regionalni centar Zagreb, OIB 85821130368, Trg svibanjskih žrtava 1995. br. 1,10000 Zagreb</item>
      <item>KNJIGOTISAK BERČUK d.o.o., OIB 36274770483, Domobranska ulica 3,10000 Zagreb</item>
      <item>Gordana Boljanović, OIB 38906650205, Domobranska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36274770483</item>
      <item>, OIB 38906650205</item>
    </izvorni_sadrzaj>
    <derivirana_varijabla naziv="DomainObject.Predmet.SudioniciListNazivOIB_1">
      <item>, OIB 85821130368</item>
      <item>, OIB 36274770483</item>
      <item>, OIB 38906650205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siječnja 2019.</izvorni_sadrzaj>
    <derivirana_varijabla naziv="DomainObject.Predmet.DatumZadnjeOdrzaneSudskeRadnje_1">23. siječnja 2019.</derivirana_varijabla>
  </DomainObject.Predmet.DatumZadnjeOdrzaneSudskeRadnje>
  <DomainObject.PredzadnjaOdlukaIzPredmeta.DatumDonosenjaOdluke>
    <izvorni_sadrzaj>20. kolovoza 2018.</izvorni_sadrzaj>
    <derivirana_varijabla naziv="DomainObject.PredzadnjaOdlukaIzPredmeta.DatumDonosenjaOdluke_1">20. kolovoza 2018.</derivirana_varijabla>
  </DomainObject.PredzadnjaOdlukaIzPredmeta.DatumDonosenjaOdluke>
  <DomainObject.PredzadnjaOdlukaIzPredmeta.Oznaka>
    <izvorni_sadrzaj>St-5437/2016-20</izvorni_sadrzaj>
    <derivirana_varijabla naziv="DomainObject.PredzadnjaOdlukaIzPredmeta.Oznaka_1">St-5437/2016-20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1142</properties:Words>
  <properties:Characters>6483</properties:Characters>
  <properties:Lines>147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2019-01-23T09:39:00Z</dcterms:created>
  <dc:creator>Monika Grbac</dc:creator>
  <cp:lastModifiedBy>Monika Grbac</cp:lastModifiedBy>
  <cp:lastPrinted>2019-01-25T06:16:00Z</cp:lastPrinted>
  <dcterms:modified xmlns:xsi="http://www.w3.org/2001/XMLSchema-instance" xsi:type="dcterms:W3CDTF">2019-01-25T06:16:00Z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St-5437/2016-25 / Odluka - Rješenje - otvaranje stečajnog postupka (st-5437-16.docx)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