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94b5" w14:paraId="f0294b5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836BD">
        <w:t>840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638A3">
        <w:t>FUTSAL CLUB j.d.o.o. za trgovinu i usluge</w:t>
      </w:r>
      <w:r w:rsidR="007D12AA">
        <w:t xml:space="preserve">, </w:t>
      </w:r>
      <w:r w:rsidR="00B17061">
        <w:t>Zagreb</w:t>
      </w:r>
      <w:r w:rsidR="007D12AA">
        <w:t xml:space="preserve">, </w:t>
      </w:r>
      <w:r w:rsidR="003638A3">
        <w:t xml:space="preserve">Horvaćanska cesta </w:t>
      </w:r>
      <w:r w:rsidR="00B17061">
        <w:t>3</w:t>
      </w:r>
      <w:r w:rsidR="003638A3">
        <w:t>9</w:t>
      </w:r>
      <w:r w:rsidR="007D12AA">
        <w:t>, MBS: 080</w:t>
      </w:r>
      <w:r w:rsidR="00B17061">
        <w:t>9</w:t>
      </w:r>
      <w:r w:rsidR="003638A3">
        <w:t>53269</w:t>
      </w:r>
      <w:r w:rsidR="007D12AA">
        <w:t xml:space="preserve">, OIB: </w:t>
      </w:r>
      <w:r w:rsidR="003638A3">
        <w:t>46696829847</w:t>
      </w:r>
      <w:r>
        <w:t xml:space="preserve">, dana </w:t>
      </w:r>
      <w:r w:rsidR="00B17061">
        <w:t>16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638A3" w:rsidRPr="003638A3">
        <w:t>FUTSAL CLUB j.d.o.o. za trgovinu i usluge, Zagreb, Horvaćanska cesta 39, MBS: 080953269, OIB: 46696829847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7836BD">
        <w:t>Jelena Kordić</w:t>
      </w:r>
      <w:r w:rsidR="007D12AA">
        <w:t xml:space="preserve">, </w:t>
      </w:r>
      <w:r w:rsidR="007836BD">
        <w:t>Višnjevac</w:t>
      </w:r>
      <w:r w:rsidR="007D12AA">
        <w:t xml:space="preserve">, </w:t>
      </w:r>
      <w:r w:rsidR="007836BD">
        <w:t>E. Kvaternika 44A</w:t>
      </w:r>
      <w:r w:rsidR="007D12AA">
        <w:t xml:space="preserve">, OIB: </w:t>
      </w:r>
      <w:r w:rsidR="007836BD">
        <w:t>78573539971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FC0D76" w:rsidRPr="00FC0D76">
        <w:t>FUTSAL CLUB j.d.o.o. za trgovinu i usluge, Zagreb, Horvaćanska cesta 39, MBS: 080953269, OIB: 46696829847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B17061">
        <w:rPr>
          <w:bCs/>
        </w:rPr>
        <w:t>18. svib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836BD">
        <w:rPr>
          <w:bCs/>
        </w:rPr>
        <w:t>2681</w:t>
      </w:r>
      <w:r w:rsidRPr="00F877AB">
        <w:rPr>
          <w:bCs/>
        </w:rPr>
        <w:t xml:space="preserve"> od </w:t>
      </w:r>
      <w:r w:rsidR="007836BD">
        <w:rPr>
          <w:bCs/>
        </w:rPr>
        <w:t>17</w:t>
      </w:r>
      <w:r w:rsidR="00B17061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FC0D76" w:rsidRPr="00FC0D76">
        <w:t>FUTSAL CLUB j.d.o.o. za trgovinu i usluge, Zagreb, Horvaćanska cesta 39, MBS: 080953269, OIB: 46696829847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7836BD">
        <w:rPr>
          <w:bCs/>
        </w:rPr>
        <w:t>840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836B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836BD">
        <w:t>840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B17061">
        <w:t>16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B17061">
        <w:t xml:space="preserve">10/11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D3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74D34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4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FUTSAL CLUB j.d.o.o. za trgovinu i usluge</izvorni_sadrzaj>
    <derivirana_varijabla naziv="DomainObject.Predmet.ProtustrankaFormated_1">  FUTSAL CLUB j.d.o.o. za trgovinu i usluge</derivirana_varijabla>
  </DomainObject.Predmet.ProtustrankaFormated>
  <DomainObject.Predmet.ProtustrankaFormatedOIB>
    <izvorni_sadrzaj>  FUTSAL CLUB j.d.o.o. za trgovinu i usluge, OIB 46696829847</izvorni_sadrzaj>
    <derivirana_varijabla naziv="DomainObject.Predmet.ProtustrankaFormatedOIB_1">  FUTSAL CLUB j.d.o.o. za trgovinu i usluge, OIB 46696829847</derivirana_varijabla>
  </DomainObject.Predmet.ProtustrankaFormatedOIB>
  <DomainObject.Predmet.ProtustrankaFormatedWithAdress>
    <izvorni_sadrzaj> FUTSAL CLUB j.d.o.o. za trgovinu i usluge, Horvaćanska cesta 39, 10000 Zagreb</izvorni_sadrzaj>
    <derivirana_varijabla naziv="DomainObject.Predmet.ProtustrankaFormatedWithAdress_1"> FUTSAL CLUB j.d.o.o. za trgovinu i usluge, Horvaćanska cesta 39, 10000 Zagreb</derivirana_varijabla>
  </DomainObject.Predmet.ProtustrankaFormatedWithAdress>
  <DomainObject.Predmet.ProtustrankaFormatedWithAdressOIB>
    <izvorni_sadrzaj> FUTSAL CLUB j.d.o.o. za trgovinu i usluge, OIB 46696829847, Horvaćanska cesta 39, 10000 Zagreb</izvorni_sadrzaj>
    <derivirana_varijabla naziv="DomainObject.Predmet.ProtustrankaFormatedWithAdressOIB_1"> FUTSAL CLUB j.d.o.o. za trgovinu i usluge, OIB 46696829847, Horvaćanska cesta 39, 10000 Zagreb</derivirana_varijabla>
  </DomainObject.Predmet.ProtustrankaFormatedWithAdressOIB>
  <DomainObject.Predmet.ProtustrankaWithAdress>
    <izvorni_sadrzaj>FUTSAL CLUB j.d.o.o. za trgovinu i usluge Horvaćanska cesta 39, 10000 Zagreb</izvorni_sadrzaj>
    <derivirana_varijabla naziv="DomainObject.Predmet.ProtustrankaWithAdress_1">FUTSAL CLUB j.d.o.o. za trgovinu i usluge Horvaćanska cesta 39, 10000 Zagreb</derivirana_varijabla>
  </DomainObject.Predmet.ProtustrankaWithAdress>
  <DomainObject.Predmet.ProtustrankaWithAdressOIB>
    <izvorni_sadrzaj>FUTSAL CLUB j.d.o.o. za trgovinu i usluge, OIB 46696829847, Horvaćanska cesta 39, 10000 Zagreb</izvorni_sadrzaj>
    <derivirana_varijabla naziv="DomainObject.Predmet.ProtustrankaWithAdressOIB_1">FUTSAL CLUB j.d.o.o. za trgovinu i usluge, OIB 46696829847, Horvaćanska cesta 39, 10000 Zagreb</derivirana_varijabla>
  </DomainObject.Predmet.ProtustrankaWithAdressOIB>
  <DomainObject.Predmet.ProtustrankaNazivFormated>
    <izvorni_sadrzaj>FUTSAL CLUB j.d.o.o. za trgovinu i usluge</izvorni_sadrzaj>
    <derivirana_varijabla naziv="DomainObject.Predmet.ProtustrankaNazivFormated_1">FUTSAL CLUB j.d.o.o. za trgovinu i usluge</derivirana_varijabla>
  </DomainObject.Predmet.ProtustrankaNazivFormated>
  <DomainObject.Predmet.ProtustrankaNazivFormatedOIB>
    <izvorni_sadrzaj>FUTSAL CLUB j.d.o.o. za trgovinu i usluge, OIB 46696829847</izvorni_sadrzaj>
    <derivirana_varijabla naziv="DomainObject.Predmet.ProtustrankaNazivFormatedOIB_1">FUTSAL CLUB j.d.o.o. za trgovinu i usluge, OIB 46696829847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CLUB j.d.o.o. za trgovinu i usluge</item>
    </izvorni_sadrzaj>
    <derivirana_varijabla naziv="DomainObject.Predmet.ProtuStrankaListFormated_1">
      <item>FUTSAL CLUB j.d.o.o. za trgovinu i usluge</item>
    </derivirana_varijabla>
  </DomainObject.Predmet.ProtuStrankaListFormated>
  <DomainObject.Predmet.ProtuStrankaListFormatedOIB>
    <izvorni_sadrzaj>
      <item>FUTSAL CLUB j.d.o.o. za trgovinu i usluge, OIB 46696829847</item>
    </izvorni_sadrzaj>
    <derivirana_varijabla naziv="DomainObject.Predmet.ProtuStrankaListFormatedOIB_1">
      <item>FUTSAL CLUB j.d.o.o. za trgovinu i usluge, OIB 46696829847</item>
    </derivirana_varijabla>
  </DomainObject.Predmet.ProtuStrankaListFormatedOIB>
  <DomainObject.Predmet.ProtuStrankaListFormatedWithAdress>
    <izvorni_sadrzaj>
      <item>FUTSAL CLUB j.d.o.o. za trgovinu i usluge, Horvaćanska cesta 39, 10000 Zagreb</item>
    </izvorni_sadrzaj>
    <derivirana_varijabla naziv="DomainObject.Predmet.ProtuStrankaListFormatedWithAdress_1">
      <item>FUTSAL CLUB j.d.o.o. za trgovinu i usluge, Horvaćanska cesta 39, 10000 Zagreb</item>
    </derivirana_varijabla>
  </DomainObject.Predmet.ProtuStrankaListFormatedWithAdress>
  <DomainObject.Predmet.ProtuStrankaListFormatedWithAdressOIB>
    <izvorni_sadrzaj>
      <item>FUTSAL CLUB j.d.o.o. za trgovinu i usluge, OIB 46696829847, Horvaćanska cesta 39, 10000 Zagreb</item>
    </izvorni_sadrzaj>
    <derivirana_varijabla naziv="DomainObject.Predmet.ProtuStrankaListFormatedWithAdressOIB_1">
      <item>FUTSAL CLUB j.d.o.o. za trgovinu i usluge, OIB 46696829847, Horvaćanska cesta 39, 10000 Zagreb</item>
    </derivirana_varijabla>
  </DomainObject.Predmet.ProtuStrankaListFormatedWithAdressOIB>
  <DomainObject.Predmet.ProtuStrankaListNazivFormated>
    <izvorni_sadrzaj>
      <item>FUTSAL CLUB j.d.o.o. za trgovinu i usluge</item>
    </izvorni_sadrzaj>
    <derivirana_varijabla naziv="DomainObject.Predmet.ProtuStrankaListNazivFormated_1">
      <item>FUTSAL CLUB j.d.o.o. za trgovinu i usluge</item>
    </derivirana_varijabla>
  </DomainObject.Predmet.ProtuStrankaListNazivFormated>
  <DomainObject.Predmet.ProtuStrankaListNazivFormatedOIB>
    <izvorni_sadrzaj>
      <item>FUTSAL CLUB j.d.o.o. za trgovinu i usluge, OIB 46696829847</item>
    </izvorni_sadrzaj>
    <derivirana_varijabla naziv="DomainObject.Predmet.ProtuStrankaListNazivFormatedOIB_1">
      <item>FUTSAL CLUB j.d.o.o. za trgovinu i usluge, OIB 46696829847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CLUB j.d.o.o. za trgovinu i usluge</izvorni_sadrzaj>
    <derivirana_varijabla naziv="DomainObject.Predmet.ProtustrankaIDrugi_1">FUTSAL CLUB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FUTSAL CLUB j.d.o.o. za trgovinu i usluge, OIB 46696829847, Horvaćanska cesta 39, 10000 Zagreb</izvorni_sadrzaj>
    <derivirana_varijabla naziv="DomainObject.Predmet.ProtustrankaIDrugiAdressOIB_1">FUTSAL CLUB j.d.o.o. za trgovinu i usluge, OIB 46696829847, Horvaćanska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FUTSAL CLUB j.d.o.o. za trgovinu i usluge</item>
      <item>FINA Regionalni centar Zagreb</item>
    </izvorni_sadrzaj>
    <derivirana_varijabla naziv="DomainObject.Predmet.SudioniciListNaziv_1">
      <item>FUTSAL CLUB j.d.o.o. za trgovinu i usluge</item>
      <item>FINA Regionalni centar Zagreb</item>
    </derivirana_varijabla>
  </DomainObject.Predmet.SudioniciListNaziv>
  <DomainObject.Predmet.SudioniciListAdressOIB>
    <izvorni_sadrzaj>
      <item>FUTSAL CLUB j.d.o.o. za trgovinu i usluge, OIB 46696829847, Horvaćanska cesta 39,10000 Zagreb</item>
      <item>FINA Regionalni centar Zagreb, OIB 85821130368, Trg svibanjskih žrtava 1995. br. 1,10000 Zagreb</item>
    </izvorni_sadrzaj>
    <derivirana_varijabla naziv="DomainObject.Predmet.SudioniciListAdressOIB_1">
      <item>FUTSAL CLUB j.d.o.o. za trgovinu i usluge, OIB 46696829847, Horvaćanska cesta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46696829847</item>
      <item>, OIB 85821130368</item>
    </izvorni_sadrzaj>
    <derivirana_varijabla naziv="DomainObject.Predmet.SudioniciListNazivOIB_1">
      <item>, OIB 46696829847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7DD912-1329-4F92-BF16-9EEF8F68E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3159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2017-10-13T06:15:00Z</dcterms:created>
  <dc:creator>Korisnik</dc:creator>
  <cp:lastModifiedBy>Žana Bem</cp:lastModifiedBy>
  <cp:lastPrinted>2017-10-13T06:13:00Z</cp:lastPrinted>
  <dcterms:modified xmlns:xsi="http://www.w3.org/2001/XMLSchema-instance" xsi:type="dcterms:W3CDTF">2017-10-16T07:03:00Z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