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df2b" w14:paraId="2fbdf2b" w:rsidRDefault="00AE649C" w:rsidP="00DE13DB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DE13DB" w:rsidP="00DE13D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DE13DB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0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DE13DB" w:rsidP="00DE13DB" w:rsidR="00DE13DB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 xml:space="preserve">         Poslovni broj: 4 St-55/16-13</w:t>
      </w:r>
    </w:p>
    <w:p w:rsidRDefault="00DE13DB" w:rsidP="00DE13DB" w:rsidR="00DE13DB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9" id="9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8" id="8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DE13DB" w:rsidP="00DE13DB" w:rsidR="00DE13DB">
      <w:pPr>
        <w:spacing w:after="0"/>
        <w:rPr>
          <w:rFonts w:cs="Times New Roman"/>
        </w:rPr>
      </w:pPr>
    </w:p>
    <w:p w:rsidRDefault="00DE13DB" w:rsidP="00DE13DB" w:rsidR="00DE13DB">
      <w:pPr>
        <w:spacing w:after="0"/>
        <w:ind w:firstLine="720"/>
        <w:rPr>
          <w:rFonts w:cs="Times New Roman"/>
          <w:b/>
        </w:rPr>
      </w:pPr>
    </w:p>
    <w:p w:rsidRDefault="00DE13DB" w:rsidP="00DE13DB" w:rsidR="00DE13DB">
      <w:pPr>
        <w:spacing w:after="0"/>
        <w:ind w:firstLine="720"/>
        <w:rPr>
          <w:rFonts w:cs="Times New Roman"/>
          <w:b/>
        </w:rPr>
      </w:pPr>
    </w:p>
    <w:p w:rsidRDefault="00DE13DB" w:rsidP="00DE13DB" w:rsidR="00DE13DB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DE13DB" w:rsidP="00DE13DB" w:rsidR="00DE13DB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DE13DB" w:rsidP="00DE13DB" w:rsidR="00DE13D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DE13DB" w:rsidP="00DE13DB" w:rsidR="00DE13DB">
      <w:pPr>
        <w:spacing w:after="0"/>
        <w:jc w:val="both"/>
        <w:rPr>
          <w:rFonts w:cs="Times New Roman"/>
          <w:lang w:val="pt-BR"/>
        </w:rPr>
      </w:pPr>
    </w:p>
    <w:p w:rsidRDefault="00DE13DB" w:rsidP="00DE13DB" w:rsidR="00DE13D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DE13DB" w:rsidP="00DE13DB" w:rsidR="00DE13D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DE13DB" w:rsidP="00DE13DB" w:rsidR="00DE13DB">
      <w:pPr>
        <w:spacing w:after="0"/>
        <w:jc w:val="both"/>
        <w:rPr>
          <w:rFonts w:cs="Times New Roman"/>
        </w:rPr>
      </w:pPr>
    </w:p>
    <w:p w:rsidRDefault="00DE13DB" w:rsidP="00DE13DB" w:rsidR="00DE13DB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DE13DB" w:rsidP="00DE13DB" w:rsidR="00DE13DB">
      <w:pPr>
        <w:spacing w:after="0"/>
        <w:jc w:val="center"/>
        <w:rPr>
          <w:rFonts w:cs="Times New Roman"/>
        </w:rPr>
      </w:pPr>
    </w:p>
    <w:p w:rsidRDefault="00DE13DB" w:rsidP="00DE13DB" w:rsidR="00DE13DB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kao stečajnom sucu, u stečajnom predmetu povodom prijedloga podnositelja Financijske agencije,  Regionalni centar Zagreb, Podružnica Varaždin, Augusta Cesarca 2, Varaždin, zastupanog po Županijskom državnom odvjetništvu u Varaždinu, za pokretanje stečajnog postupka protiv dužnika AKRO-VISINSKI RADOVI d.o.o., Varaždin </w:t>
      </w:r>
      <w:proofErr w:type="spellStart"/>
      <w:r>
        <w:rPr>
          <w:rFonts w:cs="Times New Roman"/>
        </w:rPr>
        <w:t>Breg</w:t>
      </w:r>
      <w:proofErr w:type="spellEnd"/>
      <w:r>
        <w:rPr>
          <w:rFonts w:cs="Times New Roman"/>
        </w:rPr>
        <w:t>, mali Vrh 183, Turčin, OIB: 67539151613, za otvaranjem stečajnog postupka, dana 29. ožujka 2016.</w:t>
      </w:r>
    </w:p>
    <w:p w:rsidRDefault="00DE13DB" w:rsidP="00DE13DB" w:rsidR="00DE13DB">
      <w:pPr>
        <w:spacing w:after="0"/>
        <w:ind w:firstLine="720"/>
        <w:jc w:val="both"/>
        <w:rPr>
          <w:rFonts w:cs="Times New Roman"/>
        </w:rPr>
      </w:pPr>
    </w:p>
    <w:p w:rsidRDefault="00DE13DB" w:rsidP="00DE13DB" w:rsidR="00DE13DB">
      <w:pPr>
        <w:tabs>
          <w:tab w:pos="516" w:val="left"/>
        </w:tabs>
        <w:spacing w:after="0"/>
        <w:rPr>
          <w:rFonts w:cs="Times New Roman"/>
        </w:rPr>
      </w:pPr>
    </w:p>
    <w:p w:rsidRDefault="00DE13DB" w:rsidP="00DE13DB" w:rsidR="00DE13DB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 j e š i o    j e</w:t>
      </w:r>
    </w:p>
    <w:p w:rsidRDefault="00DE13DB" w:rsidP="00DE13DB" w:rsidR="00DE13DB">
      <w:pPr>
        <w:spacing w:after="0"/>
        <w:jc w:val="center"/>
        <w:rPr>
          <w:rFonts w:cs="Times New Roman"/>
          <w:b/>
        </w:rPr>
      </w:pPr>
    </w:p>
    <w:p w:rsidRDefault="00DE13DB" w:rsidP="00DE13DB" w:rsidR="00DE13DB">
      <w:pPr>
        <w:spacing w:after="0"/>
        <w:jc w:val="both"/>
        <w:rPr>
          <w:rFonts w:cs="Times New Roman"/>
        </w:rPr>
      </w:pPr>
    </w:p>
    <w:p w:rsidRDefault="00DE13DB" w:rsidP="00DE13DB" w:rsidR="00DE13D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1. Pozivaju se osobe koje imaju pravni interes za provedbom stečajnog postupka nad dužnikom AKRO-VISINSKI RADOVI d.o.o., Varaždin </w:t>
      </w:r>
      <w:proofErr w:type="spellStart"/>
      <w:r>
        <w:rPr>
          <w:rFonts w:cs="Times New Roman"/>
        </w:rPr>
        <w:t>Breg</w:t>
      </w:r>
      <w:proofErr w:type="spellEnd"/>
      <w:r>
        <w:rPr>
          <w:rFonts w:cs="Times New Roman"/>
        </w:rPr>
        <w:t>, mali Vrh 183, Turčin, OIB: 67539151613, da u roku od 15 dana od dana objave oglasa na mrežnoj stranici e-Oglasna ploča suda na žiro-račun ovog suda otvoren kod Hrvatske poštanske banke broj: HR6223900011300002746, p</w:t>
      </w:r>
      <w:r>
        <w:rPr>
          <w:rStyle w:val="Naglaeno"/>
          <w:b w:val="false"/>
          <w:color w:val="000000"/>
        </w:rPr>
        <w:t>oziv na broj odobrenja</w:t>
      </w:r>
      <w:r>
        <w:rPr>
          <w:rStyle w:val="Naglaeno"/>
          <w:color w:val="000000"/>
        </w:rPr>
        <w:t>:</w:t>
      </w:r>
      <w:r>
        <w:rPr>
          <w:rFonts w:cs="Times New Roman"/>
          <w:color w:val="000000"/>
        </w:rPr>
        <w:t>  64 5045-3574</w:t>
      </w:r>
      <w:r>
        <w:rPr>
          <w:rFonts w:cs="Times New Roman"/>
        </w:rPr>
        <w:t>-2205516, iznos od 5.000,00 kn na ime predujmljivanja troškova prethodnog i otvorenog stečajnog postupka.</w:t>
      </w:r>
    </w:p>
    <w:p w:rsidRDefault="00DE13DB" w:rsidP="00DE13DB" w:rsidR="00DE13DB">
      <w:pPr>
        <w:spacing w:after="0"/>
        <w:jc w:val="both"/>
        <w:rPr>
          <w:rFonts w:cs="Times New Roman"/>
        </w:rPr>
      </w:pPr>
    </w:p>
    <w:p w:rsidRDefault="00DE13DB" w:rsidP="00DE13DB" w:rsidR="00DE13DB">
      <w:pPr>
        <w:spacing w:after="0"/>
        <w:ind w:firstLine="708"/>
        <w:jc w:val="both"/>
        <w:rPr>
          <w:rFonts w:hAnsiTheme="minorHAnsi" w:asciiTheme="minorHAnsi"/>
          <w:sz w:val="22"/>
          <w:szCs w:val="22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DE13DB" w:rsidP="00DE13DB" w:rsidR="00DE13D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29. ožujka 2016.</w:t>
      </w:r>
    </w:p>
    <w:p w:rsidRDefault="00DE13DB" w:rsidP="00DE13DB" w:rsidR="00DE13DB">
      <w:pPr>
        <w:spacing w:after="0"/>
        <w:jc w:val="center"/>
        <w:rPr>
          <w:rFonts w:cs="Times New Roman"/>
        </w:rPr>
      </w:pPr>
    </w:p>
    <w:p w:rsidRDefault="00DE13DB" w:rsidP="00DE13DB" w:rsidR="00DE13D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DE13DB" w:rsidP="00DE13DB" w:rsidR="00DE13DB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DE13DB" w:rsidP="00DE13DB" w:rsidR="00DE13D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DE13DB" w:rsidP="00DE13DB" w:rsidR="00DE13D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DE13DB" w:rsidP="00DE13DB" w:rsidR="00DE13DB">
      <w:pPr>
        <w:spacing w:after="0"/>
        <w:rPr>
          <w:rFonts w:hAnsiTheme="minorHAnsi" w:asciiTheme="minorHAnsi"/>
          <w:sz w:val="22"/>
          <w:szCs w:val="22"/>
        </w:rPr>
      </w:pPr>
    </w:p>
    <w:p w:rsidRDefault="00CB0EA4" w:rsidP="00DE13DB" w:rsidR="00CB0EA4">
      <w:pPr>
        <w:pStyle w:val="Naslovdokumenta"/>
        <w:spacing w:after="0"/>
      </w:pPr>
    </w:p>
    <w:p w:rsidRDefault="0071688E" w:rsidP="00DE13DB" w:rsidR="0071688E">
      <w:pPr>
        <w:pStyle w:val="Poetniodjeljak"/>
        <w:spacing w:after="0"/>
      </w:pPr>
    </w:p>
    <w:p w:rsidRDefault="00A21F0D" w:rsidP="00DE13DB" w:rsidR="00A21F0D">
      <w:pPr>
        <w:pStyle w:val="NormaleSPIS"/>
        <w:spacing w:after="0"/>
        <w:rPr>
          <w:noProof/>
        </w:rPr>
      </w:pPr>
    </w:p>
    <w:p w:rsidRDefault="00DA0242" w:rsidP="00DE13DB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3DB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25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587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vjerovnicima za uplatom 5.000,00</izvorni_sadrzaj>
    <derivirana_varijabla naziv="DomainObject.Primjedba_1">-poziv vjerovnicima za uplatom 5.000,00</derivirana_varijabla>
  </DomainObject.Primjedba>
  <DomainObject.Oznaka>
    <izvorni_sadrzaj>St-55/2016-13</izvorni_sadrzaj>
    <derivirana_varijabla naziv="DomainObject.Oznaka_1">St-55/2016-13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St-55/2016</izvorni_sadrzaj>
    <derivirana_varijabla naziv="DomainObject.Predmet.OznakaBroj_1">St-55/2016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AKRO-VISINSKI RADOVI društvo s ograničenom odgovornošću za građevinarstvo, trgovinu i usluge zastupanog po punomoćniku Robert Okreša</izvorni_sadrzaj>
    <derivirana_varijabla naziv="DomainObject.Predmet.ProtustrankaFormated_1">  AKRO-VISINSKI RADOVI društvo s ograničenom odgovornošću za građevinarstvo, trgovinu i usluge zastupanog po punomoćniku Robert Okreša</derivirana_varijabla>
  </DomainObject.Predmet.ProtustrankaFormated>
  <DomainObject.Predmet.ProtustrankaFormatedOIB>
    <izvorni_sadrzaj>  AKRO-VISINSKI RADOVI društvo s ograničenom odgovornošću za građevinarstvo, trgovinu i usluge, OIB 67539151613 zastupanog po punomoćniku Robert Okreša</izvorni_sadrzaj>
    <derivirana_varijabla naziv="DomainObject.Predmet.ProtustrankaFormatedOIB_1">  AKRO-VISINSKI RADOVI društvo s ograničenom odgovornošću za građevinarstvo, trgovinu i usluge, OIB 67539151613 zastupanog po punomoćniku Robert Okreša</derivirana_varijabla>
  </DomainObject.Predmet.ProtustrankaFormatedOIB>
  <DomainObject.Predmet.ProtustrankaFormatedWithAdress>
    <izvorni_sadrzaj> AKRO-VISINSKI RADOVI društvo s ograničenom odgovornošću za građevinarstvo, trgovinu i usluge, Mali Vrh 183, 42204 Varaždin Breg zastupanog po punomoćniku Robert Okreša</izvorni_sadrzaj>
    <derivirana_varijabla naziv="DomainObject.Predmet.ProtustrankaFormatedWithAdress_1"> AKRO-VISINSKI RADOVI društvo s ograničenom odgovornošću za građevinarstvo, trgovinu i usluge, Mali Vrh 183, 42204 Varaždin Breg zastupanog po punomoćniku Robert Okreša</derivirana_varijabla>
  </DomainObject.Predmet.ProtustrankaFormatedWithAdress>
  <DomainObject.Predmet.ProtustrankaFormatedWithAdressOIB>
    <izvorni_sadrzaj> AKRO-VISINSKI RADOVI društvo s ograničenom odgovornošću za građevinarstvo, trgovinu i usluge, OIB 67539151613, Mali Vrh 183, 42204 Varaždin Breg zastupanog po punomoćniku Robert Okreša</izvorni_sadrzaj>
    <derivirana_varijabla naziv="DomainObject.Predmet.ProtustrankaFormatedWithAdressOIB_1"> AKRO-VISINSKI RADOVI društvo s ograničenom odgovornošću za građevinarstvo, trgovinu i usluge, OIB 67539151613, Mali Vrh 183, 42204 Varaždin Breg zastupanog po punomoćniku Robert Okreša</derivirana_varijabla>
  </DomainObject.Predmet.ProtustrankaFormatedWithAdressOIB>
  <DomainObject.Predmet.ProtustrankaWithAdress>
    <izvorni_sadrzaj>AKRO-VISINSKI RADOVI društvo s ograničenom odgovornošću za građevinarstvo, trgovinu i usluge Mali Vrh 183, 42204 Varaždin Breg</izvorni_sadrzaj>
    <derivirana_varijabla naziv="DomainObject.Predmet.ProtustrankaWithAdress_1">AKRO-VISINSKI RADOVI društvo s ograničenom odgovornošću za građevinarstvo, trgovinu i usluge Mali Vrh 183, 42204 Varaždin Breg</derivirana_varijabla>
  </DomainObject.Predmet.ProtustrankaWithAdress>
  <DomainObject.Predmet.ProtustrankaWithAdressOIB>
    <izvorni_sadrzaj>AKRO-VISINSKI RADOVI društvo s ograničenom odgovornošću za građevinarstvo, trgovinu i usluge, OIB 67539151613, Mali Vrh 183, 42204 Varaždin Breg</izvorni_sadrzaj>
    <derivirana_varijabla naziv="DomainObject.Predmet.ProtustrankaWithAdressOIB_1">AKRO-VISINSKI RADOVI društvo s ograničenom odgovornošću za građevinarstvo, trgovinu i usluge, OIB 67539151613, Mali Vrh 183, 42204 Varaždin Breg</derivirana_varijabla>
  </DomainObject.Predmet.ProtustrankaWithAdressOIB>
  <DomainObject.Predmet.ProtustrankaNazivFormated>
    <izvorni_sadrzaj>AKRO-VISINSKI RADOVI društvo s ograničenom odgovornošću za građevinarstvo, trgovinu i usluge</izvorni_sadrzaj>
    <derivirana_varijabla naziv="DomainObject.Predmet.ProtustrankaNazivFormated_1">AKRO-VISINSKI RADOVI društvo s ograničenom odgovornošću za građevinarstvo, trgovinu i usluge</derivirana_varijabla>
  </DomainObject.Predmet.ProtustrankaNazivFormated>
  <DomainObject.Predmet.ProtustrankaNazivFormatedOIB>
    <izvorni_sadrzaj>AKRO-VISINSKI RADOVI društvo s ograničenom odgovornošću za građevinarstvo, trgovinu i usluge, OIB 67539151613</izvorni_sadrzaj>
    <derivirana_varijabla naziv="DomainObject.Predmet.ProtustrankaNazivFormatedOIB_1">AKRO-VISINSKI RADOVI društvo s ograničenom odgovornošću za građevinarstvo, trgovinu i usluge, OIB 67539151613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63668.97</izvorni_sadrzaj>
    <derivirana_varijabla naziv="DomainObject.Predmet.TrenutnaVrijednost_1">63668.97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AKRO-VISINSKI RADOVI društvo s ograničenom odgovornošću za građevinarstvo, trgovinu i usluge zastupanog po punomoćniku Robert Okreša</item>
    </izvorni_sadrzaj>
    <derivirana_varijabla naziv="DomainObject.Predmet.ProtuStrankaListFormated_1">
      <item>AKRO-VISINSKI RADOVI društvo s ograničenom odgovornošću za građevinarstvo, trgovinu i usluge zastupanog po punomoćniku Robert Okreša</item>
    </derivirana_varijabla>
  </DomainObject.Predmet.ProtuStrankaListFormated>
  <DomainObject.Predmet.ProtuStrankaListFormatedOIB>
    <izvorni_sadrzaj>
      <item>AKRO-VISINSKI RADOVI društvo s ograničenom odgovornošću za građevinarstvo, trgovinu i usluge, OIB 67539151613 zastupanog po punomoćniku Robert Okreša</item>
    </izvorni_sadrzaj>
    <derivirana_varijabla naziv="DomainObject.Predmet.ProtuStrankaListFormatedOIB_1">
      <item>AKRO-VISINSKI RADOVI društvo s ograničenom odgovornošću za građevinarstvo, trgovinu i usluge, OIB 67539151613 zastupanog po punomoćniku Robert Okreša</item>
    </derivirana_varijabla>
  </DomainObject.Predmet.ProtuStrankaListFormatedOIB>
  <DomainObject.Predmet.ProtuStrankaListFormatedWithAdress>
    <izvorni_sadrzaj>
      <item>AKRO-VISINSKI RADOVI društvo s ograničenom odgovornošću za građevinarstvo, trgovinu i usluge, Mali Vrh 183, 42204 Varaždin Breg zastupanog po punomoćniku Robert Okreša</item>
    </izvorni_sadrzaj>
    <derivirana_varijabla naziv="DomainObject.Predmet.ProtuStrankaListFormatedWithAdress_1">
      <item>AKRO-VISINSKI RADOVI društvo s ograničenom odgovornošću za građevinarstvo, trgovinu i usluge, Mali Vrh 183, 42204 Varaždin Breg zastupanog po punomoćniku Robert Okreša</item>
    </derivirana_varijabla>
  </DomainObject.Predmet.ProtuStrankaListFormatedWithAdress>
  <DomainObject.Predmet.ProtuStrankaListFormatedWithAdressOIB>
    <izvorni_sadrzaj>
      <item>AKRO-VISINSKI RADOVI društvo s ograničenom odgovornošću za građevinarstvo, trgovinu i usluge, OIB 67539151613, Mali Vrh 183, 42204 Varaždin Breg zastupanog po punomoćniku Robert Okreša</item>
    </izvorni_sadrzaj>
    <derivirana_varijabla naziv="DomainObject.Predmet.ProtuStrankaListFormatedWithAdressOIB_1">
      <item>AKRO-VISINSKI RADOVI društvo s ograničenom odgovornošću za građevinarstvo, trgovinu i usluge, OIB 67539151613, Mali Vrh 183, 42204 Varaždin Breg zastupanog po punomoćniku Robert Okreša</item>
    </derivirana_varijabla>
  </DomainObject.Predmet.ProtuStrankaListFormatedWithAdressOIB>
  <DomainObject.Predmet.ProtuStrankaListNazivFormated>
    <izvorni_sadrzaj>
      <item>AKRO-VISINSKI RADOVI društvo s ograničenom odgovornošću za građevinarstvo, trgovinu i usluge</item>
    </izvorni_sadrzaj>
    <derivirana_varijabla naziv="DomainObject.Predmet.ProtuStrankaListNazivFormated_1">
      <item>AKRO-VISINSKI RADOVI društvo s ograničenom odgovornošću za građevinarstvo, trgovinu i usluge</item>
    </derivirana_varijabla>
  </DomainObject.Predmet.ProtuStrankaListNazivFormated>
  <DomainObject.Predmet.ProtuStrankaListNazivFormatedOIB>
    <izvorni_sadrzaj>
      <item>AKRO-VISINSKI RADOVI društvo s ograničenom odgovornošću za građevinarstvo, trgovinu i usluge, OIB 67539151613</item>
    </izvorni_sadrzaj>
    <derivirana_varijabla naziv="DomainObject.Predmet.ProtuStrankaListNazivFormatedOIB_1">
      <item>AKRO-VISINSKI RADOVI društvo s ograničenom odgovornošću za građevinarstvo, trgovinu i usluge, OIB 67539151613</item>
    </derivirana_varijabla>
  </DomainObject.Predmet.ProtuStrankaListNazivFormatedOIB>
  <DomainObject.Predmet.OstaliListFormated>
    <izvorni_sadrzaj>
      <item>Sudski registar</item>
      <item>Robert Okreša punomoćnik sudionika u postupku AKRO-VISINSKI RADOVI društvo s ograničenom odgovornošću za građevinarstvo, trgovinu i usluge</item>
      <item>Erste &amp; Steiermarkische bank d.d.</item>
      <item>ŽDO Varaždin, Građansko upravni odjel</item>
    </izvorni_sadrzaj>
    <derivirana_varijabla naziv="DomainObject.Predmet.OstaliListFormated_1">
      <item>Sudski registar</item>
      <item>Robert Okreša punomoćnik sudionika u postupku AKRO-VISINSKI RADOVI društvo s ograničenom odgovornošću za građevinarstvo, trgovinu i usluge</item>
      <item>Erste &amp; Steiermarkische bank d.d.</item>
      <item>ŽDO Varaždin, Građansko upravni odjel</item>
    </derivirana_varijabla>
  </DomainObject.Predmet.OstaliListFormated>
  <DomainObject.Predmet.OstaliListFormatedOIB>
    <izvorni_sadrzaj>
      <item>Sudski registar</item>
      <item>Robert Okreša, OIB 87181294124 punomoćnik sudionika u postupku AKRO-VISINSKI RADOVI društvo s ograničenom odgovornošću za građevinarstvo, trgovinu i usluge</item>
      <item>Erste &amp; Steiermarkische bank d.d.</item>
      <item>ŽDO Varaždin, Građansko upravni odjel</item>
    </izvorni_sadrzaj>
    <derivirana_varijabla naziv="DomainObject.Predmet.OstaliListFormatedOIB_1">
      <item>Sudski registar</item>
      <item>Robert Okreša, OIB 87181294124 punomoćnik sudionika u postupku AKRO-VISINSKI RADOVI društvo s ograničenom odgovornošću za građevinarstvo, trgovinu i usluge</item>
      <item>Erste &amp; Steiermarkische bank d.d.</item>
      <item>ŽDO Varaždin, Građansko upravni odjel</item>
    </derivirana_varijabla>
  </DomainObject.Predmet.OstaliListFormatedOIB>
  <DomainObject.Predmet.OstaliListFormatedWithAdress>
    <izvorni_sadrzaj>
      <item>Sudski registar</item>
      <item>Robert Okreša, Mali Vrh 183, 42204 Varaždin Breg punomoćnik sudionika u postupku AKRO-VISINSKI RADOVI društvo s ograničenom odgovornošću za građevinarstvo, trgovinu i usluge</item>
      <item>Erste &amp; Steiermarkische bank d.d., Jadranski trg 3a, 51000 Rijeka</item>
      <item>ŽDO Varaždin, Građansko upravni odjel</item>
    </izvorni_sadrzaj>
    <derivirana_varijabla naziv="DomainObject.Predmet.OstaliListFormatedWithAdress_1">
      <item>Sudski registar</item>
      <item>Robert Okreša, Mali Vrh 183, 42204 Varaždin Breg punomoćnik sudionika u postupku AKRO-VISINSKI RADOVI društvo s ograničenom odgovornošću za građevinarstvo, trgovinu i usluge</item>
      <item>Erste &amp; Steiermarkische bank d.d., Jadranski trg 3a, 51000 Rijeka</item>
      <item>ŽDO Varaždin, Građansko upravni odjel</item>
    </derivirana_varijabla>
  </DomainObject.Predmet.OstaliListFormatedWithAdress>
  <DomainObject.Predmet.OstaliListFormatedWithAdressOIB>
    <izvorni_sadrzaj>
      <item>Sudski registar</item>
      <item>Robert Okreša, OIB 87181294124, Mali Vrh 183, 42204 Varaždin Breg punomoćnik sudionika u postupku AKRO-VISINSKI RADOVI društvo s ograničenom odgovornošću za građevinarstvo, trgovinu i usluge</item>
      <item>Erste &amp; Steiermarkische bank d.d., Jadranski trg 3a, 51000 Rijeka</item>
      <item>ŽDO Varaždin, Građansko upravni odjel</item>
    </izvorni_sadrzaj>
    <derivirana_varijabla naziv="DomainObject.Predmet.OstaliListFormatedWithAdressOIB_1">
      <item>Sudski registar</item>
      <item>Robert Okreša, OIB 87181294124, Mali Vrh 183, 42204 Varaždin Breg punomoćnik sudionika u postupku AKRO-VISINSKI RADOVI društvo s ograničenom odgovornošću za građevinarstvo, trgovinu i usluge</item>
      <item>Erste &amp; Steiermarkische bank d.d., Jadranski trg 3a, 51000 Rijeka</item>
      <item>ŽDO Varaždin, Građansko upravni odjel</item>
    </derivirana_varijabla>
  </DomainObject.Predmet.OstaliListFormatedWithAdressOIB>
  <DomainObject.Predmet.OstaliListNazivFormated>
    <izvorni_sadrzaj>
      <item>Sudski registar</item>
      <item>Robert Okreša</item>
      <item>Erste &amp; Steiermarkische bank d.d.</item>
      <item>ŽDO Varaždin, Građansko upravni odjel</item>
    </izvorni_sadrzaj>
    <derivirana_varijabla naziv="DomainObject.Predmet.OstaliListNazivFormated_1">
      <item>Sudski registar</item>
      <item>Robert Okreša</item>
      <item>Erste &amp; Steiermarkische bank d.d.</item>
      <item>ŽDO Varaždin, Građansko upravni odjel</item>
    </derivirana_varijabla>
  </DomainObject.Predmet.OstaliListNazivFormated>
  <DomainObject.Predmet.OstaliListNazivFormatedOIB>
    <izvorni_sadrzaj>
      <item>Sudski registar</item>
      <item>Robert Okreša, OIB 87181294124</item>
      <item>Erste &amp; Steiermarkische bank d.d.</item>
      <item>ŽDO Varaždin, Građansko upravni odjel</item>
    </izvorni_sadrzaj>
    <derivirana_varijabla naziv="DomainObject.Predmet.OstaliListNazivFormatedOIB_1">
      <item>Sudski registar</item>
      <item>Robert Okreša, OIB 87181294124</item>
      <item>Erste &amp; Steiermarkische bank d.d.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St-55/2016-13</izvorni_sadrzaj>
    <derivirana_varijabla naziv="DomainObject.PoslovniBrojDokumenta_1">St-55/2016-13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AKRO-VISINSKI RADOVI društvo s ograničenom odgovornošću za građevinarstvo, trgovinu i usluge</izvorni_sadrzaj>
    <derivirana_varijabla naziv="DomainObject.Predmet.ProtustrankaIDrugi_1">AKRO-VISINSKI RADOVI društvo s ograničenom odgovornošću za građevinarstvo,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AKRO-VISINSKI RADOVI društvo s ograničenom odgovornošću za građevinarstvo, trgovinu i usluge, OIB 67539151613, Mali Vrh 183, 42204 Varaždin Breg</izvorni_sadrzaj>
    <derivirana_varijabla naziv="DomainObject.Predmet.ProtustrankaIDrugiAdressOIB_1">AKRO-VISINSKI RADOVI društvo s ograničenom odgovornošću za građevinarstvo, trgovinu i usluge, OIB 67539151613, Mali Vrh 183, 42204 Varaždin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AKRO-VISINSKI RADOVI društvo s ograničenom odgovornošću za građevinarstvo, trgovinu i usluge</item>
      <item>Sudski registar</item>
      <item>Robert Okreša</item>
      <item>Erste &amp; Steiermarkische bank d.d.</item>
      <item>ŽDO Varaždin, Građansko upravni odjel</item>
    </izvorni_sadrzaj>
    <derivirana_varijabla naziv="DomainObject.Predmet.SudioniciListNaziv_1">
      <item>Financijska agencija</item>
      <item>AKRO-VISINSKI RADOVI društvo s ograničenom odgovornošću za građevinarstvo, trgovinu i usluge</item>
      <item>Sudski registar</item>
      <item>Robert Okreša</item>
      <item>Erste &amp; Steiermarkische bank d.d.</item>
      <item>ŽDO Varaždin, Građansko upravni odjel</item>
    </derivirana_varijabla>
  </DomainObject.Predmet.SudioniciListNaziv>
  <DomainObject.Predmet.SudioniciListAdressOIB>
    <izvorni_sadrzaj>
      <item>Financijska agencija, OIB 85821130368, Ulica grada Vukovara 70,10000 Zagreb</item>
      <item>AKRO-VISINSKI RADOVI društvo s ograničenom odgovornošću za građevinarstvo, trgovinu i usluge, OIB 67539151613, Mali Vrh 183,42204 Varaždin Breg</item>
      <item>Sudski registar</item>
      <item>Robert Okreša, OIB 87181294124, Mali Vrh 183,42204 Varaždin Breg</item>
      <item>Erste &amp; Steiermarkische bank d.d., Jadranski trg 3a,51000 Rijeka</item>
      <item>ŽDO Varaždin, Građansko upravni odjel</item>
    </izvorni_sadrzaj>
    <derivirana_varijabla naziv="DomainObject.Predmet.SudioniciListAdressOIB_1">
      <item>Financijska agencija, OIB 85821130368, Ulica grada Vukovara 70,10000 Zagreb</item>
      <item>AKRO-VISINSKI RADOVI društvo s ograničenom odgovornošću za građevinarstvo, trgovinu i usluge, OIB 67539151613, Mali Vrh 183,42204 Varaždin Breg</item>
      <item>Sudski registar</item>
      <item>Robert Okreša, OIB 87181294124, Mali Vrh 183,42204 Varaždin Breg</item>
      <item>Erste &amp; Steiermarkische bank d.d., Jadranski trg 3a,51000 Rijeka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54C7BA-F41C-488C-8898-ACB487CB18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240</properties:Words>
  <properties:Characters>1286</properties:Characters>
  <properties:Lines>48</properties:Lines>
  <properties:Paragraphs>15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2016-03-29T11:32:00Z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