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9e00" w14:paraId="8b69e00" w:rsidRDefault="005F4A58" w:rsidP="005F4A58" w:rsidR="005F4A58" w:rsidRPr="00B532FC">
      <w:pPr>
        <w:tabs>
          <w:tab w:pos="1160" w:val="left"/>
        </w:tabs>
        <w15:collapsed w:val="false"/>
        <w:rPr>
          <w:rFonts w:cs="Courier New" w:hAnsi="Courier New" w:ascii="Courier New"/>
          <w:sz w:val="22"/>
          <w:szCs w:val="22"/>
        </w:rPr>
      </w:pPr>
      <w:bookmarkStart w:name="_GoBack" w:id="0"/>
      <w:bookmarkEnd w:id="0"/>
      <w:r w:rsidRPr="00B532FC">
        <w:rPr>
          <w:rFonts w:cs="Courier New" w:hAnsi="Courier New" w:ascii="Courier New"/>
          <w:sz w:val="22"/>
          <w:szCs w:val="22"/>
        </w:rPr>
        <w:t>Za</w:t>
      </w:r>
      <w:r w:rsidR="001F49C5" w:rsidRPr="00B532FC">
        <w:rPr>
          <w:rFonts w:cs="Courier New" w:hAnsi="Courier New" w:ascii="Courier New"/>
          <w:sz w:val="22"/>
          <w:szCs w:val="22"/>
        </w:rPr>
        <w:t xml:space="preserve">greb, </w:t>
      </w:r>
      <w:r w:rsidR="004612AF">
        <w:rPr>
          <w:rFonts w:cs="Courier New" w:hAnsi="Courier New" w:ascii="Courier New"/>
          <w:sz w:val="22"/>
          <w:szCs w:val="22"/>
        </w:rPr>
        <w:t>09.02.2018</w:t>
      </w:r>
      <w:r w:rsidRPr="00B532FC">
        <w:rPr>
          <w:rFonts w:cs="Courier New" w:hAnsi="Courier New" w:ascii="Courier New"/>
          <w:sz w:val="22"/>
          <w:szCs w:val="22"/>
        </w:rPr>
        <w:t>.</w:t>
      </w:r>
    </w:p>
    <w:p w:rsidRDefault="005F4A58" w:rsidP="005F4A58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>Naš znak: STE/0</w:t>
      </w:r>
      <w:r w:rsidR="004612AF">
        <w:rPr>
          <w:rFonts w:cs="Courier New" w:hAnsi="Courier New" w:ascii="Courier New"/>
          <w:sz w:val="22"/>
          <w:szCs w:val="22"/>
        </w:rPr>
        <w:t>23</w:t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b/>
          <w:sz w:val="22"/>
          <w:szCs w:val="22"/>
        </w:rPr>
        <w:t>Posl. br.: St-</w:t>
      </w:r>
      <w:r w:rsidR="003F2BEF">
        <w:rPr>
          <w:rFonts w:cs="Courier New" w:hAnsi="Courier New" w:ascii="Courier New"/>
          <w:b/>
          <w:sz w:val="22"/>
          <w:szCs w:val="22"/>
        </w:rPr>
        <w:t>516/2017</w:t>
      </w:r>
    </w:p>
    <w:p w:rsidRDefault="005F4A58" w:rsidP="005F4A58" w:rsidR="005F4A58" w:rsidRPr="00B532FC">
      <w:pPr>
        <w:tabs>
          <w:tab w:pos="1160" w:val="left"/>
        </w:tabs>
        <w:ind w:left="5529"/>
        <w:rPr>
          <w:rFonts w:cs="Courier New" w:hAnsi="Courier New" w:ascii="Courier New"/>
          <w:sz w:val="22"/>
          <w:szCs w:val="22"/>
        </w:rPr>
      </w:pPr>
    </w:p>
    <w:p w:rsidRDefault="005F4A58" w:rsidP="005F4A58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  <w:t xml:space="preserve">TRGOVAČKI SUD U </w:t>
      </w:r>
      <w:r w:rsidR="003F2BEF">
        <w:rPr>
          <w:rFonts w:cs="Courier New" w:hAnsi="Courier New" w:ascii="Courier New"/>
          <w:sz w:val="22"/>
          <w:szCs w:val="22"/>
        </w:rPr>
        <w:t>VARAŽDINU</w:t>
      </w:r>
    </w:p>
    <w:p w:rsidRDefault="005F4A58" w:rsidP="005F4A58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="002024F0">
        <w:rPr>
          <w:rFonts w:cs="Courier New" w:hAnsi="Courier New" w:ascii="Courier New"/>
          <w:sz w:val="22"/>
          <w:szCs w:val="22"/>
        </w:rPr>
        <w:t>Braće Radić 2</w:t>
      </w:r>
    </w:p>
    <w:p w:rsidRDefault="005F4A58" w:rsidP="00375C3E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="002024F0">
        <w:rPr>
          <w:rFonts w:cs="Courier New" w:hAnsi="Courier New" w:ascii="Courier New"/>
          <w:sz w:val="22"/>
          <w:szCs w:val="22"/>
        </w:rPr>
        <w:t>42000 VARAŽDIN</w:t>
      </w:r>
    </w:p>
    <w:p w:rsidRDefault="005F4A58" w:rsidP="005F4A58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n/r. </w:t>
      </w:r>
      <w:r w:rsidR="004612AF">
        <w:rPr>
          <w:rFonts w:cs="Courier New" w:hAnsi="Courier New" w:ascii="Courier New"/>
          <w:sz w:val="22"/>
          <w:szCs w:val="22"/>
        </w:rPr>
        <w:t>sutkinji Jasni Lekić</w:t>
      </w:r>
    </w:p>
    <w:p w:rsidRDefault="005F4A58" w:rsidP="005F4A58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</w:p>
    <w:p w:rsidRDefault="005F4A58" w:rsidP="005F4A58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Stečajni dužnik: </w:t>
      </w:r>
    </w:p>
    <w:p w:rsidRDefault="005F4A58" w:rsidP="005F4A58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</w:p>
    <w:p w:rsidRDefault="00817D6B" w:rsidP="00205F0E" w:rsidR="00205F0E" w:rsidRPr="00B532FC">
      <w:pPr>
        <w:widowControl w:val="false"/>
        <w:autoSpaceDE w:val="false"/>
        <w:autoSpaceDN w:val="false"/>
        <w:adjustRightInd w:val="false"/>
        <w:rPr>
          <w:rFonts w:eastAsiaTheme="minorHAnsi" w:cs="Arial" w:hAnsi="Arial" w:ascii="Arial"/>
          <w:color w:val="002355"/>
          <w:sz w:val="22"/>
          <w:szCs w:val="22"/>
          <w:lang w:val="en-US"/>
        </w:rPr>
      </w:pPr>
      <w:r w:rsidRPr="00B532FC">
        <w:rPr>
          <w:rFonts w:cs="Courier New" w:hAnsi="Courier New" w:ascii="Courier New"/>
          <w:b/>
          <w:sz w:val="22"/>
          <w:szCs w:val="22"/>
        </w:rPr>
        <w:t xml:space="preserve">Stečajna masa iza </w:t>
      </w:r>
      <w:r w:rsidR="009043ED">
        <w:rPr>
          <w:rFonts w:cs="Courier New" w:hAnsi="Courier New" w:ascii="Courier New"/>
          <w:b/>
          <w:sz w:val="22"/>
          <w:szCs w:val="22"/>
        </w:rPr>
        <w:t>GRAĐEVINARSTVO, TRGOVINA I TURIZAM</w:t>
      </w:r>
      <w:r w:rsidR="005F4A58" w:rsidRPr="00B532FC">
        <w:rPr>
          <w:rFonts w:cs="Courier New" w:hAnsi="Courier New" w:ascii="Courier New"/>
          <w:b/>
          <w:sz w:val="22"/>
          <w:szCs w:val="22"/>
        </w:rPr>
        <w:t xml:space="preserve"> d.o.o. – u stečaju, </w:t>
      </w:r>
      <w:r w:rsidRPr="00B532FC">
        <w:rPr>
          <w:rFonts w:cs="Courier New" w:hAnsi="Courier New" w:ascii="Courier New"/>
          <w:b/>
          <w:sz w:val="22"/>
          <w:szCs w:val="22"/>
        </w:rPr>
        <w:t>Zagreb</w:t>
      </w:r>
      <w:r w:rsidR="005F4A58" w:rsidRPr="00B532FC">
        <w:rPr>
          <w:rFonts w:cs="Courier New" w:hAnsi="Courier New" w:ascii="Courier New"/>
          <w:b/>
          <w:sz w:val="22"/>
          <w:szCs w:val="22"/>
        </w:rPr>
        <w:t xml:space="preserve">, </w:t>
      </w:r>
      <w:r w:rsidRPr="00B532FC">
        <w:rPr>
          <w:rFonts w:cs="Courier New" w:hAnsi="Courier New" w:ascii="Courier New"/>
          <w:b/>
          <w:sz w:val="22"/>
          <w:szCs w:val="22"/>
        </w:rPr>
        <w:t>Petrinjska 28</w:t>
      </w:r>
      <w:r w:rsidR="005F4A58" w:rsidRPr="00B532FC">
        <w:rPr>
          <w:rFonts w:cs="Courier New" w:hAnsi="Courier New" w:ascii="Courier New"/>
          <w:sz w:val="22"/>
          <w:szCs w:val="22"/>
        </w:rPr>
        <w:t xml:space="preserve">, </w:t>
      </w:r>
      <w:r w:rsidR="005F4A58" w:rsidRPr="00B532FC">
        <w:rPr>
          <w:rFonts w:cs="Courier New" w:hAnsi="Courier New" w:ascii="Courier New"/>
          <w:b/>
          <w:sz w:val="22"/>
          <w:szCs w:val="22"/>
        </w:rPr>
        <w:t xml:space="preserve">OIB: </w:t>
      </w:r>
      <w:r w:rsidR="009043ED">
        <w:rPr>
          <w:rFonts w:eastAsiaTheme="minorHAnsi" w:cs="Courier New" w:hAnsi="Courier New" w:ascii="Courier New"/>
          <w:b/>
          <w:sz w:val="22"/>
          <w:szCs w:val="22"/>
          <w:lang w:val="en-US"/>
        </w:rPr>
        <w:t>4830</w:t>
      </w:r>
      <w:r w:rsidR="009E3BC4">
        <w:rPr>
          <w:rFonts w:eastAsiaTheme="minorHAnsi" w:cs="Courier New" w:hAnsi="Courier New" w:ascii="Courier New"/>
          <w:b/>
          <w:sz w:val="22"/>
          <w:szCs w:val="22"/>
          <w:lang w:val="en-US"/>
        </w:rPr>
        <w:t>2028461</w:t>
      </w:r>
    </w:p>
    <w:p w:rsidRDefault="005F4A58" w:rsidP="005F4A58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</w:p>
    <w:p w:rsidRDefault="005F4A58" w:rsidP="005F4A58" w:rsidR="005F4A58" w:rsidRPr="00B532FC">
      <w:pPr>
        <w:tabs>
          <w:tab w:pos="1160" w:val="left"/>
        </w:tabs>
        <w:rPr>
          <w:rFonts w:cs="Courier New" w:hAnsi="Courier New" w:ascii="Courier New"/>
          <w:sz w:val="22"/>
          <w:szCs w:val="22"/>
        </w:rPr>
      </w:pPr>
    </w:p>
    <w:p w:rsidRDefault="005F4A58" w:rsidP="005F4A58" w:rsidR="005F4A58" w:rsidRPr="00B532FC">
      <w:pPr>
        <w:tabs>
          <w:tab w:pos="1160" w:val="left"/>
        </w:tabs>
        <w:jc w:val="center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>IZVJEŠĆE O GOSPODARSKOM POLOŽAJU</w:t>
      </w:r>
    </w:p>
    <w:p w:rsidRDefault="005F4A58" w:rsidP="005F4A58" w:rsidR="005F4A58" w:rsidRPr="00B532FC">
      <w:pPr>
        <w:tabs>
          <w:tab w:pos="1160" w:val="left"/>
        </w:tabs>
        <w:jc w:val="center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>STEČAJNOG DUŽNIKA I NJEGOVIM UZROCIMA</w:t>
      </w:r>
    </w:p>
    <w:p w:rsidRDefault="005F4A58" w:rsidP="005F4A58" w:rsidR="005F4A58" w:rsidRPr="00B532FC">
      <w:pPr>
        <w:tabs>
          <w:tab w:pos="1160" w:val="left"/>
        </w:tabs>
        <w:ind w:hanging="2835" w:left="2835"/>
        <w:jc w:val="center"/>
        <w:rPr>
          <w:rFonts w:cs="Courier New" w:hAnsi="Courier New" w:ascii="Courier New"/>
          <w:b/>
          <w:sz w:val="22"/>
          <w:szCs w:val="22"/>
        </w:rPr>
      </w:pPr>
    </w:p>
    <w:p w:rsidRDefault="00FD13D8" w:rsidP="005F4A58" w:rsidR="005F4A58" w:rsidRPr="00B532FC">
      <w:pPr>
        <w:tabs>
          <w:tab w:pos="1160" w:val="left"/>
        </w:tabs>
        <w:ind w:hanging="2835" w:left="2835"/>
        <w:jc w:val="center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 xml:space="preserve">IZVJEŠTAJNO ROČIŠTE: </w:t>
      </w:r>
      <w:r w:rsidR="009E3BC4">
        <w:rPr>
          <w:rFonts w:cs="Courier New" w:hAnsi="Courier New" w:ascii="Courier New"/>
          <w:b/>
          <w:sz w:val="22"/>
          <w:szCs w:val="22"/>
        </w:rPr>
        <w:t>28.02.2018</w:t>
      </w:r>
      <w:r w:rsidR="005F4A58" w:rsidRPr="00B532FC">
        <w:rPr>
          <w:rFonts w:cs="Courier New" w:hAnsi="Courier New" w:ascii="Courier New"/>
          <w:b/>
          <w:sz w:val="22"/>
          <w:szCs w:val="22"/>
        </w:rPr>
        <w:t>.</w:t>
      </w:r>
    </w:p>
    <w:p w:rsidRDefault="005F4A58" w:rsidP="005F4A58" w:rsidR="005F4A58" w:rsidRPr="00B532FC">
      <w:pPr>
        <w:tabs>
          <w:tab w:pos="1160" w:val="left"/>
        </w:tabs>
        <w:ind w:hanging="2835" w:left="2835"/>
        <w:rPr>
          <w:rFonts w:cs="Courier New" w:hAnsi="Courier New" w:ascii="Courier New"/>
          <w:b/>
          <w:sz w:val="22"/>
          <w:szCs w:val="22"/>
        </w:rPr>
      </w:pPr>
    </w:p>
    <w:p w:rsidRDefault="005F4A58" w:rsidP="00911A54" w:rsidR="005F4A58" w:rsidRPr="00B532FC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>I. UVODNE NAPOMENE</w:t>
      </w:r>
    </w:p>
    <w:p w:rsidRDefault="005F4A58" w:rsidP="00911A54" w:rsidR="005F4A58" w:rsidRPr="00B532FC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sz w:val="22"/>
          <w:szCs w:val="22"/>
        </w:rPr>
      </w:pPr>
    </w:p>
    <w:p w:rsidRDefault="005F4A58" w:rsidP="00911A54" w:rsidR="009A45C0" w:rsidRPr="00B532FC">
      <w:pPr>
        <w:widowControl w:val="false"/>
        <w:autoSpaceDE w:val="false"/>
        <w:autoSpaceDN w:val="false"/>
        <w:adjustRightInd w:val="false"/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Rješenjem pod gornjim poslovnim brojem od dana </w:t>
      </w:r>
      <w:r w:rsidR="009E3BC4">
        <w:rPr>
          <w:rFonts w:cs="Courier New" w:hAnsi="Courier New" w:ascii="Courier New"/>
          <w:sz w:val="22"/>
          <w:szCs w:val="22"/>
        </w:rPr>
        <w:t>16</w:t>
      </w:r>
      <w:r w:rsidR="00440040">
        <w:rPr>
          <w:rFonts w:cs="Courier New" w:hAnsi="Courier New" w:ascii="Courier New"/>
          <w:sz w:val="22"/>
          <w:szCs w:val="22"/>
        </w:rPr>
        <w:t>.10</w:t>
      </w:r>
      <w:r w:rsidRPr="00B532FC">
        <w:rPr>
          <w:rFonts w:cs="Courier New" w:hAnsi="Courier New" w:ascii="Courier New"/>
          <w:sz w:val="22"/>
          <w:szCs w:val="22"/>
        </w:rPr>
        <w:t xml:space="preserve">.2017. određen je nastavak stečajnog postupka </w:t>
      </w:r>
      <w:r w:rsidR="00FD13D8" w:rsidRPr="00B532FC">
        <w:rPr>
          <w:rFonts w:cs="Courier New" w:hAnsi="Courier New" w:ascii="Courier New"/>
          <w:sz w:val="22"/>
          <w:szCs w:val="22"/>
        </w:rPr>
        <w:t xml:space="preserve">u odnosu na stečajnu masu iza </w:t>
      </w:r>
      <w:r w:rsidR="009E3BC4" w:rsidRPr="009E3BC4">
        <w:rPr>
          <w:rFonts w:cs="Courier New" w:hAnsi="Courier New" w:ascii="Courier New"/>
          <w:sz w:val="22"/>
          <w:szCs w:val="22"/>
        </w:rPr>
        <w:t>GRAĐEVINARSTVO, TRGOVINA I TURIZAM d.o.o.</w:t>
      </w:r>
      <w:r w:rsidR="009E3BC4">
        <w:rPr>
          <w:rFonts w:cs="Courier New" w:hAnsi="Courier New" w:ascii="Courier New"/>
          <w:sz w:val="22"/>
          <w:szCs w:val="22"/>
        </w:rPr>
        <w:t>, Đurđeva</w:t>
      </w:r>
      <w:r w:rsidR="00306852">
        <w:rPr>
          <w:rFonts w:cs="Courier New" w:hAnsi="Courier New" w:ascii="Courier New"/>
          <w:sz w:val="22"/>
          <w:szCs w:val="22"/>
        </w:rPr>
        <w:t>c, Đure Basaričeka 85, OIB: 60371711252.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b/>
          <w:sz w:val="22"/>
          <w:szCs w:val="22"/>
        </w:rPr>
      </w:pP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>II. OSNOVNI PODACI O STEČAJNOM DUŽNIKU</w:t>
      </w:r>
    </w:p>
    <w:p w:rsidRDefault="009A45C0" w:rsidP="00911A54" w:rsidR="009A45C0" w:rsidRPr="00B532FC">
      <w:pPr>
        <w:tabs>
          <w:tab w:pos="1160" w:val="left"/>
        </w:tabs>
        <w:jc w:val="both"/>
        <w:rPr>
          <w:rFonts w:cs="Courier New" w:hAnsi="Courier New" w:ascii="Courier New"/>
          <w:b/>
          <w:sz w:val="22"/>
          <w:szCs w:val="22"/>
        </w:rPr>
      </w:pPr>
    </w:p>
    <w:p w:rsidRDefault="009A45C0" w:rsidP="00911A54" w:rsidR="009A45C0" w:rsidRPr="00306852">
      <w:pPr>
        <w:widowControl w:val="false"/>
        <w:autoSpaceDE w:val="false"/>
        <w:autoSpaceDN w:val="false"/>
        <w:adjustRightInd w:val="false"/>
        <w:jc w:val="both"/>
        <w:rPr>
          <w:rFonts w:eastAsiaTheme="minorHAnsi" w:cs="Arial" w:hAnsi="Arial" w:ascii="Arial"/>
          <w:color w:val="002355"/>
          <w:sz w:val="22"/>
          <w:szCs w:val="22"/>
          <w:lang w:val="en-US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Dužnik je od novog upisa u sudski registar registriran kod Trgovačkog suda u </w:t>
      </w:r>
      <w:r w:rsidR="001C7156">
        <w:rPr>
          <w:rFonts w:cs="Courier New" w:hAnsi="Courier New" w:ascii="Courier New"/>
          <w:sz w:val="22"/>
          <w:szCs w:val="22"/>
        </w:rPr>
        <w:t>Pazinu</w:t>
      </w:r>
      <w:r w:rsidRPr="00B532FC">
        <w:rPr>
          <w:rFonts w:cs="Courier New" w:hAnsi="Courier New" w:ascii="Courier New"/>
          <w:sz w:val="22"/>
          <w:szCs w:val="22"/>
        </w:rPr>
        <w:t xml:space="preserve"> kao stečajna masa iza </w:t>
      </w:r>
      <w:r w:rsidR="00306852" w:rsidRPr="00306852">
        <w:rPr>
          <w:rFonts w:cs="Courier New" w:hAnsi="Courier New" w:ascii="Courier New"/>
          <w:sz w:val="22"/>
          <w:szCs w:val="22"/>
        </w:rPr>
        <w:t xml:space="preserve">GRAĐEVINARSTVO, TRGOVINA I TURIZAM d.o.o. – u stečaju, Zagreb, Petrinjska 28, OIB: </w:t>
      </w:r>
      <w:r w:rsidR="00306852" w:rsidRPr="00306852">
        <w:rPr>
          <w:rFonts w:eastAsiaTheme="minorHAnsi" w:cs="Courier New" w:hAnsi="Courier New" w:ascii="Courier New"/>
          <w:sz w:val="22"/>
          <w:szCs w:val="22"/>
          <w:lang w:val="en-US"/>
        </w:rPr>
        <w:t>48302028461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TVRTKA: </w:t>
      </w:r>
      <w:r w:rsidRPr="00B532FC">
        <w:rPr>
          <w:rFonts w:cs="Courier New" w:hAnsi="Courier New" w:ascii="Courier New"/>
          <w:sz w:val="22"/>
          <w:szCs w:val="22"/>
        </w:rPr>
        <w:tab/>
        <w:t xml:space="preserve">  </w:t>
      </w:r>
      <w:r w:rsidRPr="00B532FC">
        <w:rPr>
          <w:rFonts w:cs="Courier New" w:hAnsi="Courier New" w:ascii="Courier New"/>
          <w:sz w:val="22"/>
          <w:szCs w:val="22"/>
        </w:rPr>
        <w:tab/>
      </w:r>
    </w:p>
    <w:p w:rsidRDefault="005F4A58" w:rsidP="00911A54" w:rsidR="00306852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="003A76A1" w:rsidRPr="00B532FC">
        <w:rPr>
          <w:rFonts w:cs="Courier New" w:hAnsi="Courier New" w:ascii="Courier New"/>
          <w:sz w:val="22"/>
          <w:szCs w:val="22"/>
        </w:rPr>
        <w:t xml:space="preserve">Stečajna masa iza </w:t>
      </w:r>
      <w:r w:rsidR="00306852" w:rsidRPr="00306852">
        <w:rPr>
          <w:rFonts w:cs="Courier New" w:hAnsi="Courier New" w:ascii="Courier New"/>
          <w:sz w:val="22"/>
          <w:szCs w:val="22"/>
        </w:rPr>
        <w:t>GRAĐEVINARSTVO, TRGOVINA I TURIZAM</w:t>
      </w:r>
      <w:r w:rsidRPr="00B532FC">
        <w:rPr>
          <w:rFonts w:cs="Courier New" w:hAnsi="Courier New" w:ascii="Courier New"/>
          <w:sz w:val="22"/>
          <w:szCs w:val="22"/>
        </w:rPr>
        <w:t xml:space="preserve"> </w:t>
      </w:r>
    </w:p>
    <w:p w:rsidRDefault="00306852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ab/>
        <w:t xml:space="preserve">  </w:t>
      </w:r>
      <w:r w:rsidR="005F4A58" w:rsidRPr="00B532FC">
        <w:rPr>
          <w:rFonts w:cs="Courier New" w:hAnsi="Courier New" w:ascii="Courier New"/>
          <w:sz w:val="22"/>
          <w:szCs w:val="22"/>
        </w:rPr>
        <w:t xml:space="preserve">d.o.o., u stečaju 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               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SJEDIŠTE: </w:t>
      </w:r>
      <w:r w:rsidRPr="00B532FC">
        <w:rPr>
          <w:rFonts w:cs="Courier New" w:hAnsi="Courier New" w:ascii="Courier New"/>
          <w:sz w:val="22"/>
          <w:szCs w:val="22"/>
        </w:rPr>
        <w:tab/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="007E020B" w:rsidRPr="00B532FC">
        <w:rPr>
          <w:rFonts w:cs="Courier New" w:hAnsi="Courier New" w:ascii="Courier New"/>
          <w:sz w:val="22"/>
          <w:szCs w:val="22"/>
        </w:rPr>
        <w:t>Za</w:t>
      </w:r>
      <w:r w:rsidR="0016005A" w:rsidRPr="00B532FC">
        <w:rPr>
          <w:rFonts w:cs="Courier New" w:hAnsi="Courier New" w:ascii="Courier New"/>
          <w:sz w:val="22"/>
          <w:szCs w:val="22"/>
        </w:rPr>
        <w:t>greb, Petrinjska 28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175950" w:rsidR="005F4A58" w:rsidRPr="00B532F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5F4A58" w:rsidP="00911A54" w:rsidR="005F4A58" w:rsidRPr="00B532FC">
            <w:pPr>
              <w:jc w:val="both"/>
              <w:rPr>
                <w:rFonts w:cs="Courier New" w:hAnsi="Courier New" w:ascii="Courier New"/>
                <w:sz w:val="22"/>
                <w:szCs w:val="22"/>
              </w:rPr>
            </w:pPr>
          </w:p>
        </w:tc>
      </w:tr>
    </w:tbl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>UPRAVITELJ:</w:t>
      </w:r>
    </w:p>
    <w:p w:rsidRDefault="005F4A58" w:rsidP="00911A54" w:rsidR="00A72743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  <w:t>Ivan Gjurašić, stečajni upravitelj</w:t>
      </w:r>
    </w:p>
    <w:p w:rsidRDefault="00223886" w:rsidP="00911A54" w:rsidR="00223886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D809C4" w:rsidP="00911A54" w:rsidR="00E02B0F">
      <w:pPr>
        <w:widowControl w:val="false"/>
        <w:tabs>
          <w:tab w:pos="560" w:val="left"/>
          <w:tab w:pos="1120" w:val="left"/>
          <w:tab w:pos="1680" w:val="left"/>
          <w:tab w:pos="2240" w:val="left"/>
          <w:tab w:pos="2800" w:val="left"/>
          <w:tab w:pos="3360" w:val="left"/>
          <w:tab w:pos="3920" w:val="left"/>
          <w:tab w:pos="4480" w:val="left"/>
          <w:tab w:pos="5040" w:val="left"/>
          <w:tab w:pos="5600" w:val="left"/>
          <w:tab w:pos="6160" w:val="left"/>
          <w:tab w:pos="6720" w:val="left"/>
        </w:tabs>
        <w:autoSpaceDE w:val="false"/>
        <w:autoSpaceDN w:val="false"/>
        <w:adjustRightInd w:val="false"/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>Osnovne</w:t>
      </w:r>
      <w:r w:rsidR="00E02B0F" w:rsidRPr="00B532FC">
        <w:rPr>
          <w:rFonts w:cs="Courier New" w:hAnsi="Courier New" w:ascii="Courier New"/>
          <w:sz w:val="22"/>
          <w:szCs w:val="22"/>
        </w:rPr>
        <w:t xml:space="preserve"> djelatnost</w:t>
      </w:r>
      <w:r w:rsidRPr="00B532FC">
        <w:rPr>
          <w:rFonts w:cs="Courier New" w:hAnsi="Courier New" w:ascii="Courier New"/>
          <w:sz w:val="22"/>
          <w:szCs w:val="22"/>
        </w:rPr>
        <w:t>i</w:t>
      </w:r>
      <w:r w:rsidR="00E02B0F" w:rsidRPr="00B532FC">
        <w:rPr>
          <w:rFonts w:cs="Courier New" w:hAnsi="Courier New" w:ascii="Courier New"/>
          <w:sz w:val="22"/>
          <w:szCs w:val="22"/>
        </w:rPr>
        <w:t xml:space="preserve"> stečajnog dužnika</w:t>
      </w:r>
      <w:r w:rsidR="00F7571D" w:rsidRPr="00B532FC">
        <w:rPr>
          <w:rFonts w:cs="Courier New" w:hAnsi="Courier New" w:ascii="Courier New"/>
          <w:sz w:val="22"/>
          <w:szCs w:val="22"/>
        </w:rPr>
        <w:t xml:space="preserve"> bile</w:t>
      </w:r>
      <w:r w:rsidR="00E02B0F" w:rsidRPr="00B532FC">
        <w:rPr>
          <w:rFonts w:cs="Courier New" w:hAnsi="Courier New" w:ascii="Courier New"/>
          <w:sz w:val="22"/>
          <w:szCs w:val="22"/>
        </w:rPr>
        <w:t xml:space="preserve"> </w:t>
      </w:r>
      <w:r w:rsidR="004D52C9" w:rsidRPr="00B532FC">
        <w:rPr>
          <w:rFonts w:cs="Courier New" w:hAnsi="Courier New" w:ascii="Courier New"/>
          <w:sz w:val="22"/>
          <w:szCs w:val="22"/>
        </w:rPr>
        <w:t xml:space="preserve">su </w:t>
      </w:r>
      <w:r w:rsidR="00257ACF">
        <w:rPr>
          <w:rFonts w:cs="Courier New" w:hAnsi="Courier New" w:ascii="Courier New"/>
          <w:sz w:val="22"/>
          <w:szCs w:val="22"/>
        </w:rPr>
        <w:t>poslovanje vlastitim nekretninama, iznajmljivanje vlastitih nekretnina</w:t>
      </w:r>
      <w:r w:rsidR="005D1630">
        <w:rPr>
          <w:rFonts w:cs="Courier New" w:hAnsi="Courier New" w:ascii="Courier New"/>
          <w:sz w:val="22"/>
          <w:szCs w:val="22"/>
        </w:rPr>
        <w:t>,poslovanje nekretninama, uz naplatu ili po ugovoru, ostale rekreacijske djelatnosti, građenje, projektiranje i nadzor nad gradnjom, instalacijs</w:t>
      </w:r>
      <w:r w:rsidR="007B7B7A">
        <w:rPr>
          <w:rFonts w:cs="Courier New" w:hAnsi="Courier New" w:ascii="Courier New"/>
          <w:sz w:val="22"/>
          <w:szCs w:val="22"/>
        </w:rPr>
        <w:t>ki i završni radovi u građevinarstvu...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lastRenderedPageBreak/>
        <w:t>III. PODUZETE AKTIVNOSTI STEČAJNOG UPRAVITELJA OD TRENUTKA PREUZIMANJA DUŽNOSTI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Stečajni upravitelj </w:t>
      </w:r>
      <w:r w:rsidR="00C86582" w:rsidRPr="00B532FC">
        <w:rPr>
          <w:rFonts w:cs="Courier New" w:hAnsi="Courier New" w:ascii="Courier New"/>
          <w:sz w:val="22"/>
          <w:szCs w:val="22"/>
        </w:rPr>
        <w:t>nastavio</w:t>
      </w:r>
      <w:r w:rsidRPr="00B532FC">
        <w:rPr>
          <w:rFonts w:cs="Courier New" w:hAnsi="Courier New" w:ascii="Courier New"/>
          <w:sz w:val="22"/>
          <w:szCs w:val="22"/>
        </w:rPr>
        <w:t xml:space="preserve"> je dužnost odmah po određenju nastavka postupka radi naknadne diobe stečajne mase iza stečajnog dužnika. </w:t>
      </w:r>
    </w:p>
    <w:p w:rsidRDefault="00BD3B14" w:rsidP="00911A54" w:rsidR="00BD3B14" w:rsidRPr="00B532FC">
      <w:pPr>
        <w:tabs>
          <w:tab w:pos="1160" w:val="left"/>
        </w:tabs>
        <w:jc w:val="both"/>
        <w:rPr>
          <w:rFonts w:cs="Courier New" w:hAnsi="Courier New" w:ascii="Courier New"/>
          <w:color w:val="FF0000"/>
          <w:sz w:val="22"/>
          <w:szCs w:val="22"/>
        </w:rPr>
      </w:pPr>
    </w:p>
    <w:p w:rsidRDefault="009738C2" w:rsidP="00911A54" w:rsidR="009738C2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>Nakon preuzimanja dužnosti izvršen je pregled imovine i obveza stečajnog dužnika uvidom u dokumentaciju vidljivu na javnoj objavi</w:t>
      </w:r>
      <w:r w:rsidR="00A52AD1">
        <w:rPr>
          <w:rFonts w:cs="Courier New" w:hAnsi="Courier New" w:ascii="Courier New"/>
          <w:sz w:val="22"/>
          <w:szCs w:val="22"/>
        </w:rPr>
        <w:t xml:space="preserve"> i dostavljenu od strane bivšeg direktora</w:t>
      </w:r>
      <w:r w:rsidR="00305548">
        <w:rPr>
          <w:rFonts w:cs="Courier New" w:hAnsi="Courier New" w:ascii="Courier New"/>
          <w:sz w:val="22"/>
          <w:szCs w:val="22"/>
        </w:rPr>
        <w:t>.</w:t>
      </w:r>
      <w:r w:rsidR="00AC1A32" w:rsidRPr="00B532FC">
        <w:rPr>
          <w:rFonts w:cs="Courier New" w:hAnsi="Courier New" w:ascii="Courier New"/>
          <w:sz w:val="22"/>
          <w:szCs w:val="22"/>
        </w:rPr>
        <w:t xml:space="preserve"> </w:t>
      </w:r>
    </w:p>
    <w:p w:rsidRDefault="008E5DC6" w:rsidP="00911A54" w:rsidR="008E5DC6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8E5DC6" w:rsidP="00911A54" w:rsidR="008E5DC6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>Poslan je zahtjev</w:t>
      </w:r>
      <w:r w:rsidR="007F0C51" w:rsidRPr="00B532FC">
        <w:rPr>
          <w:rFonts w:cs="Courier New" w:hAnsi="Courier New" w:ascii="Courier New"/>
          <w:sz w:val="22"/>
          <w:szCs w:val="22"/>
        </w:rPr>
        <w:t xml:space="preserve"> za dostavom podataka o imovini u vlasništvu stečajnog dužnika</w:t>
      </w:r>
      <w:r w:rsidR="00EC383C">
        <w:rPr>
          <w:rFonts w:cs="Courier New" w:hAnsi="Courier New" w:ascii="Courier New"/>
          <w:sz w:val="22"/>
          <w:szCs w:val="22"/>
        </w:rPr>
        <w:t xml:space="preserve"> </w:t>
      </w:r>
      <w:r w:rsidR="00A52AD1">
        <w:rPr>
          <w:rFonts w:cs="Courier New" w:hAnsi="Courier New" w:ascii="Courier New"/>
          <w:sz w:val="22"/>
          <w:szCs w:val="22"/>
        </w:rPr>
        <w:t>bivšim</w:t>
      </w:r>
      <w:r w:rsidR="00A40512" w:rsidRPr="00B532FC">
        <w:rPr>
          <w:rFonts w:cs="Courier New" w:hAnsi="Courier New" w:ascii="Courier New"/>
          <w:sz w:val="22"/>
          <w:szCs w:val="22"/>
        </w:rPr>
        <w:t xml:space="preserve"> dire</w:t>
      </w:r>
      <w:r w:rsidR="00A52AD1">
        <w:rPr>
          <w:rFonts w:cs="Courier New" w:hAnsi="Courier New" w:ascii="Courier New"/>
          <w:sz w:val="22"/>
          <w:szCs w:val="22"/>
        </w:rPr>
        <w:t>ktorima</w:t>
      </w:r>
      <w:r w:rsidR="003D4145" w:rsidRPr="00B532FC">
        <w:rPr>
          <w:rFonts w:cs="Courier New" w:hAnsi="Courier New" w:ascii="Courier New"/>
          <w:sz w:val="22"/>
          <w:szCs w:val="22"/>
        </w:rPr>
        <w:t xml:space="preserve"> </w:t>
      </w:r>
      <w:r w:rsidR="00361341" w:rsidRPr="00B532FC">
        <w:rPr>
          <w:rFonts w:cs="Courier New" w:hAnsi="Courier New" w:ascii="Courier New"/>
          <w:sz w:val="22"/>
          <w:szCs w:val="22"/>
        </w:rPr>
        <w:t>stečajnog dužnika,</w:t>
      </w:r>
      <w:r w:rsidR="003D4145" w:rsidRPr="00B532FC">
        <w:rPr>
          <w:rFonts w:cs="Courier New" w:hAnsi="Courier New" w:ascii="Courier New"/>
          <w:sz w:val="22"/>
          <w:szCs w:val="22"/>
        </w:rPr>
        <w:t xml:space="preserve"> gosp. </w:t>
      </w:r>
      <w:r w:rsidR="00DD1D69">
        <w:rPr>
          <w:rFonts w:cs="Courier New" w:hAnsi="Courier New" w:ascii="Courier New"/>
          <w:sz w:val="22"/>
          <w:szCs w:val="22"/>
        </w:rPr>
        <w:t>Zlatku Mercu i gosp. Filipu Božiću</w:t>
      </w:r>
      <w:r w:rsidR="00020379">
        <w:rPr>
          <w:rFonts w:cs="Courier New" w:hAnsi="Courier New" w:ascii="Courier New"/>
          <w:sz w:val="22"/>
          <w:szCs w:val="22"/>
        </w:rPr>
        <w:t>.</w:t>
      </w:r>
      <w:r w:rsidR="00C33CD1">
        <w:rPr>
          <w:rFonts w:cs="Courier New" w:hAnsi="Courier New" w:ascii="Courier New"/>
          <w:sz w:val="22"/>
          <w:szCs w:val="22"/>
        </w:rPr>
        <w:t xml:space="preserve"> </w:t>
      </w:r>
      <w:r w:rsidR="00020379">
        <w:rPr>
          <w:rFonts w:cs="Courier New" w:hAnsi="Courier New" w:ascii="Courier New"/>
          <w:sz w:val="22"/>
          <w:szCs w:val="22"/>
        </w:rPr>
        <w:t>Gospodin Filip</w:t>
      </w:r>
      <w:r w:rsidR="00500873">
        <w:rPr>
          <w:rFonts w:cs="Courier New" w:hAnsi="Courier New" w:ascii="Courier New"/>
          <w:sz w:val="22"/>
          <w:szCs w:val="22"/>
        </w:rPr>
        <w:t xml:space="preserve"> Božić povratno je dostavio</w:t>
      </w:r>
      <w:r w:rsidR="00770587">
        <w:rPr>
          <w:rFonts w:cs="Courier New" w:hAnsi="Courier New" w:ascii="Courier New"/>
          <w:sz w:val="22"/>
          <w:szCs w:val="22"/>
        </w:rPr>
        <w:t xml:space="preserve"> podatke o imovini i</w:t>
      </w:r>
      <w:r w:rsidR="00500873">
        <w:rPr>
          <w:rFonts w:cs="Courier New" w:hAnsi="Courier New" w:ascii="Courier New"/>
          <w:sz w:val="22"/>
          <w:szCs w:val="22"/>
        </w:rPr>
        <w:t xml:space="preserve"> bru</w:t>
      </w:r>
      <w:r w:rsidR="00020379">
        <w:rPr>
          <w:rFonts w:cs="Courier New" w:hAnsi="Courier New" w:ascii="Courier New"/>
          <w:sz w:val="22"/>
          <w:szCs w:val="22"/>
        </w:rPr>
        <w:t>to bilancu stečajnog dužnika</w:t>
      </w:r>
      <w:r w:rsidR="00500873">
        <w:rPr>
          <w:rFonts w:cs="Courier New" w:hAnsi="Courier New" w:ascii="Courier New"/>
          <w:sz w:val="22"/>
          <w:szCs w:val="22"/>
        </w:rPr>
        <w:t>.</w:t>
      </w:r>
    </w:p>
    <w:p w:rsidRDefault="0076749E" w:rsidP="00911A54" w:rsidR="0076749E" w:rsidRPr="00B532FC">
      <w:pPr>
        <w:tabs>
          <w:tab w:pos="1160" w:val="left"/>
        </w:tabs>
        <w:jc w:val="both"/>
        <w:rPr>
          <w:rFonts w:cs="Courier New" w:hAnsi="Courier New" w:ascii="Courier New"/>
          <w:color w:val="FF0000"/>
          <w:sz w:val="22"/>
          <w:szCs w:val="22"/>
        </w:rPr>
      </w:pPr>
    </w:p>
    <w:p w:rsidRDefault="005F4A58" w:rsidP="00911A54" w:rsidR="00465C6D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Podnesen je zahtjev </w:t>
      </w:r>
      <w:r w:rsidR="005D28BB" w:rsidRPr="00B532FC">
        <w:rPr>
          <w:rFonts w:cs="Courier New" w:hAnsi="Courier New" w:ascii="Courier New"/>
          <w:sz w:val="22"/>
          <w:szCs w:val="22"/>
        </w:rPr>
        <w:t xml:space="preserve">Državnoj geodetskoj upravi </w:t>
      </w:r>
      <w:r w:rsidRPr="00B532FC">
        <w:rPr>
          <w:rFonts w:cs="Courier New" w:hAnsi="Courier New" w:ascii="Courier New"/>
          <w:sz w:val="22"/>
          <w:szCs w:val="22"/>
        </w:rPr>
        <w:t xml:space="preserve">u svrhu provjeravanja je li stečajni dužnik upisan u </w:t>
      </w:r>
      <w:r w:rsidR="00B902F9">
        <w:rPr>
          <w:rFonts w:cs="Courier New" w:hAnsi="Courier New" w:ascii="Courier New"/>
          <w:sz w:val="22"/>
          <w:szCs w:val="22"/>
        </w:rPr>
        <w:t>katastarskim operatima</w:t>
      </w:r>
      <w:r w:rsidR="00B07B48" w:rsidRPr="00B532FC">
        <w:rPr>
          <w:rFonts w:cs="Courier New" w:hAnsi="Courier New" w:ascii="Courier New"/>
          <w:sz w:val="22"/>
          <w:szCs w:val="22"/>
        </w:rPr>
        <w:t xml:space="preserve"> te je zap</w:t>
      </w:r>
      <w:r w:rsidR="00160768" w:rsidRPr="00B532FC">
        <w:rPr>
          <w:rFonts w:cs="Courier New" w:hAnsi="Courier New" w:ascii="Courier New"/>
          <w:sz w:val="22"/>
          <w:szCs w:val="22"/>
        </w:rPr>
        <w:t>rimljeno uvjerenje prema kojem</w:t>
      </w:r>
      <w:r w:rsidR="004430E0" w:rsidRPr="00B532FC">
        <w:rPr>
          <w:rFonts w:cs="Courier New" w:hAnsi="Courier New" w:ascii="Courier New"/>
          <w:sz w:val="22"/>
          <w:szCs w:val="22"/>
        </w:rPr>
        <w:t xml:space="preserve"> </w:t>
      </w:r>
      <w:r w:rsidR="009C3ADF" w:rsidRPr="00B532FC">
        <w:rPr>
          <w:rFonts w:cs="Courier New" w:hAnsi="Courier New" w:ascii="Courier New"/>
          <w:sz w:val="22"/>
          <w:szCs w:val="22"/>
        </w:rPr>
        <w:t xml:space="preserve">isti </w:t>
      </w:r>
      <w:r w:rsidR="004430E0" w:rsidRPr="00B532FC">
        <w:rPr>
          <w:rFonts w:cs="Courier New" w:hAnsi="Courier New" w:ascii="Courier New"/>
          <w:sz w:val="22"/>
          <w:szCs w:val="22"/>
        </w:rPr>
        <w:t xml:space="preserve">nije </w:t>
      </w:r>
      <w:r w:rsidR="00B902F9">
        <w:rPr>
          <w:rFonts w:cs="Courier New" w:hAnsi="Courier New" w:ascii="Courier New"/>
          <w:sz w:val="22"/>
          <w:szCs w:val="22"/>
        </w:rPr>
        <w:t>upisan u katastarski</w:t>
      </w:r>
      <w:r w:rsidR="009C3ADF" w:rsidRPr="00B532FC">
        <w:rPr>
          <w:rFonts w:cs="Courier New" w:hAnsi="Courier New" w:ascii="Courier New"/>
          <w:sz w:val="22"/>
          <w:szCs w:val="22"/>
        </w:rPr>
        <w:t xml:space="preserve"> operat</w:t>
      </w:r>
      <w:r w:rsidR="004430E0" w:rsidRPr="00B532FC">
        <w:rPr>
          <w:rFonts w:cs="Courier New" w:hAnsi="Courier New" w:ascii="Courier New"/>
          <w:sz w:val="22"/>
          <w:szCs w:val="22"/>
        </w:rPr>
        <w:t>.</w:t>
      </w:r>
    </w:p>
    <w:p w:rsidRDefault="0076749E" w:rsidP="00911A54" w:rsidR="0076749E" w:rsidRPr="00B532FC">
      <w:pPr>
        <w:tabs>
          <w:tab w:pos="1160" w:val="left"/>
        </w:tabs>
        <w:jc w:val="both"/>
        <w:rPr>
          <w:rFonts w:cs="Courier New" w:hAnsi="Courier New" w:ascii="Courier New"/>
          <w:color w:val="FF0000"/>
          <w:sz w:val="22"/>
          <w:szCs w:val="22"/>
        </w:rPr>
      </w:pPr>
    </w:p>
    <w:p w:rsidRDefault="002C18BE" w:rsidP="00911A54" w:rsidR="000A5D71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Podnesen je zahtjev </w:t>
      </w:r>
      <w:r w:rsidR="006F45A6" w:rsidRPr="00B532FC">
        <w:rPr>
          <w:rFonts w:cs="Courier New" w:hAnsi="Courier New" w:ascii="Courier New"/>
          <w:sz w:val="22"/>
          <w:szCs w:val="22"/>
        </w:rPr>
        <w:t>Policijskoj</w:t>
      </w:r>
      <w:r w:rsidR="0076749E" w:rsidRPr="00B532FC">
        <w:rPr>
          <w:rFonts w:cs="Courier New" w:hAnsi="Courier New" w:ascii="Courier New"/>
          <w:sz w:val="22"/>
          <w:szCs w:val="22"/>
        </w:rPr>
        <w:t xml:space="preserve"> </w:t>
      </w:r>
      <w:r w:rsidR="00D23CBB">
        <w:rPr>
          <w:rFonts w:cs="Courier New" w:hAnsi="Courier New" w:ascii="Courier New"/>
          <w:sz w:val="22"/>
          <w:szCs w:val="22"/>
        </w:rPr>
        <w:t>postaji Đurđevac</w:t>
      </w:r>
      <w:r w:rsidR="001A1089" w:rsidRPr="00B532FC">
        <w:rPr>
          <w:rFonts w:cs="Courier New" w:hAnsi="Courier New" w:ascii="Courier New"/>
          <w:sz w:val="22"/>
          <w:szCs w:val="22"/>
        </w:rPr>
        <w:t xml:space="preserve"> u svrhu provjere je li stečajni dužnik vlasnik motornih vozila</w:t>
      </w:r>
      <w:r w:rsidR="009C3ADF" w:rsidRPr="00B532FC">
        <w:rPr>
          <w:rFonts w:cs="Courier New" w:hAnsi="Courier New" w:ascii="Courier New"/>
          <w:sz w:val="22"/>
          <w:szCs w:val="22"/>
        </w:rPr>
        <w:t xml:space="preserve"> te je zap</w:t>
      </w:r>
      <w:r w:rsidR="00160768" w:rsidRPr="00B532FC">
        <w:rPr>
          <w:rFonts w:cs="Courier New" w:hAnsi="Courier New" w:ascii="Courier New"/>
          <w:sz w:val="22"/>
          <w:szCs w:val="22"/>
        </w:rPr>
        <w:t>rimljeno u</w:t>
      </w:r>
      <w:r w:rsidR="004430E0" w:rsidRPr="00B532FC">
        <w:rPr>
          <w:rFonts w:cs="Courier New" w:hAnsi="Courier New" w:ascii="Courier New"/>
          <w:sz w:val="22"/>
          <w:szCs w:val="22"/>
        </w:rPr>
        <w:t>vjerenje prema kojem</w:t>
      </w:r>
      <w:r w:rsidR="00B2020D" w:rsidRPr="00B532FC">
        <w:rPr>
          <w:rFonts w:cs="Courier New" w:hAnsi="Courier New" w:ascii="Courier New"/>
          <w:sz w:val="22"/>
          <w:szCs w:val="22"/>
        </w:rPr>
        <w:t xml:space="preserve"> isti</w:t>
      </w:r>
      <w:r w:rsidR="004430E0" w:rsidRPr="00B532FC">
        <w:rPr>
          <w:rFonts w:cs="Courier New" w:hAnsi="Courier New" w:ascii="Courier New"/>
          <w:sz w:val="22"/>
          <w:szCs w:val="22"/>
        </w:rPr>
        <w:t xml:space="preserve"> nije</w:t>
      </w:r>
      <w:r w:rsidR="00160768" w:rsidRPr="00B532FC">
        <w:rPr>
          <w:rFonts w:cs="Courier New" w:hAnsi="Courier New" w:ascii="Courier New"/>
          <w:sz w:val="22"/>
          <w:szCs w:val="22"/>
        </w:rPr>
        <w:t xml:space="preserve"> evidentiran kao vlasnik vozila</w:t>
      </w:r>
      <w:r w:rsidR="004430E0" w:rsidRPr="00B532FC">
        <w:rPr>
          <w:rFonts w:cs="Courier New" w:hAnsi="Courier New" w:ascii="Courier New"/>
          <w:sz w:val="22"/>
          <w:szCs w:val="22"/>
        </w:rPr>
        <w:t xml:space="preserve">. </w:t>
      </w:r>
    </w:p>
    <w:p w:rsidRDefault="00EE26B7" w:rsidP="00911A54" w:rsidR="00EE26B7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EE26B7" w:rsidP="00911A54" w:rsidR="00EE26B7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4430E0" w:rsidP="00911A54" w:rsidR="004430E0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>IV. IMOVINA STEČAJNOG DUŽNIKA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4527D0" w:rsidP="00911A54" w:rsidR="00344677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Stečajni dužnik </w:t>
      </w:r>
      <w:r w:rsidR="00344677" w:rsidRPr="00B532FC">
        <w:rPr>
          <w:rFonts w:cs="Courier New" w:hAnsi="Courier New" w:ascii="Courier New"/>
          <w:sz w:val="22"/>
          <w:szCs w:val="22"/>
        </w:rPr>
        <w:t xml:space="preserve">vlasnik je </w:t>
      </w:r>
      <w:r w:rsidR="00A57BE7">
        <w:rPr>
          <w:rFonts w:cs="Courier New" w:hAnsi="Courier New" w:ascii="Courier New"/>
          <w:sz w:val="22"/>
          <w:szCs w:val="22"/>
        </w:rPr>
        <w:t>nekretnine i to:</w:t>
      </w:r>
    </w:p>
    <w:p w:rsidRDefault="0060472E" w:rsidP="00911A54" w:rsidR="005725EC" w:rsidRPr="005725EC">
      <w:pPr>
        <w:pStyle w:val="Odlomakpopisa"/>
        <w:numPr>
          <w:ilvl w:val="0"/>
          <w:numId w:val="1"/>
        </w:num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voćnjak površine 72 m2, upisan u kčbr. 695/12, voćnjak površine 78 m2, upisan u kčbr. 695/14, sve upisano u zk. ul. 577, k.o. Vabriga, kod Općinskog suda u </w:t>
      </w:r>
      <w:r w:rsidR="00837F49">
        <w:rPr>
          <w:rFonts w:cs="Courier New" w:hAnsi="Courier New" w:ascii="Courier New"/>
          <w:sz w:val="22"/>
          <w:szCs w:val="22"/>
        </w:rPr>
        <w:t>Puli, Zemljišnoknjižnog odjela Poreč</w:t>
      </w:r>
    </w:p>
    <w:p w:rsidRDefault="00344677" w:rsidP="00911A54" w:rsidR="00344D32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  <w:t xml:space="preserve"> </w:t>
      </w:r>
    </w:p>
    <w:p w:rsidRDefault="005F4A58" w:rsidP="00FA678B" w:rsidR="00DC3943" w:rsidRPr="00C258E6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C258E6">
        <w:rPr>
          <w:rFonts w:cs="Courier New" w:hAnsi="Courier New" w:ascii="Courier New"/>
          <w:sz w:val="22"/>
          <w:szCs w:val="22"/>
        </w:rPr>
        <w:t xml:space="preserve">Uvidom u </w:t>
      </w:r>
      <w:r w:rsidR="007C36D1" w:rsidRPr="00C258E6">
        <w:rPr>
          <w:rFonts w:cs="Courier New" w:hAnsi="Courier New" w:ascii="Courier New"/>
          <w:sz w:val="22"/>
          <w:szCs w:val="22"/>
        </w:rPr>
        <w:t>brutto bilancu</w:t>
      </w:r>
      <w:r w:rsidR="00A024FC" w:rsidRPr="00C258E6">
        <w:rPr>
          <w:rFonts w:cs="Courier New" w:hAnsi="Courier New" w:ascii="Courier New"/>
          <w:sz w:val="22"/>
          <w:szCs w:val="22"/>
        </w:rPr>
        <w:t xml:space="preserve"> za razdoblje od 01.01.2016. do 10.02.2016.,</w:t>
      </w:r>
      <w:r w:rsidR="007C36D1" w:rsidRPr="00C258E6">
        <w:rPr>
          <w:rFonts w:cs="Courier New" w:hAnsi="Courier New" w:ascii="Courier New"/>
          <w:sz w:val="22"/>
          <w:szCs w:val="22"/>
        </w:rPr>
        <w:t xml:space="preserve"> dostavljenu od strane bi</w:t>
      </w:r>
      <w:r w:rsidR="000C17AA" w:rsidRPr="00C258E6">
        <w:rPr>
          <w:rFonts w:cs="Courier New" w:hAnsi="Courier New" w:ascii="Courier New"/>
          <w:sz w:val="22"/>
          <w:szCs w:val="22"/>
        </w:rPr>
        <w:t>v</w:t>
      </w:r>
      <w:r w:rsidR="007C36D1" w:rsidRPr="00C258E6">
        <w:rPr>
          <w:rFonts w:cs="Courier New" w:hAnsi="Courier New" w:ascii="Courier New"/>
          <w:sz w:val="22"/>
          <w:szCs w:val="22"/>
        </w:rPr>
        <w:t>šeg direktora stečajnog dužnika</w:t>
      </w:r>
      <w:r w:rsidR="0036248D" w:rsidRPr="00C258E6">
        <w:rPr>
          <w:rFonts w:cs="Courier New" w:hAnsi="Courier New" w:ascii="Courier New"/>
          <w:sz w:val="22"/>
          <w:szCs w:val="22"/>
        </w:rPr>
        <w:t>,</w:t>
      </w:r>
      <w:r w:rsidRPr="00C258E6">
        <w:rPr>
          <w:rFonts w:cs="Courier New" w:hAnsi="Courier New" w:ascii="Courier New"/>
          <w:sz w:val="22"/>
          <w:szCs w:val="22"/>
        </w:rPr>
        <w:t xml:space="preserve"> razvidn</w:t>
      </w:r>
      <w:r w:rsidR="00FA678B" w:rsidRPr="00C258E6">
        <w:rPr>
          <w:rFonts w:cs="Courier New" w:hAnsi="Courier New" w:ascii="Courier New"/>
          <w:sz w:val="22"/>
          <w:szCs w:val="22"/>
        </w:rPr>
        <w:t>o je da ukupna aktiva čini iznos od 2.734.200,51</w:t>
      </w:r>
      <w:r w:rsidR="00A024FC" w:rsidRPr="00C258E6">
        <w:rPr>
          <w:rFonts w:cs="Courier New" w:hAnsi="Courier New" w:ascii="Courier New"/>
          <w:sz w:val="22"/>
          <w:szCs w:val="22"/>
        </w:rPr>
        <w:t xml:space="preserve"> kn</w:t>
      </w:r>
      <w:r w:rsidR="005F0A54" w:rsidRPr="00C258E6">
        <w:rPr>
          <w:rFonts w:cs="Courier New" w:hAnsi="Courier New" w:ascii="Courier New"/>
          <w:sz w:val="22"/>
          <w:szCs w:val="22"/>
        </w:rPr>
        <w:t>, a sastoji se od:</w:t>
      </w:r>
    </w:p>
    <w:p w:rsidRDefault="005F0A54" w:rsidP="00FA678B" w:rsidR="005F0A54" w:rsidRPr="00C258E6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C258E6">
        <w:rPr>
          <w:rFonts w:cs="Courier New" w:hAnsi="Courier New" w:ascii="Courier New"/>
          <w:sz w:val="22"/>
          <w:szCs w:val="22"/>
        </w:rPr>
        <w:tab/>
        <w:t>- klasa 0 (dugotrajna imvov.).......................0,00 kn</w:t>
      </w:r>
    </w:p>
    <w:p w:rsidRDefault="00D85CBA" w:rsidP="00FA678B" w:rsidR="00D85CBA" w:rsidRPr="00C258E6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C258E6">
        <w:rPr>
          <w:rFonts w:cs="Courier New" w:hAnsi="Courier New" w:ascii="Courier New"/>
          <w:sz w:val="22"/>
          <w:szCs w:val="22"/>
        </w:rPr>
        <w:tab/>
        <w:t>- klasa 1 (novac i potraživanja)..............273.885,85 kn</w:t>
      </w:r>
    </w:p>
    <w:p w:rsidRDefault="00D85CBA" w:rsidP="00FA678B" w:rsidR="00D85CBA" w:rsidRPr="00C258E6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C258E6">
        <w:rPr>
          <w:rFonts w:cs="Courier New" w:hAnsi="Courier New" w:ascii="Courier New"/>
          <w:sz w:val="22"/>
          <w:szCs w:val="22"/>
        </w:rPr>
        <w:tab/>
        <w:t xml:space="preserve">- klasa 2 </w:t>
      </w:r>
      <w:r w:rsidR="00437E57" w:rsidRPr="00C258E6">
        <w:rPr>
          <w:rFonts w:cs="Courier New" w:hAnsi="Courier New" w:ascii="Courier New"/>
          <w:sz w:val="22"/>
          <w:szCs w:val="22"/>
        </w:rPr>
        <w:t>(obveze)..........................2.440.314,66 kn</w:t>
      </w:r>
    </w:p>
    <w:p w:rsidRDefault="00DB10A6" w:rsidP="00FA678B" w:rsidR="00DB10A6" w:rsidRPr="00C258E6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C258E6">
        <w:rPr>
          <w:rFonts w:cs="Courier New" w:hAnsi="Courier New" w:ascii="Courier New"/>
          <w:sz w:val="22"/>
          <w:szCs w:val="22"/>
        </w:rPr>
        <w:tab/>
        <w:t>- klasa 6 (zalihe proizvodnje i trg. robe)..........0,00 kn</w:t>
      </w:r>
    </w:p>
    <w:p w:rsidRDefault="00C258E6" w:rsidP="00FA678B" w:rsidR="004451C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C258E6">
        <w:rPr>
          <w:rFonts w:cs="Courier New" w:hAnsi="Courier New" w:ascii="Courier New"/>
          <w:sz w:val="22"/>
          <w:szCs w:val="22"/>
        </w:rPr>
        <w:tab/>
        <w:t>- klasa 9 (kapi</w:t>
      </w:r>
      <w:r w:rsidR="004451CC">
        <w:rPr>
          <w:rFonts w:cs="Courier New" w:hAnsi="Courier New" w:ascii="Courier New"/>
          <w:sz w:val="22"/>
          <w:szCs w:val="22"/>
        </w:rPr>
        <w:t>tal)...........................</w:t>
      </w:r>
      <w:r w:rsidRPr="00C258E6">
        <w:rPr>
          <w:rFonts w:cs="Courier New" w:hAnsi="Courier New" w:ascii="Courier New"/>
          <w:sz w:val="22"/>
          <w:szCs w:val="22"/>
        </w:rPr>
        <w:t>20.000,00 kn</w:t>
      </w:r>
      <w:r w:rsidR="004451CC">
        <w:rPr>
          <w:rFonts w:cs="Courier New" w:hAnsi="Courier New" w:ascii="Courier New"/>
          <w:sz w:val="22"/>
          <w:szCs w:val="22"/>
        </w:rPr>
        <w:t>,</w:t>
      </w:r>
    </w:p>
    <w:p w:rsidRDefault="00B016E6" w:rsidP="00FA678B" w:rsidR="004451C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međutim, bivši direktor </w:t>
      </w:r>
      <w:r w:rsidR="004451CC">
        <w:rPr>
          <w:rFonts w:cs="Courier New" w:hAnsi="Courier New" w:ascii="Courier New"/>
          <w:sz w:val="22"/>
          <w:szCs w:val="22"/>
        </w:rPr>
        <w:t xml:space="preserve">je dopisom </w:t>
      </w:r>
      <w:r>
        <w:rPr>
          <w:rFonts w:cs="Courier New" w:hAnsi="Courier New" w:ascii="Courier New"/>
          <w:sz w:val="22"/>
          <w:szCs w:val="22"/>
        </w:rPr>
        <w:t>dostavio sljedeće</w:t>
      </w:r>
      <w:r w:rsidR="00074AEC">
        <w:rPr>
          <w:rFonts w:cs="Courier New" w:hAnsi="Courier New" w:ascii="Courier New"/>
          <w:sz w:val="22"/>
          <w:szCs w:val="22"/>
        </w:rPr>
        <w:t xml:space="preserve"> </w:t>
      </w:r>
      <w:r>
        <w:rPr>
          <w:rFonts w:cs="Courier New" w:hAnsi="Courier New" w:ascii="Courier New"/>
          <w:sz w:val="22"/>
          <w:szCs w:val="22"/>
        </w:rPr>
        <w:t>informacije  o imovini</w:t>
      </w:r>
      <w:r w:rsidR="00074AEC">
        <w:rPr>
          <w:rFonts w:cs="Courier New" w:hAnsi="Courier New" w:ascii="Courier New"/>
          <w:sz w:val="22"/>
          <w:szCs w:val="22"/>
        </w:rPr>
        <w:t>, prema stanju na dan</w:t>
      </w:r>
      <w:r w:rsidR="00BC2FF0">
        <w:rPr>
          <w:rFonts w:cs="Courier New" w:hAnsi="Courier New" w:ascii="Courier New"/>
          <w:sz w:val="22"/>
          <w:szCs w:val="22"/>
        </w:rPr>
        <w:t xml:space="preserve"> 30.10.20</w:t>
      </w:r>
      <w:r w:rsidR="008D5AA9">
        <w:rPr>
          <w:rFonts w:cs="Courier New" w:hAnsi="Courier New" w:ascii="Courier New"/>
          <w:sz w:val="22"/>
          <w:szCs w:val="22"/>
        </w:rPr>
        <w:t>17.</w:t>
      </w:r>
      <w:r w:rsidR="00074AEC">
        <w:rPr>
          <w:rFonts w:cs="Courier New" w:hAnsi="Courier New" w:ascii="Courier New"/>
          <w:sz w:val="22"/>
          <w:szCs w:val="22"/>
        </w:rPr>
        <w:t xml:space="preserve"> kada</w:t>
      </w:r>
      <w:r w:rsidR="00BC2FF0">
        <w:rPr>
          <w:rFonts w:cs="Courier New" w:hAnsi="Courier New" w:ascii="Courier New"/>
          <w:sz w:val="22"/>
          <w:szCs w:val="22"/>
        </w:rPr>
        <w:t xml:space="preserve"> je</w:t>
      </w:r>
      <w:r w:rsidR="00074AEC">
        <w:rPr>
          <w:rFonts w:cs="Courier New" w:hAnsi="Courier New" w:ascii="Courier New"/>
          <w:sz w:val="22"/>
          <w:szCs w:val="22"/>
        </w:rPr>
        <w:t xml:space="preserve"> slao </w:t>
      </w:r>
      <w:r w:rsidR="00BC2FF0">
        <w:rPr>
          <w:rFonts w:cs="Courier New" w:hAnsi="Courier New" w:ascii="Courier New"/>
          <w:sz w:val="22"/>
          <w:szCs w:val="22"/>
        </w:rPr>
        <w:t>isti:</w:t>
      </w:r>
    </w:p>
    <w:p w:rsidRDefault="0094369A" w:rsidP="00911A54" w:rsidR="00E44054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ab/>
        <w:t>- za cestovna motorna vozila...........................nema</w:t>
      </w:r>
    </w:p>
    <w:p w:rsidRDefault="0094369A" w:rsidP="00911A54" w:rsidR="0094369A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ab/>
        <w:t>- za brodice...........................................nema</w:t>
      </w:r>
    </w:p>
    <w:p w:rsidRDefault="0094369A" w:rsidP="00911A54" w:rsidR="0094369A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ab/>
        <w:t>-</w:t>
      </w:r>
      <w:r w:rsidR="00EE7100">
        <w:rPr>
          <w:rFonts w:cs="Courier New" w:hAnsi="Courier New" w:ascii="Courier New"/>
          <w:sz w:val="22"/>
          <w:szCs w:val="22"/>
        </w:rPr>
        <w:t xml:space="preserve"> za imovinska prava na tuđim stvarima.................nema</w:t>
      </w:r>
    </w:p>
    <w:p w:rsidRDefault="00EE7100" w:rsidP="00911A54" w:rsidR="00EE7100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ab/>
        <w:t>- za novčane tražbine..................................nema</w:t>
      </w:r>
    </w:p>
    <w:p w:rsidRDefault="00EE7100" w:rsidP="00911A54" w:rsidR="00EE7100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ab/>
        <w:t>- za nenovčane tražbine................................nema</w:t>
      </w:r>
    </w:p>
    <w:p w:rsidRDefault="00EE7100" w:rsidP="00911A54" w:rsidR="00EE7100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ab/>
        <w:t>- za novčana sr</w:t>
      </w:r>
      <w:r w:rsidR="00074AEC">
        <w:rPr>
          <w:rFonts w:cs="Courier New" w:hAnsi="Courier New" w:ascii="Courier New"/>
          <w:sz w:val="22"/>
          <w:szCs w:val="22"/>
        </w:rPr>
        <w:t>e</w:t>
      </w:r>
      <w:r>
        <w:rPr>
          <w:rFonts w:cs="Courier New" w:hAnsi="Courier New" w:ascii="Courier New"/>
          <w:sz w:val="22"/>
          <w:szCs w:val="22"/>
        </w:rPr>
        <w:t>dstva</w:t>
      </w:r>
      <w:r w:rsidR="00074AEC">
        <w:rPr>
          <w:rFonts w:cs="Courier New" w:hAnsi="Courier New" w:ascii="Courier New"/>
          <w:sz w:val="22"/>
          <w:szCs w:val="22"/>
        </w:rPr>
        <w:t xml:space="preserve"> na računima od banaka.........</w:t>
      </w:r>
      <w:r>
        <w:rPr>
          <w:rFonts w:cs="Courier New" w:hAnsi="Courier New" w:ascii="Courier New"/>
          <w:sz w:val="22"/>
          <w:szCs w:val="22"/>
        </w:rPr>
        <w:t>...nema</w:t>
      </w:r>
    </w:p>
    <w:p w:rsidRDefault="00074AEC" w:rsidP="00911A54" w:rsidR="00074AE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ab/>
        <w:t>- za drugu imovinu</w:t>
      </w:r>
      <w:r w:rsidR="00C70169">
        <w:rPr>
          <w:rFonts w:cs="Courier New" w:hAnsi="Courier New" w:ascii="Courier New"/>
          <w:sz w:val="22"/>
          <w:szCs w:val="22"/>
        </w:rPr>
        <w:t>.....................................nema</w:t>
      </w:r>
    </w:p>
    <w:p w:rsidRDefault="00074AEC" w:rsidP="00911A54" w:rsidR="00074AEC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5F4A58" w:rsidP="00911A54" w:rsidR="005F4A58" w:rsidRPr="00B532FC">
      <w:pPr>
        <w:tabs>
          <w:tab w:pos="1160" w:val="left"/>
        </w:tabs>
        <w:ind w:hanging="1160" w:left="1160"/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>V. SUDSKI POSTUPCI U TIJEKU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color w:val="FF0000"/>
          <w:sz w:val="22"/>
          <w:szCs w:val="22"/>
        </w:rPr>
      </w:pPr>
    </w:p>
    <w:p w:rsidRDefault="004B1752" w:rsidP="00911A54" w:rsidR="00FD7066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Iz dostavljene dokumentacije nije vidljivo </w:t>
      </w:r>
      <w:r w:rsidR="004F7701">
        <w:rPr>
          <w:rFonts w:cs="Courier New" w:hAnsi="Courier New" w:ascii="Courier New"/>
          <w:sz w:val="22"/>
          <w:szCs w:val="22"/>
        </w:rPr>
        <w:t>da stečajni dužnik vodi sudske postupke.</w:t>
      </w:r>
    </w:p>
    <w:p w:rsidRDefault="00AF0ECE" w:rsidP="00911A54" w:rsidR="00AF0ECE" w:rsidRPr="00B532FC">
      <w:pPr>
        <w:tabs>
          <w:tab w:pos="1160" w:val="left"/>
        </w:tabs>
        <w:jc w:val="both"/>
        <w:rPr>
          <w:rFonts w:cs="Courier New" w:hAnsi="Courier New" w:ascii="Courier New"/>
          <w:b/>
          <w:sz w:val="22"/>
          <w:szCs w:val="22"/>
        </w:rPr>
      </w:pPr>
    </w:p>
    <w:p w:rsidRDefault="005F4A58" w:rsidP="00911A54" w:rsidR="005F4A58" w:rsidRPr="00BF16FD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>VI. POSLOVANJE DUŽNIKA I UZROCI PRESTANKA POSLOVANJA</w:t>
      </w:r>
    </w:p>
    <w:p w:rsidRDefault="00063771" w:rsidP="00911A54" w:rsidR="00063771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E31EE9" w:rsidP="00911A54" w:rsidR="005F4A58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>Financijska agencija</w:t>
      </w:r>
      <w:r w:rsidR="00063771" w:rsidRPr="00B532FC">
        <w:rPr>
          <w:rFonts w:cs="Courier New" w:hAnsi="Courier New" w:ascii="Courier New"/>
          <w:sz w:val="22"/>
          <w:szCs w:val="22"/>
        </w:rPr>
        <w:t xml:space="preserve"> podnijela je</w:t>
      </w:r>
      <w:r w:rsidR="00421846" w:rsidRPr="00B532FC">
        <w:rPr>
          <w:rFonts w:cs="Courier New" w:hAnsi="Courier New" w:ascii="Courier New"/>
          <w:sz w:val="22"/>
          <w:szCs w:val="22"/>
        </w:rPr>
        <w:t xml:space="preserve"> </w:t>
      </w:r>
      <w:r w:rsidR="00063771" w:rsidRPr="00B532FC">
        <w:rPr>
          <w:rFonts w:cs="Courier New" w:hAnsi="Courier New" w:ascii="Courier New"/>
          <w:sz w:val="22"/>
          <w:szCs w:val="22"/>
        </w:rPr>
        <w:t>prijedlog za provedbu skraćenog stečajnog postupka nad dužnikom</w:t>
      </w:r>
      <w:r w:rsidR="00421846" w:rsidRPr="00B532FC">
        <w:rPr>
          <w:rFonts w:cs="Courier New" w:hAnsi="Courier New" w:ascii="Courier New"/>
          <w:sz w:val="22"/>
          <w:szCs w:val="22"/>
        </w:rPr>
        <w:t xml:space="preserve"> </w:t>
      </w:r>
      <w:r w:rsidR="00F75F06" w:rsidRPr="00B532FC">
        <w:rPr>
          <w:rFonts w:cs="Courier New" w:hAnsi="Courier New" w:ascii="Courier New"/>
          <w:sz w:val="22"/>
          <w:szCs w:val="22"/>
        </w:rPr>
        <w:t xml:space="preserve">temeljem čl. </w:t>
      </w:r>
      <w:r w:rsidR="00687531">
        <w:rPr>
          <w:rFonts w:cs="Courier New" w:hAnsi="Courier New" w:ascii="Courier New"/>
          <w:sz w:val="22"/>
          <w:szCs w:val="22"/>
        </w:rPr>
        <w:t>4</w:t>
      </w:r>
      <w:r w:rsidR="00C31799">
        <w:rPr>
          <w:rFonts w:cs="Courier New" w:hAnsi="Courier New" w:ascii="Courier New"/>
          <w:sz w:val="22"/>
          <w:szCs w:val="22"/>
        </w:rPr>
        <w:t xml:space="preserve">28. </w:t>
      </w:r>
      <w:r w:rsidR="00F75F06" w:rsidRPr="00B532FC">
        <w:rPr>
          <w:rFonts w:cs="Courier New" w:hAnsi="Courier New" w:ascii="Courier New"/>
          <w:sz w:val="22"/>
          <w:szCs w:val="22"/>
        </w:rPr>
        <w:t>Stečajnog zakona (NN br. 71/15)</w:t>
      </w:r>
      <w:r w:rsidR="009F6348" w:rsidRPr="00B532FC">
        <w:rPr>
          <w:rFonts w:cs="Courier New" w:hAnsi="Courier New" w:ascii="Courier New"/>
          <w:sz w:val="22"/>
          <w:szCs w:val="22"/>
        </w:rPr>
        <w:t>.</w:t>
      </w:r>
      <w:r w:rsidR="009326DF" w:rsidRPr="00B532FC">
        <w:rPr>
          <w:rFonts w:cs="Courier New" w:hAnsi="Courier New" w:ascii="Courier New"/>
          <w:sz w:val="22"/>
          <w:szCs w:val="22"/>
        </w:rPr>
        <w:t xml:space="preserve"> </w:t>
      </w:r>
      <w:r w:rsidR="003B1803">
        <w:rPr>
          <w:rFonts w:cs="Courier New" w:hAnsi="Courier New" w:ascii="Courier New"/>
          <w:sz w:val="22"/>
          <w:szCs w:val="22"/>
        </w:rPr>
        <w:t>Naslovni sud je temeljem čl.431. i čl.432 SZ-a donio rješenje o otvaranju i zaključenju stečajnog postupka.</w:t>
      </w:r>
    </w:p>
    <w:p w:rsidRDefault="00171F22" w:rsidP="00911A54" w:rsidR="00B02C5B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>Stečajni upravitelj je, saznavši za postojanje imovine u vlasništvu stečajnog dužnika, podnio zahtjev za provođenjem redovnog stečajnog postupka</w:t>
      </w:r>
      <w:r w:rsidR="007B25B3">
        <w:rPr>
          <w:rFonts w:cs="Courier New" w:hAnsi="Courier New" w:ascii="Courier New"/>
          <w:sz w:val="22"/>
          <w:szCs w:val="22"/>
        </w:rPr>
        <w:t xml:space="preserve">. </w:t>
      </w:r>
      <w:r w:rsidR="00B02C5B" w:rsidRPr="00B532FC">
        <w:rPr>
          <w:rFonts w:cs="Courier New" w:hAnsi="Courier New" w:ascii="Courier New"/>
          <w:sz w:val="22"/>
          <w:szCs w:val="22"/>
        </w:rPr>
        <w:t xml:space="preserve">Rješenjem pod gornjim poslovnim brojem od dana </w:t>
      </w:r>
      <w:r w:rsidR="007B25B3">
        <w:rPr>
          <w:rFonts w:cs="Courier New" w:hAnsi="Courier New" w:ascii="Courier New"/>
          <w:sz w:val="22"/>
          <w:szCs w:val="22"/>
        </w:rPr>
        <w:t>16</w:t>
      </w:r>
      <w:r w:rsidR="007C456E">
        <w:rPr>
          <w:rFonts w:cs="Courier New" w:hAnsi="Courier New" w:ascii="Courier New"/>
          <w:sz w:val="22"/>
          <w:szCs w:val="22"/>
        </w:rPr>
        <w:t>.10</w:t>
      </w:r>
      <w:r w:rsidR="003B50C6" w:rsidRPr="00B532FC">
        <w:rPr>
          <w:rFonts w:cs="Courier New" w:hAnsi="Courier New" w:ascii="Courier New"/>
          <w:sz w:val="22"/>
          <w:szCs w:val="22"/>
        </w:rPr>
        <w:t>.</w:t>
      </w:r>
      <w:r w:rsidR="00B02C5B" w:rsidRPr="00B532FC">
        <w:rPr>
          <w:rFonts w:cs="Courier New" w:hAnsi="Courier New" w:ascii="Courier New"/>
          <w:sz w:val="22"/>
          <w:szCs w:val="22"/>
        </w:rPr>
        <w:t xml:space="preserve">2017. utvrđen je nastavak stečajnog postupka </w:t>
      </w:r>
      <w:r w:rsidR="00F54367" w:rsidRPr="00B532FC">
        <w:rPr>
          <w:rFonts w:cs="Courier New" w:hAnsi="Courier New" w:ascii="Courier New"/>
          <w:sz w:val="22"/>
          <w:szCs w:val="22"/>
        </w:rPr>
        <w:t>radi naknadne diobe stečajne mase</w:t>
      </w:r>
      <w:r w:rsidR="00B02C5B" w:rsidRPr="00B532FC">
        <w:rPr>
          <w:rFonts w:cs="Courier New" w:hAnsi="Courier New" w:ascii="Courier New"/>
          <w:sz w:val="22"/>
          <w:szCs w:val="22"/>
        </w:rPr>
        <w:t xml:space="preserve"> iza </w:t>
      </w:r>
      <w:r w:rsidR="007C456E">
        <w:rPr>
          <w:rFonts w:cs="Courier New" w:hAnsi="Courier New" w:ascii="Courier New"/>
          <w:sz w:val="22"/>
          <w:szCs w:val="22"/>
        </w:rPr>
        <w:t>GR</w:t>
      </w:r>
      <w:r w:rsidR="007B25B3">
        <w:rPr>
          <w:rFonts w:cs="Courier New" w:hAnsi="Courier New" w:ascii="Courier New"/>
          <w:sz w:val="22"/>
          <w:szCs w:val="22"/>
        </w:rPr>
        <w:t>AĐEVINARSTVO, TRGOVINA I TURIZAM</w:t>
      </w:r>
      <w:r w:rsidR="00B02C5B" w:rsidRPr="00B532FC">
        <w:rPr>
          <w:rFonts w:cs="Courier New" w:hAnsi="Courier New" w:ascii="Courier New"/>
          <w:sz w:val="22"/>
          <w:szCs w:val="22"/>
        </w:rPr>
        <w:t xml:space="preserve"> d.o.o.</w:t>
      </w:r>
      <w:r w:rsidR="001A7CFB" w:rsidRPr="00B532FC">
        <w:rPr>
          <w:rFonts w:cs="Courier New" w:hAnsi="Courier New" w:ascii="Courier New"/>
          <w:sz w:val="22"/>
          <w:szCs w:val="22"/>
        </w:rPr>
        <w:t xml:space="preserve"> – u stečaju</w:t>
      </w:r>
      <w:r w:rsidR="009C219B">
        <w:rPr>
          <w:rFonts w:cs="Courier New" w:hAnsi="Courier New" w:ascii="Courier New"/>
          <w:sz w:val="22"/>
          <w:szCs w:val="22"/>
        </w:rPr>
        <w:t>.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color w:val="FF0000"/>
          <w:sz w:val="22"/>
          <w:szCs w:val="22"/>
        </w:rPr>
      </w:pPr>
      <w:r w:rsidRPr="00B532FC">
        <w:rPr>
          <w:rFonts w:cs="Courier New" w:hAnsi="Courier New" w:ascii="Courier New"/>
          <w:color w:val="FF0000"/>
          <w:sz w:val="22"/>
          <w:szCs w:val="22"/>
        </w:rPr>
        <w:t xml:space="preserve">  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>VII. OBVEZE STEČAJNOG DUŽNIKA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5F4A58" w:rsidP="00911A54" w:rsidR="001C020F" w:rsidRPr="00520BB6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53025B">
        <w:rPr>
          <w:rFonts w:cs="Courier New" w:hAnsi="Courier New" w:ascii="Courier New"/>
          <w:sz w:val="22"/>
          <w:szCs w:val="22"/>
        </w:rPr>
        <w:t xml:space="preserve">Do </w:t>
      </w:r>
      <w:r w:rsidR="008676B8" w:rsidRPr="0053025B">
        <w:rPr>
          <w:rFonts w:cs="Courier New" w:hAnsi="Courier New" w:ascii="Courier New"/>
          <w:sz w:val="22"/>
          <w:szCs w:val="22"/>
        </w:rPr>
        <w:t>dana sastavljanja izvješća</w:t>
      </w:r>
      <w:r w:rsidRPr="0053025B">
        <w:rPr>
          <w:rFonts w:cs="Courier New" w:hAnsi="Courier New" w:ascii="Courier New"/>
          <w:sz w:val="22"/>
          <w:szCs w:val="22"/>
        </w:rPr>
        <w:t xml:space="preserve"> prijave su podnijela </w:t>
      </w:r>
      <w:r w:rsidR="00520BB6">
        <w:rPr>
          <w:rFonts w:cs="Courier New" w:hAnsi="Courier New" w:ascii="Courier New"/>
          <w:sz w:val="22"/>
          <w:szCs w:val="22"/>
        </w:rPr>
        <w:t>2</w:t>
      </w:r>
      <w:r w:rsidR="00900C86" w:rsidRPr="0053025B">
        <w:rPr>
          <w:rFonts w:cs="Courier New" w:hAnsi="Courier New" w:ascii="Courier New"/>
          <w:sz w:val="22"/>
          <w:szCs w:val="22"/>
        </w:rPr>
        <w:t xml:space="preserve"> vjerovnika</w:t>
      </w:r>
      <w:r w:rsidR="00010094" w:rsidRPr="0053025B">
        <w:rPr>
          <w:rFonts w:cs="Courier New" w:hAnsi="Courier New" w:ascii="Courier New"/>
          <w:sz w:val="22"/>
          <w:szCs w:val="22"/>
        </w:rPr>
        <w:t xml:space="preserve"> </w:t>
      </w:r>
      <w:r w:rsidR="00520BB6">
        <w:rPr>
          <w:rFonts w:cs="Courier New" w:hAnsi="Courier New" w:ascii="Courier New"/>
          <w:sz w:val="22"/>
          <w:szCs w:val="22"/>
        </w:rPr>
        <w:t xml:space="preserve">u </w:t>
      </w:r>
      <w:r w:rsidR="00010094" w:rsidRPr="0053025B">
        <w:rPr>
          <w:rFonts w:cs="Courier New" w:hAnsi="Courier New" w:ascii="Courier New"/>
          <w:sz w:val="22"/>
          <w:szCs w:val="22"/>
        </w:rPr>
        <w:t xml:space="preserve">ukupnom iznosu od </w:t>
      </w:r>
      <w:r w:rsidR="00520BB6">
        <w:rPr>
          <w:rFonts w:cs="Courier New" w:hAnsi="Courier New" w:ascii="Courier New"/>
          <w:sz w:val="22"/>
          <w:szCs w:val="22"/>
        </w:rPr>
        <w:t>284.187,52 kn.</w:t>
      </w:r>
    </w:p>
    <w:p w:rsidRDefault="001C020F" w:rsidP="00911A54" w:rsidR="001C020F" w:rsidRPr="00B532FC">
      <w:pPr>
        <w:tabs>
          <w:tab w:pos="1160" w:val="left"/>
        </w:tabs>
        <w:jc w:val="both"/>
        <w:rPr>
          <w:rFonts w:cs="Courier New" w:hAnsi="Courier New" w:ascii="Courier New"/>
          <w:b/>
          <w:color w:val="FF0000"/>
          <w:sz w:val="22"/>
          <w:szCs w:val="22"/>
        </w:rPr>
      </w:pP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b/>
          <w:sz w:val="22"/>
          <w:szCs w:val="22"/>
        </w:rPr>
        <w:t>VII</w:t>
      </w:r>
      <w:r w:rsidR="00AB12A6" w:rsidRPr="00B532FC">
        <w:rPr>
          <w:rFonts w:cs="Courier New" w:hAnsi="Courier New" w:ascii="Courier New"/>
          <w:b/>
          <w:sz w:val="22"/>
          <w:szCs w:val="22"/>
        </w:rPr>
        <w:t>I</w:t>
      </w:r>
      <w:r w:rsidRPr="00B532FC">
        <w:rPr>
          <w:rFonts w:cs="Courier New" w:hAnsi="Courier New" w:ascii="Courier New"/>
          <w:b/>
          <w:sz w:val="22"/>
          <w:szCs w:val="22"/>
        </w:rPr>
        <w:t>. ZAKLJUČCI I PRIJEDLOZI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Iz svega gore navedenog stečajni upravitelj predlaže da </w:t>
      </w:r>
      <w:r w:rsidR="00B52B7F" w:rsidRPr="00B532FC">
        <w:rPr>
          <w:rFonts w:cs="Courier New" w:hAnsi="Courier New" w:ascii="Courier New"/>
          <w:sz w:val="22"/>
          <w:szCs w:val="22"/>
        </w:rPr>
        <w:t>vjerovnici na ročištu usvoje sl</w:t>
      </w:r>
      <w:r w:rsidRPr="00B532FC">
        <w:rPr>
          <w:rFonts w:cs="Courier New" w:hAnsi="Courier New" w:ascii="Courier New"/>
          <w:sz w:val="22"/>
          <w:szCs w:val="22"/>
        </w:rPr>
        <w:t>jedeće zaključke: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5F4A58" w:rsidP="00911A54" w:rsidR="00995AF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1. Prihvaća se izvješće stečajnog upravitelja o gospodarskom </w:t>
      </w:r>
    </w:p>
    <w:p w:rsidRDefault="00995AF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   </w:t>
      </w:r>
      <w:r w:rsidR="005F4A58" w:rsidRPr="00B532FC">
        <w:rPr>
          <w:rFonts w:cs="Courier New" w:hAnsi="Courier New" w:ascii="Courier New"/>
          <w:sz w:val="22"/>
          <w:szCs w:val="22"/>
        </w:rPr>
        <w:t>položaju stečajnog dužnika i njegovim uzrocima.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5F4A58" w:rsidP="00911A54" w:rsidR="00995AF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2. Utvrđuje se da nema mogućnosti za ponovno pokretanje poslovanja </w:t>
      </w:r>
    </w:p>
    <w:p w:rsidRDefault="00995AF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   </w:t>
      </w:r>
      <w:r w:rsidR="005F4A58" w:rsidRPr="00B532FC">
        <w:rPr>
          <w:rFonts w:cs="Courier New" w:hAnsi="Courier New" w:ascii="Courier New"/>
          <w:sz w:val="22"/>
          <w:szCs w:val="22"/>
        </w:rPr>
        <w:t xml:space="preserve">stečajnog dužnika. </w:t>
      </w:r>
    </w:p>
    <w:p w:rsidRDefault="00995AF8" w:rsidP="00911A54" w:rsidR="00995AF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995AF8" w:rsidP="00911A54" w:rsidR="00BA2B3A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 xml:space="preserve">3. </w:t>
      </w:r>
      <w:r w:rsidR="004C70A7" w:rsidRPr="00B532FC">
        <w:rPr>
          <w:rFonts w:cs="Courier New" w:hAnsi="Courier New" w:ascii="Courier New"/>
          <w:sz w:val="22"/>
          <w:szCs w:val="22"/>
        </w:rPr>
        <w:t>Daje se odobrenje stečajnom upravitelju da</w:t>
      </w:r>
      <w:r w:rsidR="00AB6AB4">
        <w:rPr>
          <w:rFonts w:cs="Courier New" w:hAnsi="Courier New" w:ascii="Courier New"/>
          <w:sz w:val="22"/>
          <w:szCs w:val="22"/>
        </w:rPr>
        <w:t xml:space="preserve"> angažira ovlaštenog </w:t>
      </w:r>
    </w:p>
    <w:p w:rsidRDefault="00BA2B3A" w:rsidP="00911A54" w:rsidR="00936B6D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   </w:t>
      </w:r>
      <w:r w:rsidR="00AB6AB4">
        <w:rPr>
          <w:rFonts w:cs="Courier New" w:hAnsi="Courier New" w:ascii="Courier New"/>
          <w:sz w:val="22"/>
          <w:szCs w:val="22"/>
        </w:rPr>
        <w:t>vještaka radi procjene vrijednosti predmetne nekretnine</w:t>
      </w:r>
      <w:r>
        <w:rPr>
          <w:rFonts w:cs="Courier New" w:hAnsi="Courier New" w:ascii="Courier New"/>
          <w:sz w:val="22"/>
          <w:szCs w:val="22"/>
        </w:rPr>
        <w:t>.</w:t>
      </w:r>
      <w:r w:rsidR="00936B6D">
        <w:rPr>
          <w:rFonts w:cs="Courier New" w:hAnsi="Courier New" w:ascii="Courier New"/>
          <w:sz w:val="22"/>
          <w:szCs w:val="22"/>
        </w:rPr>
        <w:t xml:space="preserve"> </w:t>
      </w:r>
    </w:p>
    <w:p w:rsidRDefault="00936B6D" w:rsidP="00911A54" w:rsidR="00936B6D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936B6D" w:rsidP="00911A54" w:rsidR="00BA2B3A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4. Daje se odobrenje stečajnom upravitelju da </w:t>
      </w:r>
      <w:r w:rsidR="009C219B">
        <w:rPr>
          <w:rFonts w:cs="Courier New" w:hAnsi="Courier New" w:ascii="Courier New"/>
          <w:sz w:val="22"/>
          <w:szCs w:val="22"/>
        </w:rPr>
        <w:t>unovči</w:t>
      </w:r>
      <w:r w:rsidR="00527038">
        <w:rPr>
          <w:rFonts w:cs="Courier New" w:hAnsi="Courier New" w:ascii="Courier New"/>
          <w:sz w:val="22"/>
          <w:szCs w:val="22"/>
        </w:rPr>
        <w:t xml:space="preserve"> nekretninu </w:t>
      </w:r>
    </w:p>
    <w:p w:rsidRDefault="00BA2B3A" w:rsidP="00911A54" w:rsidR="00995AF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>
        <w:rPr>
          <w:rFonts w:cs="Courier New" w:hAnsi="Courier New" w:ascii="Courier New"/>
          <w:sz w:val="22"/>
          <w:szCs w:val="22"/>
        </w:rPr>
        <w:t xml:space="preserve">   </w:t>
      </w:r>
      <w:r w:rsidR="009C219B">
        <w:rPr>
          <w:rFonts w:cs="Courier New" w:hAnsi="Courier New" w:ascii="Courier New"/>
          <w:sz w:val="22"/>
          <w:szCs w:val="22"/>
        </w:rPr>
        <w:t>po pravilima stečajnog postupka,</w:t>
      </w:r>
      <w:r w:rsidR="00936B6D">
        <w:rPr>
          <w:rFonts w:cs="Courier New" w:hAnsi="Courier New" w:ascii="Courier New"/>
          <w:sz w:val="22"/>
          <w:szCs w:val="22"/>
        </w:rPr>
        <w:t xml:space="preserve"> sukladno procjeni vještaka</w:t>
      </w:r>
      <w:r w:rsidR="00197681">
        <w:rPr>
          <w:rFonts w:cs="Courier New" w:hAnsi="Courier New" w:ascii="Courier New"/>
          <w:sz w:val="22"/>
          <w:szCs w:val="22"/>
        </w:rPr>
        <w:t>.</w:t>
      </w:r>
    </w:p>
    <w:p w:rsidRDefault="005F4A5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995AF8" w:rsidP="00911A54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  <w:r w:rsidRPr="00B532FC">
        <w:rPr>
          <w:rFonts w:cs="Courier New" w:hAnsi="Courier New" w:ascii="Courier New"/>
          <w:sz w:val="22"/>
          <w:szCs w:val="22"/>
        </w:rPr>
        <w:t>4</w:t>
      </w:r>
      <w:r w:rsidR="005F4A58" w:rsidRPr="00B532FC">
        <w:rPr>
          <w:rFonts w:cs="Courier New" w:hAnsi="Courier New" w:ascii="Courier New"/>
          <w:sz w:val="22"/>
          <w:szCs w:val="22"/>
        </w:rPr>
        <w:t>. Prihvaćaju se dosad poduzete radnje stečajnog upravitelja.</w:t>
      </w:r>
    </w:p>
    <w:p w:rsidRDefault="006D17D5" w:rsidP="00921C37" w:rsidR="006D17D5" w:rsidRPr="00B532FC">
      <w:pPr>
        <w:tabs>
          <w:tab w:pos="1160" w:val="left"/>
        </w:tabs>
        <w:jc w:val="both"/>
        <w:rPr>
          <w:rFonts w:cs="Courier New" w:hAnsi="Courier New" w:ascii="Courier New"/>
          <w:color w:val="FF0000"/>
          <w:sz w:val="22"/>
          <w:szCs w:val="22"/>
        </w:rPr>
      </w:pPr>
    </w:p>
    <w:p w:rsidRDefault="00153522" w:rsidP="00921C37" w:rsidR="00153522" w:rsidRPr="00B532FC">
      <w:pPr>
        <w:tabs>
          <w:tab w:pos="1160" w:val="left"/>
        </w:tabs>
        <w:jc w:val="both"/>
        <w:rPr>
          <w:rFonts w:cs="Courier New" w:hAnsi="Courier New" w:ascii="Courier New"/>
          <w:sz w:val="22"/>
          <w:szCs w:val="22"/>
        </w:rPr>
      </w:pPr>
    </w:p>
    <w:p w:rsidRDefault="0095074A" w:rsidP="00921C37" w:rsidR="0095074A" w:rsidRPr="00B532FC">
      <w:pPr>
        <w:tabs>
          <w:tab w:pos="1160" w:val="left"/>
        </w:tabs>
        <w:jc w:val="both"/>
        <w:rPr>
          <w:rFonts w:cs="Courier New" w:hAnsi="Courier New" w:ascii="Courier New"/>
          <w:color w:val="FF0000"/>
          <w:sz w:val="22"/>
          <w:szCs w:val="22"/>
        </w:rPr>
      </w:pPr>
    </w:p>
    <w:p w:rsidRDefault="005F4A58" w:rsidP="00921C37" w:rsidR="005F4A58" w:rsidRPr="00B532FC">
      <w:pPr>
        <w:tabs>
          <w:tab w:pos="1160" w:val="left"/>
        </w:tabs>
        <w:jc w:val="both"/>
        <w:rPr>
          <w:rFonts w:cs="Courier New" w:hAnsi="Courier New" w:ascii="Courier New"/>
          <w:color w:val="FF0000"/>
          <w:sz w:val="22"/>
          <w:szCs w:val="22"/>
        </w:rPr>
      </w:pP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</w:p>
    <w:p w:rsidRDefault="005F4A58" w:rsidP="00921C37" w:rsidR="003B283B" w:rsidRPr="00B532FC">
      <w:pPr>
        <w:tabs>
          <w:tab w:pos="1160" w:val="left"/>
        </w:tabs>
        <w:jc w:val="both"/>
        <w:rPr>
          <w:rFonts w:cs="Courier New" w:hAnsi="Courier New" w:ascii="Courier New"/>
          <w:b/>
          <w:sz w:val="22"/>
          <w:szCs w:val="22"/>
        </w:rPr>
      </w:pP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  <w:r w:rsidRPr="00B532FC">
        <w:rPr>
          <w:rFonts w:cs="Courier New" w:hAnsi="Courier New" w:ascii="Courier New"/>
          <w:color w:val="FF0000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</w:r>
      <w:r w:rsidRPr="00B532FC">
        <w:rPr>
          <w:rFonts w:cs="Courier New" w:hAnsi="Courier New" w:ascii="Courier New"/>
          <w:sz w:val="22"/>
          <w:szCs w:val="22"/>
        </w:rPr>
        <w:tab/>
        <w:t xml:space="preserve">   STEČAJNI UPRAVITELJ</w:t>
      </w:r>
    </w:p>
    <w:sectPr w:rsidSect="003035BD" w:rsidR="003B283B" w:rsidRPr="00B532FC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FF0" w:rsidP="004066C8" w:rsidR="00BC2FF0">
      <w:r>
        <w:separator/>
      </w:r>
    </w:p>
  </w:endnote>
  <w:endnote w:id="0" w:type="continuationSeparator">
    <w:p w:rsidRDefault="00BC2FF0" w:rsidP="004066C8" w:rsidR="00BC2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FF0" w:rsidP="003035BD" w:rsidR="00BC2FF0">
    <w:pPr>
      <w:pStyle w:val="Podnoje"/>
      <w:jc w:val="center"/>
      <w:rPr>
        <w:sz w:val="16"/>
        <w:szCs w:val="16"/>
      </w:rPr>
    </w:pPr>
    <w:r w:rsidRPr="009A62CF">
      <w:rPr>
        <w:sz w:val="16"/>
        <w:szCs w:val="16"/>
      </w:rPr>
      <w:t>Trgovački sud u Zagrebu</w:t>
    </w:r>
    <w:r>
      <w:rPr>
        <w:sz w:val="16"/>
        <w:szCs w:val="16"/>
      </w:rPr>
      <w:t>,</w:t>
    </w:r>
    <w:r w:rsidRPr="009A62CF">
      <w:rPr>
        <w:sz w:val="16"/>
        <w:szCs w:val="16"/>
      </w:rPr>
      <w:t xml:space="preserve"> MBS: 080897952</w:t>
    </w:r>
    <w:r>
      <w:rPr>
        <w:sz w:val="16"/>
        <w:szCs w:val="16"/>
      </w:rPr>
      <w:t>,</w:t>
    </w:r>
    <w:r>
      <w:rPr>
        <w:rFonts w:cs="Arial" w:hAnsi="Arial" w:ascii="Arial"/>
        <w:color w:val="003366"/>
        <w:sz w:val="16"/>
        <w:szCs w:val="16"/>
      </w:rPr>
      <w:t xml:space="preserve"> </w:t>
    </w:r>
    <w:r>
      <w:rPr>
        <w:sz w:val="16"/>
        <w:szCs w:val="16"/>
      </w:rPr>
      <w:t>HR3123600001102402193 Zagrebačka banka</w:t>
    </w:r>
    <w:r w:rsidRPr="009A62CF">
      <w:rPr>
        <w:sz w:val="16"/>
        <w:szCs w:val="16"/>
      </w:rPr>
      <w:t xml:space="preserve"> d.d.</w:t>
    </w:r>
  </w:p>
  <w:p w:rsidRDefault="00BC2FF0" w:rsidP="003B283B" w:rsidR="00BC2FF0" w:rsidRPr="003B283B">
    <w:pPr>
      <w:pStyle w:val="Podnoje"/>
      <w:jc w:val="center"/>
      <w:rPr>
        <w:sz w:val="16"/>
        <w:szCs w:val="16"/>
      </w:rPr>
    </w:pPr>
    <w:r>
      <w:rPr>
        <w:sz w:val="16"/>
        <w:szCs w:val="16"/>
      </w:rPr>
      <w:t xml:space="preserve"> temeljni kapital u iznosu od 494</w:t>
    </w:r>
    <w:r w:rsidRPr="009A62CF">
      <w:rPr>
        <w:sz w:val="16"/>
        <w:szCs w:val="16"/>
      </w:rPr>
      <w:t>.000,00 kn uplaćen u cijelosti, uprava društva: Ivan Gjurašić, Marko Fak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FF0" w:rsidP="004066C8" w:rsidR="00BC2FF0">
      <w:r>
        <w:separator/>
      </w:r>
    </w:p>
  </w:footnote>
  <w:footnote w:id="0" w:type="continuationSeparator">
    <w:p w:rsidRDefault="00BC2FF0" w:rsidP="004066C8" w:rsidR="00BC2F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FF0" w:rsidP="00874219" w:rsidR="00BC2FF0">
    <w:pPr>
      <w:pStyle w:val="Zaglavlje"/>
      <w:jc w:val="center"/>
    </w:pPr>
    <w:r>
      <w:t>G F&amp;P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FF0" w:rsidP="003035BD" w:rsidR="00BC2FF0" w:rsidRPr="00D8648A">
    <w:pPr>
      <w:pStyle w:val="Zaglavlje"/>
      <w:rPr>
        <w:sz w:val="16"/>
        <w:szCs w:val="16"/>
      </w:rPr>
    </w:pPr>
    <w:r>
      <w:rPr>
        <w:sz w:val="16"/>
        <w:szCs w:val="16"/>
      </w:rPr>
      <w:t>ODVJETNIČKO DRUŠTVO</w:t>
    </w:r>
  </w:p>
  <w:p w:rsidRDefault="00C600F2" w:rsidP="003035BD" w:rsidR="00BC2FF0" w:rsidRPr="00D8648A">
    <w:pPr>
      <w:pStyle w:val="Zaglavlje"/>
      <w:rPr>
        <w:sz w:val="16"/>
        <w:szCs w:val="16"/>
      </w:rPr>
    </w:pPr>
    <w:r>
      <w:rPr>
        <w:noProof/>
        <w:lang w:val="en-US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4097" id="Text Box 1" style="position:absolute;margin-left:356.5pt;margin-top:5.9pt;width:120.2pt;height:71.6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 o:gfxdata="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">
          <v:textbox style="mso-fit-shape-to-text:t">
            <w:txbxContent>
              <w:p w:rsidRDefault="006078FB" w:rsidP="003035BD" w:rsidR="006078FB">
                <w:pPr>
                  <w:pStyle w:val="Zaglavlj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URED U ZAGREBU</w:t>
                </w:r>
              </w:p>
              <w:p w:rsidRDefault="006078FB" w:rsidP="009D0940" w:rsidR="006078FB" w:rsidRPr="00D8648A">
                <w:pPr>
                  <w:pStyle w:val="Zaglavlj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Petrinjska 28</w:t>
                </w:r>
              </w:p>
              <w:p w:rsidRDefault="006078FB" w:rsidP="009D0940" w:rsidR="006078FB" w:rsidRPr="00D8648A">
                <w:pPr>
                  <w:pStyle w:val="Zaglavlje"/>
                  <w:rPr>
                    <w:sz w:val="16"/>
                    <w:szCs w:val="16"/>
                  </w:rPr>
                </w:pPr>
                <w:r w:rsidRPr="00D8648A">
                  <w:rPr>
                    <w:sz w:val="16"/>
                    <w:szCs w:val="16"/>
                  </w:rPr>
                  <w:t>HR-10000 ZAGREB</w:t>
                </w:r>
              </w:p>
              <w:p w:rsidRDefault="006078FB" w:rsidP="003035BD" w:rsidR="006078FB">
                <w:pPr>
                  <w:pStyle w:val="Zaglavlje"/>
                  <w:rPr>
                    <w:sz w:val="16"/>
                    <w:szCs w:val="16"/>
                  </w:rPr>
                </w:pPr>
              </w:p>
              <w:p w:rsidRDefault="006078FB" w:rsidP="003035BD" w:rsidR="006078FB">
                <w:pPr>
                  <w:pStyle w:val="Zaglavlj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PISARNICA U DUBROVNIKU</w:t>
                </w:r>
              </w:p>
              <w:p w:rsidRDefault="006078FB" w:rsidP="003035BD" w:rsidR="006078FB">
                <w:pPr>
                  <w:pStyle w:val="Zaglavlj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Gabra Rajčevića 1</w:t>
                </w:r>
              </w:p>
              <w:p w:rsidRDefault="006078FB" w:rsidP="009D0940" w:rsidR="006078FB" w:rsidRPr="00423EE2">
                <w:pPr>
                  <w:pStyle w:val="Zaglavlje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HR-20000 DUBROVNIK</w:t>
                </w:r>
              </w:p>
            </w:txbxContent>
          </v:textbox>
          <w10:wrap type="square"/>
        </v:shape>
      </w:pict>
    </w:r>
  </w:p>
  <w:p w:rsidRDefault="00BC2FF0" w:rsidP="003035BD" w:rsidR="00BC2FF0" w:rsidRPr="00D8648A">
    <w:pPr>
      <w:pStyle w:val="Zaglavlje"/>
      <w:rPr>
        <w:b/>
      </w:rPr>
    </w:pPr>
    <w:r>
      <w:rPr>
        <w:b/>
        <w:sz w:val="32"/>
        <w:szCs w:val="32"/>
      </w:rPr>
      <w:t>G</w:t>
    </w:r>
    <w:r w:rsidRPr="001E1BBD">
      <w:rPr>
        <w:b/>
      </w:rPr>
      <w:t>JURAŠIĆ</w:t>
    </w:r>
    <w:r w:rsidRPr="00D8648A">
      <w:rPr>
        <w:b/>
      </w:rPr>
      <w:t>,</w:t>
    </w:r>
  </w:p>
  <w:p w:rsidRDefault="00BC2FF0" w:rsidP="003035BD" w:rsidR="00BC2FF0" w:rsidRPr="00D8648A">
    <w:pPr>
      <w:pStyle w:val="Zaglavlje"/>
      <w:rPr>
        <w:b/>
      </w:rPr>
    </w:pPr>
    <w:r w:rsidRPr="006B6BD3">
      <w:rPr>
        <w:b/>
        <w:sz w:val="32"/>
        <w:szCs w:val="32"/>
      </w:rPr>
      <w:t>F</w:t>
    </w:r>
    <w:r>
      <w:rPr>
        <w:b/>
      </w:rPr>
      <w:t>AK</w:t>
    </w:r>
    <w:r w:rsidRPr="00D8648A">
      <w:rPr>
        <w:b/>
      </w:rPr>
      <w:t xml:space="preserve"> </w:t>
    </w:r>
    <w:r w:rsidRPr="006B6BD3">
      <w:rPr>
        <w:b/>
        <w:sz w:val="32"/>
        <w:szCs w:val="32"/>
      </w:rPr>
      <w:t>&amp;</w:t>
    </w:r>
  </w:p>
  <w:p w:rsidRDefault="00BC2FF0" w:rsidP="003035BD" w:rsidR="00BC2FF0" w:rsidRPr="00D8648A">
    <w:pPr>
      <w:pStyle w:val="Zaglavlje"/>
      <w:tabs>
        <w:tab w:pos="4536" w:val="clear"/>
        <w:tab w:pos="9072" w:val="clear"/>
        <w:tab w:pos="2025" w:val="left"/>
      </w:tabs>
    </w:pPr>
    <w:r w:rsidRPr="006B6BD3">
      <w:rPr>
        <w:b/>
        <w:sz w:val="32"/>
        <w:szCs w:val="32"/>
      </w:rPr>
      <w:t>P</w:t>
    </w:r>
    <w:r>
      <w:rPr>
        <w:b/>
      </w:rPr>
      <w:t>ARTNERI</w:t>
    </w:r>
    <w:r w:rsidRPr="00D8648A">
      <w:rPr>
        <w:b/>
      </w:rPr>
      <w:t xml:space="preserve"> d.o.o.</w:t>
    </w:r>
    <w:r w:rsidRPr="00D8648A">
      <w:tab/>
    </w:r>
  </w:p>
  <w:p w:rsidRDefault="00BC2FF0" w:rsidP="003035BD" w:rsidR="00BC2FF0" w:rsidRPr="00D8648A">
    <w:pPr>
      <w:pStyle w:val="Zaglavlje"/>
      <w:rPr>
        <w:sz w:val="16"/>
        <w:szCs w:val="16"/>
      </w:rPr>
    </w:pPr>
  </w:p>
  <w:p w:rsidRDefault="00BC2FF0" w:rsidP="003035BD" w:rsidR="00BC2FF0" w:rsidRPr="00D8648A">
    <w:pPr>
      <w:pStyle w:val="Zaglavlje"/>
      <w:rPr>
        <w:sz w:val="16"/>
        <w:szCs w:val="16"/>
      </w:rPr>
    </w:pPr>
    <w:r w:rsidRPr="00D8648A">
      <w:rPr>
        <w:sz w:val="16"/>
        <w:szCs w:val="16"/>
      </w:rPr>
      <w:t>T: +385 1 6381 225</w:t>
    </w:r>
  </w:p>
  <w:p w:rsidRDefault="00BC2FF0" w:rsidP="003035BD" w:rsidR="00BC2FF0">
    <w:pPr>
      <w:pStyle w:val="Zaglavlje"/>
      <w:rPr>
        <w:sz w:val="16"/>
        <w:szCs w:val="16"/>
      </w:rPr>
    </w:pPr>
    <w:r w:rsidRPr="00D8648A">
      <w:rPr>
        <w:sz w:val="16"/>
        <w:szCs w:val="16"/>
      </w:rPr>
      <w:t>F: +385 1 6381 226</w:t>
    </w:r>
  </w:p>
  <w:p w:rsidRDefault="00BC2FF0" w:rsidP="003035BD" w:rsidR="00BC2FF0">
    <w:pPr>
      <w:pStyle w:val="Zaglavlje"/>
      <w:rPr>
        <w:sz w:val="16"/>
        <w:szCs w:val="16"/>
      </w:rPr>
    </w:pPr>
  </w:p>
  <w:p w:rsidRDefault="00BC2FF0" w:rsidR="00BC2F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6378C"/>
    <w:multiLevelType w:val="hybridMultilevel"/>
    <w:tmpl w:val="52B41F4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5FE6"/>
    <w:rsid w:val="00010094"/>
    <w:rsid w:val="00016AE5"/>
    <w:rsid w:val="00017403"/>
    <w:rsid w:val="00020379"/>
    <w:rsid w:val="000207D7"/>
    <w:rsid w:val="00020C3C"/>
    <w:rsid w:val="0002104A"/>
    <w:rsid w:val="0002606E"/>
    <w:rsid w:val="00030222"/>
    <w:rsid w:val="000327DD"/>
    <w:rsid w:val="00032A46"/>
    <w:rsid w:val="000357F7"/>
    <w:rsid w:val="000448D9"/>
    <w:rsid w:val="00062533"/>
    <w:rsid w:val="00063771"/>
    <w:rsid w:val="00064B5F"/>
    <w:rsid w:val="00067FEA"/>
    <w:rsid w:val="00071CF4"/>
    <w:rsid w:val="00074AEC"/>
    <w:rsid w:val="0007778E"/>
    <w:rsid w:val="000856CA"/>
    <w:rsid w:val="00086704"/>
    <w:rsid w:val="000933FA"/>
    <w:rsid w:val="00096D3F"/>
    <w:rsid w:val="000A03B2"/>
    <w:rsid w:val="000A2C59"/>
    <w:rsid w:val="000A53F4"/>
    <w:rsid w:val="000A5D71"/>
    <w:rsid w:val="000A7F83"/>
    <w:rsid w:val="000B0820"/>
    <w:rsid w:val="000B3B26"/>
    <w:rsid w:val="000B4CD6"/>
    <w:rsid w:val="000C17AA"/>
    <w:rsid w:val="000C4DD9"/>
    <w:rsid w:val="000C72FD"/>
    <w:rsid w:val="000C7C26"/>
    <w:rsid w:val="000D026F"/>
    <w:rsid w:val="000D1C43"/>
    <w:rsid w:val="000D43C3"/>
    <w:rsid w:val="000D5F32"/>
    <w:rsid w:val="000D6CCD"/>
    <w:rsid w:val="000E000E"/>
    <w:rsid w:val="000E1092"/>
    <w:rsid w:val="000E3DB9"/>
    <w:rsid w:val="000E68BA"/>
    <w:rsid w:val="000F302F"/>
    <w:rsid w:val="000F365F"/>
    <w:rsid w:val="000F4718"/>
    <w:rsid w:val="000F5D08"/>
    <w:rsid w:val="000F67F6"/>
    <w:rsid w:val="000F6CC8"/>
    <w:rsid w:val="0010509A"/>
    <w:rsid w:val="00111FAE"/>
    <w:rsid w:val="00116BDA"/>
    <w:rsid w:val="00122ECA"/>
    <w:rsid w:val="00132390"/>
    <w:rsid w:val="001370AA"/>
    <w:rsid w:val="00141657"/>
    <w:rsid w:val="00146CBB"/>
    <w:rsid w:val="001477D6"/>
    <w:rsid w:val="00153522"/>
    <w:rsid w:val="001546B1"/>
    <w:rsid w:val="0016005A"/>
    <w:rsid w:val="00160768"/>
    <w:rsid w:val="00161D6A"/>
    <w:rsid w:val="00162AE3"/>
    <w:rsid w:val="00167E46"/>
    <w:rsid w:val="00171F22"/>
    <w:rsid w:val="00174EE5"/>
    <w:rsid w:val="00175950"/>
    <w:rsid w:val="001772DB"/>
    <w:rsid w:val="00184F1F"/>
    <w:rsid w:val="0018632C"/>
    <w:rsid w:val="00187813"/>
    <w:rsid w:val="00190C68"/>
    <w:rsid w:val="001952E2"/>
    <w:rsid w:val="00197681"/>
    <w:rsid w:val="001A1089"/>
    <w:rsid w:val="001A36A1"/>
    <w:rsid w:val="001A4E96"/>
    <w:rsid w:val="001A5D82"/>
    <w:rsid w:val="001A6907"/>
    <w:rsid w:val="001A7B7C"/>
    <w:rsid w:val="001A7CFB"/>
    <w:rsid w:val="001C020F"/>
    <w:rsid w:val="001C346F"/>
    <w:rsid w:val="001C4696"/>
    <w:rsid w:val="001C52F2"/>
    <w:rsid w:val="001C5D60"/>
    <w:rsid w:val="001C7156"/>
    <w:rsid w:val="001C74F1"/>
    <w:rsid w:val="001D1392"/>
    <w:rsid w:val="001D1A01"/>
    <w:rsid w:val="001D3873"/>
    <w:rsid w:val="001D7497"/>
    <w:rsid w:val="001E0AE2"/>
    <w:rsid w:val="001E1BBD"/>
    <w:rsid w:val="001E3D97"/>
    <w:rsid w:val="001E597C"/>
    <w:rsid w:val="001E765E"/>
    <w:rsid w:val="001E78DA"/>
    <w:rsid w:val="001F0D5A"/>
    <w:rsid w:val="001F49C5"/>
    <w:rsid w:val="002024F0"/>
    <w:rsid w:val="00203888"/>
    <w:rsid w:val="00205F0E"/>
    <w:rsid w:val="00222870"/>
    <w:rsid w:val="00223886"/>
    <w:rsid w:val="00226840"/>
    <w:rsid w:val="002305B2"/>
    <w:rsid w:val="00230DA2"/>
    <w:rsid w:val="00232950"/>
    <w:rsid w:val="002355F4"/>
    <w:rsid w:val="0024184C"/>
    <w:rsid w:val="00250D09"/>
    <w:rsid w:val="00252F05"/>
    <w:rsid w:val="00257ACF"/>
    <w:rsid w:val="00260D03"/>
    <w:rsid w:val="00262143"/>
    <w:rsid w:val="00262A04"/>
    <w:rsid w:val="00264C3B"/>
    <w:rsid w:val="002672D9"/>
    <w:rsid w:val="002703FC"/>
    <w:rsid w:val="00275951"/>
    <w:rsid w:val="00282BCC"/>
    <w:rsid w:val="00282D68"/>
    <w:rsid w:val="00287D6C"/>
    <w:rsid w:val="00294D0C"/>
    <w:rsid w:val="002963E5"/>
    <w:rsid w:val="002A3C96"/>
    <w:rsid w:val="002A54B5"/>
    <w:rsid w:val="002A5F28"/>
    <w:rsid w:val="002A6F90"/>
    <w:rsid w:val="002C18BE"/>
    <w:rsid w:val="002C5909"/>
    <w:rsid w:val="002D44A8"/>
    <w:rsid w:val="002E1829"/>
    <w:rsid w:val="002E25A1"/>
    <w:rsid w:val="002E5ED7"/>
    <w:rsid w:val="002F2D86"/>
    <w:rsid w:val="002F3FBF"/>
    <w:rsid w:val="002F5053"/>
    <w:rsid w:val="00301DF8"/>
    <w:rsid w:val="003035BD"/>
    <w:rsid w:val="00305548"/>
    <w:rsid w:val="00306852"/>
    <w:rsid w:val="00322911"/>
    <w:rsid w:val="00324FE5"/>
    <w:rsid w:val="00327382"/>
    <w:rsid w:val="00332321"/>
    <w:rsid w:val="00333D22"/>
    <w:rsid w:val="003425BE"/>
    <w:rsid w:val="00344677"/>
    <w:rsid w:val="00344D32"/>
    <w:rsid w:val="0034529B"/>
    <w:rsid w:val="00350BF2"/>
    <w:rsid w:val="00354240"/>
    <w:rsid w:val="0036103A"/>
    <w:rsid w:val="00361341"/>
    <w:rsid w:val="0036248D"/>
    <w:rsid w:val="00363596"/>
    <w:rsid w:val="003638BD"/>
    <w:rsid w:val="00370885"/>
    <w:rsid w:val="00371712"/>
    <w:rsid w:val="003727B9"/>
    <w:rsid w:val="00372DA4"/>
    <w:rsid w:val="00375C3E"/>
    <w:rsid w:val="00390E4D"/>
    <w:rsid w:val="00391069"/>
    <w:rsid w:val="0039229A"/>
    <w:rsid w:val="00392307"/>
    <w:rsid w:val="00393AFF"/>
    <w:rsid w:val="003947C9"/>
    <w:rsid w:val="003A03DC"/>
    <w:rsid w:val="003A2808"/>
    <w:rsid w:val="003A2C3C"/>
    <w:rsid w:val="003A76A1"/>
    <w:rsid w:val="003A774C"/>
    <w:rsid w:val="003B1803"/>
    <w:rsid w:val="003B283B"/>
    <w:rsid w:val="003B50C6"/>
    <w:rsid w:val="003C0C61"/>
    <w:rsid w:val="003C54DA"/>
    <w:rsid w:val="003D094B"/>
    <w:rsid w:val="003D4145"/>
    <w:rsid w:val="003D4989"/>
    <w:rsid w:val="003D524A"/>
    <w:rsid w:val="003E04D3"/>
    <w:rsid w:val="003E2D55"/>
    <w:rsid w:val="003E6E0C"/>
    <w:rsid w:val="003F2BEF"/>
    <w:rsid w:val="0040151F"/>
    <w:rsid w:val="00403878"/>
    <w:rsid w:val="004061B0"/>
    <w:rsid w:val="004066C8"/>
    <w:rsid w:val="00406E76"/>
    <w:rsid w:val="00411D65"/>
    <w:rsid w:val="00414238"/>
    <w:rsid w:val="00417823"/>
    <w:rsid w:val="004216E0"/>
    <w:rsid w:val="00421846"/>
    <w:rsid w:val="0042199A"/>
    <w:rsid w:val="0042287C"/>
    <w:rsid w:val="0042326B"/>
    <w:rsid w:val="00425C82"/>
    <w:rsid w:val="00427625"/>
    <w:rsid w:val="004311C0"/>
    <w:rsid w:val="00432B9E"/>
    <w:rsid w:val="004336D1"/>
    <w:rsid w:val="00434F26"/>
    <w:rsid w:val="0043711F"/>
    <w:rsid w:val="00437E57"/>
    <w:rsid w:val="00440040"/>
    <w:rsid w:val="00443055"/>
    <w:rsid w:val="004430E0"/>
    <w:rsid w:val="004451CC"/>
    <w:rsid w:val="00446266"/>
    <w:rsid w:val="004479B6"/>
    <w:rsid w:val="004527D0"/>
    <w:rsid w:val="00455753"/>
    <w:rsid w:val="00461101"/>
    <w:rsid w:val="004612AF"/>
    <w:rsid w:val="00461DD5"/>
    <w:rsid w:val="00463960"/>
    <w:rsid w:val="00464FFA"/>
    <w:rsid w:val="00465C6D"/>
    <w:rsid w:val="00470B27"/>
    <w:rsid w:val="004749C5"/>
    <w:rsid w:val="004763CB"/>
    <w:rsid w:val="004802BF"/>
    <w:rsid w:val="004874B2"/>
    <w:rsid w:val="00491615"/>
    <w:rsid w:val="00491F09"/>
    <w:rsid w:val="00492042"/>
    <w:rsid w:val="00493CD8"/>
    <w:rsid w:val="00493E92"/>
    <w:rsid w:val="00495785"/>
    <w:rsid w:val="004A67D3"/>
    <w:rsid w:val="004B047B"/>
    <w:rsid w:val="004B1752"/>
    <w:rsid w:val="004B4F57"/>
    <w:rsid w:val="004B78FE"/>
    <w:rsid w:val="004C01BD"/>
    <w:rsid w:val="004C0237"/>
    <w:rsid w:val="004C11FB"/>
    <w:rsid w:val="004C209C"/>
    <w:rsid w:val="004C4A70"/>
    <w:rsid w:val="004C6AB1"/>
    <w:rsid w:val="004C70A7"/>
    <w:rsid w:val="004D0B66"/>
    <w:rsid w:val="004D1195"/>
    <w:rsid w:val="004D52C9"/>
    <w:rsid w:val="004D59CF"/>
    <w:rsid w:val="004E1197"/>
    <w:rsid w:val="004E139E"/>
    <w:rsid w:val="004E41E5"/>
    <w:rsid w:val="004F0497"/>
    <w:rsid w:val="004F1D91"/>
    <w:rsid w:val="004F2324"/>
    <w:rsid w:val="004F3FC9"/>
    <w:rsid w:val="004F5996"/>
    <w:rsid w:val="004F7701"/>
    <w:rsid w:val="00500873"/>
    <w:rsid w:val="00504CB2"/>
    <w:rsid w:val="005051C6"/>
    <w:rsid w:val="0050724D"/>
    <w:rsid w:val="00510115"/>
    <w:rsid w:val="00520BB6"/>
    <w:rsid w:val="0052423D"/>
    <w:rsid w:val="00527038"/>
    <w:rsid w:val="005279CE"/>
    <w:rsid w:val="0053025B"/>
    <w:rsid w:val="00531607"/>
    <w:rsid w:val="00537827"/>
    <w:rsid w:val="00540C93"/>
    <w:rsid w:val="00542F71"/>
    <w:rsid w:val="00545B8D"/>
    <w:rsid w:val="0054702F"/>
    <w:rsid w:val="00547306"/>
    <w:rsid w:val="00550B27"/>
    <w:rsid w:val="00553BD6"/>
    <w:rsid w:val="005545F4"/>
    <w:rsid w:val="005558F4"/>
    <w:rsid w:val="0056290F"/>
    <w:rsid w:val="005725EC"/>
    <w:rsid w:val="00573CC2"/>
    <w:rsid w:val="00585335"/>
    <w:rsid w:val="0058578D"/>
    <w:rsid w:val="005864B7"/>
    <w:rsid w:val="00587E87"/>
    <w:rsid w:val="00587F54"/>
    <w:rsid w:val="00593423"/>
    <w:rsid w:val="005937D7"/>
    <w:rsid w:val="00594B0C"/>
    <w:rsid w:val="00594B6C"/>
    <w:rsid w:val="005A2C24"/>
    <w:rsid w:val="005A773F"/>
    <w:rsid w:val="005A7B65"/>
    <w:rsid w:val="005B5436"/>
    <w:rsid w:val="005C47C8"/>
    <w:rsid w:val="005C559D"/>
    <w:rsid w:val="005D1630"/>
    <w:rsid w:val="005D28BB"/>
    <w:rsid w:val="005D2972"/>
    <w:rsid w:val="005E2A52"/>
    <w:rsid w:val="005E2AA8"/>
    <w:rsid w:val="005E594E"/>
    <w:rsid w:val="005E6B43"/>
    <w:rsid w:val="005F0A54"/>
    <w:rsid w:val="005F0F9B"/>
    <w:rsid w:val="005F2826"/>
    <w:rsid w:val="005F4A58"/>
    <w:rsid w:val="0060211B"/>
    <w:rsid w:val="006032CF"/>
    <w:rsid w:val="0060472E"/>
    <w:rsid w:val="00604FED"/>
    <w:rsid w:val="00607025"/>
    <w:rsid w:val="006078FB"/>
    <w:rsid w:val="006165D6"/>
    <w:rsid w:val="0061702C"/>
    <w:rsid w:val="00624DD4"/>
    <w:rsid w:val="00631F6C"/>
    <w:rsid w:val="00634349"/>
    <w:rsid w:val="00635AD6"/>
    <w:rsid w:val="00635B44"/>
    <w:rsid w:val="00647EFD"/>
    <w:rsid w:val="00654E7B"/>
    <w:rsid w:val="00655577"/>
    <w:rsid w:val="00657CE1"/>
    <w:rsid w:val="00663B97"/>
    <w:rsid w:val="006668ED"/>
    <w:rsid w:val="006707E4"/>
    <w:rsid w:val="00671243"/>
    <w:rsid w:val="00672261"/>
    <w:rsid w:val="00683225"/>
    <w:rsid w:val="00687531"/>
    <w:rsid w:val="00687FB9"/>
    <w:rsid w:val="00693447"/>
    <w:rsid w:val="00695FE5"/>
    <w:rsid w:val="006A1B99"/>
    <w:rsid w:val="006A2693"/>
    <w:rsid w:val="006A4BBE"/>
    <w:rsid w:val="006B0AE2"/>
    <w:rsid w:val="006B5B06"/>
    <w:rsid w:val="006B5FFA"/>
    <w:rsid w:val="006B6BD3"/>
    <w:rsid w:val="006B79DF"/>
    <w:rsid w:val="006D17D5"/>
    <w:rsid w:val="006D17F7"/>
    <w:rsid w:val="006D2103"/>
    <w:rsid w:val="006D473B"/>
    <w:rsid w:val="006D690A"/>
    <w:rsid w:val="006D7F7C"/>
    <w:rsid w:val="006E3CA6"/>
    <w:rsid w:val="006E5E7A"/>
    <w:rsid w:val="006F0469"/>
    <w:rsid w:val="006F3AF7"/>
    <w:rsid w:val="006F45A6"/>
    <w:rsid w:val="006F7B3C"/>
    <w:rsid w:val="00700A3F"/>
    <w:rsid w:val="007053DC"/>
    <w:rsid w:val="0070584B"/>
    <w:rsid w:val="00710827"/>
    <w:rsid w:val="007110DC"/>
    <w:rsid w:val="00712E4E"/>
    <w:rsid w:val="007209E6"/>
    <w:rsid w:val="0073004E"/>
    <w:rsid w:val="0073397C"/>
    <w:rsid w:val="007343ED"/>
    <w:rsid w:val="0073512B"/>
    <w:rsid w:val="00736308"/>
    <w:rsid w:val="007422ED"/>
    <w:rsid w:val="00745B33"/>
    <w:rsid w:val="007511F2"/>
    <w:rsid w:val="00751895"/>
    <w:rsid w:val="00754255"/>
    <w:rsid w:val="00763139"/>
    <w:rsid w:val="00763910"/>
    <w:rsid w:val="00765603"/>
    <w:rsid w:val="0076749E"/>
    <w:rsid w:val="00770587"/>
    <w:rsid w:val="00770B8F"/>
    <w:rsid w:val="00772715"/>
    <w:rsid w:val="00772993"/>
    <w:rsid w:val="00781C98"/>
    <w:rsid w:val="007844E2"/>
    <w:rsid w:val="00786323"/>
    <w:rsid w:val="007912ED"/>
    <w:rsid w:val="00791E4B"/>
    <w:rsid w:val="0079257F"/>
    <w:rsid w:val="007937BA"/>
    <w:rsid w:val="0079449E"/>
    <w:rsid w:val="0079481E"/>
    <w:rsid w:val="00795DE4"/>
    <w:rsid w:val="007972C0"/>
    <w:rsid w:val="007A1735"/>
    <w:rsid w:val="007A24BF"/>
    <w:rsid w:val="007A3F87"/>
    <w:rsid w:val="007A40AE"/>
    <w:rsid w:val="007A71F8"/>
    <w:rsid w:val="007B072E"/>
    <w:rsid w:val="007B25B3"/>
    <w:rsid w:val="007B3DA8"/>
    <w:rsid w:val="007B7B7A"/>
    <w:rsid w:val="007C0E9E"/>
    <w:rsid w:val="007C32A1"/>
    <w:rsid w:val="007C353C"/>
    <w:rsid w:val="007C36D1"/>
    <w:rsid w:val="007C456E"/>
    <w:rsid w:val="007C6163"/>
    <w:rsid w:val="007E020B"/>
    <w:rsid w:val="007E02AF"/>
    <w:rsid w:val="007E0511"/>
    <w:rsid w:val="007E37E7"/>
    <w:rsid w:val="007E3CBE"/>
    <w:rsid w:val="007E6BDE"/>
    <w:rsid w:val="007F0C51"/>
    <w:rsid w:val="007F2D6B"/>
    <w:rsid w:val="007F6CAD"/>
    <w:rsid w:val="00800FA7"/>
    <w:rsid w:val="00804A8D"/>
    <w:rsid w:val="00807127"/>
    <w:rsid w:val="0081371A"/>
    <w:rsid w:val="00817D6B"/>
    <w:rsid w:val="00824177"/>
    <w:rsid w:val="008300CD"/>
    <w:rsid w:val="00832621"/>
    <w:rsid w:val="00834EE2"/>
    <w:rsid w:val="0083565F"/>
    <w:rsid w:val="00835D6C"/>
    <w:rsid w:val="00837F49"/>
    <w:rsid w:val="00840C6B"/>
    <w:rsid w:val="00841023"/>
    <w:rsid w:val="00844F91"/>
    <w:rsid w:val="00845DA6"/>
    <w:rsid w:val="008515AE"/>
    <w:rsid w:val="00855EFC"/>
    <w:rsid w:val="00863447"/>
    <w:rsid w:val="00864D58"/>
    <w:rsid w:val="00866809"/>
    <w:rsid w:val="008676B8"/>
    <w:rsid w:val="00870EFB"/>
    <w:rsid w:val="008712CF"/>
    <w:rsid w:val="00873162"/>
    <w:rsid w:val="00874219"/>
    <w:rsid w:val="0087564A"/>
    <w:rsid w:val="008818D2"/>
    <w:rsid w:val="00883F44"/>
    <w:rsid w:val="0088609C"/>
    <w:rsid w:val="008915BE"/>
    <w:rsid w:val="00894073"/>
    <w:rsid w:val="0089467F"/>
    <w:rsid w:val="00896141"/>
    <w:rsid w:val="008963B9"/>
    <w:rsid w:val="008A2305"/>
    <w:rsid w:val="008A4843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4318"/>
    <w:rsid w:val="008C47F6"/>
    <w:rsid w:val="008C547E"/>
    <w:rsid w:val="008C6B47"/>
    <w:rsid w:val="008D0371"/>
    <w:rsid w:val="008D292E"/>
    <w:rsid w:val="008D5AA9"/>
    <w:rsid w:val="008D6DD9"/>
    <w:rsid w:val="008E26CF"/>
    <w:rsid w:val="008E5DC6"/>
    <w:rsid w:val="008E6FE5"/>
    <w:rsid w:val="008F19D7"/>
    <w:rsid w:val="008F25A9"/>
    <w:rsid w:val="008F643E"/>
    <w:rsid w:val="008F6BD4"/>
    <w:rsid w:val="00900C86"/>
    <w:rsid w:val="00902CA0"/>
    <w:rsid w:val="0090399A"/>
    <w:rsid w:val="00903B2F"/>
    <w:rsid w:val="00903F2F"/>
    <w:rsid w:val="009043ED"/>
    <w:rsid w:val="00905570"/>
    <w:rsid w:val="009105CF"/>
    <w:rsid w:val="00911A54"/>
    <w:rsid w:val="0091307A"/>
    <w:rsid w:val="009179AA"/>
    <w:rsid w:val="00921332"/>
    <w:rsid w:val="00921C37"/>
    <w:rsid w:val="00927B37"/>
    <w:rsid w:val="009301E9"/>
    <w:rsid w:val="00931D32"/>
    <w:rsid w:val="009326DF"/>
    <w:rsid w:val="00934629"/>
    <w:rsid w:val="00935AEA"/>
    <w:rsid w:val="00936B6D"/>
    <w:rsid w:val="00942960"/>
    <w:rsid w:val="0094369A"/>
    <w:rsid w:val="0094546C"/>
    <w:rsid w:val="00946479"/>
    <w:rsid w:val="00946C68"/>
    <w:rsid w:val="0095074A"/>
    <w:rsid w:val="0095141D"/>
    <w:rsid w:val="00952092"/>
    <w:rsid w:val="009531FB"/>
    <w:rsid w:val="00954357"/>
    <w:rsid w:val="009562D8"/>
    <w:rsid w:val="00963559"/>
    <w:rsid w:val="00965BB3"/>
    <w:rsid w:val="009738C2"/>
    <w:rsid w:val="00977DFF"/>
    <w:rsid w:val="00981D8F"/>
    <w:rsid w:val="00983666"/>
    <w:rsid w:val="0098418A"/>
    <w:rsid w:val="00984CCB"/>
    <w:rsid w:val="00984F4B"/>
    <w:rsid w:val="009870DA"/>
    <w:rsid w:val="00991A36"/>
    <w:rsid w:val="00995AF8"/>
    <w:rsid w:val="009A1303"/>
    <w:rsid w:val="009A1E04"/>
    <w:rsid w:val="009A3E5A"/>
    <w:rsid w:val="009A45C0"/>
    <w:rsid w:val="009A62CF"/>
    <w:rsid w:val="009B16B5"/>
    <w:rsid w:val="009B4590"/>
    <w:rsid w:val="009B4E1F"/>
    <w:rsid w:val="009B7AA7"/>
    <w:rsid w:val="009C0981"/>
    <w:rsid w:val="009C219B"/>
    <w:rsid w:val="009C3ADF"/>
    <w:rsid w:val="009C4D64"/>
    <w:rsid w:val="009D00AF"/>
    <w:rsid w:val="009D0940"/>
    <w:rsid w:val="009D5063"/>
    <w:rsid w:val="009E3BC4"/>
    <w:rsid w:val="009E3F7D"/>
    <w:rsid w:val="009E52E2"/>
    <w:rsid w:val="009E6678"/>
    <w:rsid w:val="009E734B"/>
    <w:rsid w:val="009E75DD"/>
    <w:rsid w:val="009F3B72"/>
    <w:rsid w:val="009F4728"/>
    <w:rsid w:val="009F6348"/>
    <w:rsid w:val="009F772E"/>
    <w:rsid w:val="00A024FC"/>
    <w:rsid w:val="00A045D2"/>
    <w:rsid w:val="00A05806"/>
    <w:rsid w:val="00A0697E"/>
    <w:rsid w:val="00A106B7"/>
    <w:rsid w:val="00A119AF"/>
    <w:rsid w:val="00A13C88"/>
    <w:rsid w:val="00A2232A"/>
    <w:rsid w:val="00A2651B"/>
    <w:rsid w:val="00A32614"/>
    <w:rsid w:val="00A339F2"/>
    <w:rsid w:val="00A35FBA"/>
    <w:rsid w:val="00A40512"/>
    <w:rsid w:val="00A40A3D"/>
    <w:rsid w:val="00A45430"/>
    <w:rsid w:val="00A46ADC"/>
    <w:rsid w:val="00A5162F"/>
    <w:rsid w:val="00A52AD1"/>
    <w:rsid w:val="00A52C21"/>
    <w:rsid w:val="00A552F7"/>
    <w:rsid w:val="00A57257"/>
    <w:rsid w:val="00A57BE7"/>
    <w:rsid w:val="00A617C0"/>
    <w:rsid w:val="00A6553C"/>
    <w:rsid w:val="00A67D86"/>
    <w:rsid w:val="00A72743"/>
    <w:rsid w:val="00A7796C"/>
    <w:rsid w:val="00A779B4"/>
    <w:rsid w:val="00A80040"/>
    <w:rsid w:val="00A90F14"/>
    <w:rsid w:val="00A95654"/>
    <w:rsid w:val="00AA3157"/>
    <w:rsid w:val="00AA442F"/>
    <w:rsid w:val="00AB12A6"/>
    <w:rsid w:val="00AB2D9D"/>
    <w:rsid w:val="00AB4679"/>
    <w:rsid w:val="00AB6AB4"/>
    <w:rsid w:val="00AB6B3F"/>
    <w:rsid w:val="00AB7FB2"/>
    <w:rsid w:val="00AC1A32"/>
    <w:rsid w:val="00AD0B1E"/>
    <w:rsid w:val="00AD401F"/>
    <w:rsid w:val="00AE1D5E"/>
    <w:rsid w:val="00AE2957"/>
    <w:rsid w:val="00AF06AC"/>
    <w:rsid w:val="00AF0ECE"/>
    <w:rsid w:val="00AF5823"/>
    <w:rsid w:val="00B01368"/>
    <w:rsid w:val="00B016E6"/>
    <w:rsid w:val="00B02232"/>
    <w:rsid w:val="00B02C5B"/>
    <w:rsid w:val="00B052B9"/>
    <w:rsid w:val="00B053A2"/>
    <w:rsid w:val="00B058E3"/>
    <w:rsid w:val="00B05C77"/>
    <w:rsid w:val="00B07B48"/>
    <w:rsid w:val="00B11287"/>
    <w:rsid w:val="00B156AF"/>
    <w:rsid w:val="00B2020D"/>
    <w:rsid w:val="00B205A4"/>
    <w:rsid w:val="00B207E6"/>
    <w:rsid w:val="00B21FAC"/>
    <w:rsid w:val="00B25A48"/>
    <w:rsid w:val="00B3417F"/>
    <w:rsid w:val="00B34703"/>
    <w:rsid w:val="00B43DD3"/>
    <w:rsid w:val="00B43EFA"/>
    <w:rsid w:val="00B45D68"/>
    <w:rsid w:val="00B524B8"/>
    <w:rsid w:val="00B52B7F"/>
    <w:rsid w:val="00B53124"/>
    <w:rsid w:val="00B532FC"/>
    <w:rsid w:val="00B5502F"/>
    <w:rsid w:val="00B62315"/>
    <w:rsid w:val="00B631CA"/>
    <w:rsid w:val="00B640B8"/>
    <w:rsid w:val="00B643D0"/>
    <w:rsid w:val="00B64F66"/>
    <w:rsid w:val="00B75140"/>
    <w:rsid w:val="00B752DF"/>
    <w:rsid w:val="00B83B95"/>
    <w:rsid w:val="00B875A1"/>
    <w:rsid w:val="00B902F9"/>
    <w:rsid w:val="00B90829"/>
    <w:rsid w:val="00B93AF0"/>
    <w:rsid w:val="00B9454F"/>
    <w:rsid w:val="00B953CA"/>
    <w:rsid w:val="00B957B2"/>
    <w:rsid w:val="00BA0278"/>
    <w:rsid w:val="00BA06BB"/>
    <w:rsid w:val="00BA1272"/>
    <w:rsid w:val="00BA2B3A"/>
    <w:rsid w:val="00BA6554"/>
    <w:rsid w:val="00BB220B"/>
    <w:rsid w:val="00BB2D08"/>
    <w:rsid w:val="00BB2EDE"/>
    <w:rsid w:val="00BB2F15"/>
    <w:rsid w:val="00BB333D"/>
    <w:rsid w:val="00BB511E"/>
    <w:rsid w:val="00BB54A1"/>
    <w:rsid w:val="00BC0554"/>
    <w:rsid w:val="00BC202C"/>
    <w:rsid w:val="00BC29D0"/>
    <w:rsid w:val="00BC2FF0"/>
    <w:rsid w:val="00BC3B81"/>
    <w:rsid w:val="00BC5C31"/>
    <w:rsid w:val="00BD0CFB"/>
    <w:rsid w:val="00BD3B14"/>
    <w:rsid w:val="00BD4070"/>
    <w:rsid w:val="00BE6129"/>
    <w:rsid w:val="00BE63E1"/>
    <w:rsid w:val="00BE6936"/>
    <w:rsid w:val="00BE7186"/>
    <w:rsid w:val="00BF1032"/>
    <w:rsid w:val="00BF142B"/>
    <w:rsid w:val="00BF16FD"/>
    <w:rsid w:val="00BF213C"/>
    <w:rsid w:val="00BF523C"/>
    <w:rsid w:val="00BF6C78"/>
    <w:rsid w:val="00C01860"/>
    <w:rsid w:val="00C01F1E"/>
    <w:rsid w:val="00C0202B"/>
    <w:rsid w:val="00C04973"/>
    <w:rsid w:val="00C056BC"/>
    <w:rsid w:val="00C10D09"/>
    <w:rsid w:val="00C15A7B"/>
    <w:rsid w:val="00C16ECC"/>
    <w:rsid w:val="00C258E6"/>
    <w:rsid w:val="00C31799"/>
    <w:rsid w:val="00C33CD1"/>
    <w:rsid w:val="00C40E83"/>
    <w:rsid w:val="00C413A1"/>
    <w:rsid w:val="00C44631"/>
    <w:rsid w:val="00C50090"/>
    <w:rsid w:val="00C545DB"/>
    <w:rsid w:val="00C57073"/>
    <w:rsid w:val="00C600F2"/>
    <w:rsid w:val="00C6032F"/>
    <w:rsid w:val="00C63620"/>
    <w:rsid w:val="00C64B64"/>
    <w:rsid w:val="00C70169"/>
    <w:rsid w:val="00C702F1"/>
    <w:rsid w:val="00C82232"/>
    <w:rsid w:val="00C837BD"/>
    <w:rsid w:val="00C86582"/>
    <w:rsid w:val="00C938B1"/>
    <w:rsid w:val="00C961A3"/>
    <w:rsid w:val="00CA6DC9"/>
    <w:rsid w:val="00CB7552"/>
    <w:rsid w:val="00CC3514"/>
    <w:rsid w:val="00CE157A"/>
    <w:rsid w:val="00CF03E9"/>
    <w:rsid w:val="00CF600F"/>
    <w:rsid w:val="00D04A51"/>
    <w:rsid w:val="00D13A35"/>
    <w:rsid w:val="00D14B8A"/>
    <w:rsid w:val="00D20BCA"/>
    <w:rsid w:val="00D221DD"/>
    <w:rsid w:val="00D235C8"/>
    <w:rsid w:val="00D23CBB"/>
    <w:rsid w:val="00D27839"/>
    <w:rsid w:val="00D36FBB"/>
    <w:rsid w:val="00D40503"/>
    <w:rsid w:val="00D544AD"/>
    <w:rsid w:val="00D57B25"/>
    <w:rsid w:val="00D62CA6"/>
    <w:rsid w:val="00D63DB5"/>
    <w:rsid w:val="00D7224A"/>
    <w:rsid w:val="00D734AA"/>
    <w:rsid w:val="00D762F7"/>
    <w:rsid w:val="00D809C4"/>
    <w:rsid w:val="00D85CBA"/>
    <w:rsid w:val="00D8648A"/>
    <w:rsid w:val="00D87128"/>
    <w:rsid w:val="00D87272"/>
    <w:rsid w:val="00D9337A"/>
    <w:rsid w:val="00DA3F8E"/>
    <w:rsid w:val="00DA4BB6"/>
    <w:rsid w:val="00DB10A6"/>
    <w:rsid w:val="00DB6ECB"/>
    <w:rsid w:val="00DC13C9"/>
    <w:rsid w:val="00DC2C64"/>
    <w:rsid w:val="00DC36A1"/>
    <w:rsid w:val="00DC3943"/>
    <w:rsid w:val="00DC5981"/>
    <w:rsid w:val="00DC7255"/>
    <w:rsid w:val="00DD14FC"/>
    <w:rsid w:val="00DD1D69"/>
    <w:rsid w:val="00DD3D4C"/>
    <w:rsid w:val="00DE1A18"/>
    <w:rsid w:val="00DE3184"/>
    <w:rsid w:val="00DF0B95"/>
    <w:rsid w:val="00DF479B"/>
    <w:rsid w:val="00E02B0F"/>
    <w:rsid w:val="00E0334B"/>
    <w:rsid w:val="00E03E55"/>
    <w:rsid w:val="00E0493D"/>
    <w:rsid w:val="00E05264"/>
    <w:rsid w:val="00E12615"/>
    <w:rsid w:val="00E2193D"/>
    <w:rsid w:val="00E24C0A"/>
    <w:rsid w:val="00E31EE9"/>
    <w:rsid w:val="00E35137"/>
    <w:rsid w:val="00E3578E"/>
    <w:rsid w:val="00E35A95"/>
    <w:rsid w:val="00E44054"/>
    <w:rsid w:val="00E44F1C"/>
    <w:rsid w:val="00E54723"/>
    <w:rsid w:val="00E6791E"/>
    <w:rsid w:val="00E67B41"/>
    <w:rsid w:val="00E70232"/>
    <w:rsid w:val="00E73C84"/>
    <w:rsid w:val="00E74951"/>
    <w:rsid w:val="00E757BB"/>
    <w:rsid w:val="00E75F1C"/>
    <w:rsid w:val="00E77D86"/>
    <w:rsid w:val="00E80892"/>
    <w:rsid w:val="00E819D1"/>
    <w:rsid w:val="00E82F08"/>
    <w:rsid w:val="00E86A98"/>
    <w:rsid w:val="00E87DC0"/>
    <w:rsid w:val="00E90BE7"/>
    <w:rsid w:val="00E96E1E"/>
    <w:rsid w:val="00E97878"/>
    <w:rsid w:val="00EA0140"/>
    <w:rsid w:val="00EA2610"/>
    <w:rsid w:val="00EA37EB"/>
    <w:rsid w:val="00EA407E"/>
    <w:rsid w:val="00EA75CB"/>
    <w:rsid w:val="00EB07E3"/>
    <w:rsid w:val="00EB264E"/>
    <w:rsid w:val="00EB2A37"/>
    <w:rsid w:val="00EB6BF2"/>
    <w:rsid w:val="00EC27BE"/>
    <w:rsid w:val="00EC319F"/>
    <w:rsid w:val="00EC383C"/>
    <w:rsid w:val="00EC3BA2"/>
    <w:rsid w:val="00EC445B"/>
    <w:rsid w:val="00EC4DD0"/>
    <w:rsid w:val="00ED0EFE"/>
    <w:rsid w:val="00ED14C9"/>
    <w:rsid w:val="00ED1FE9"/>
    <w:rsid w:val="00ED5754"/>
    <w:rsid w:val="00ED60B7"/>
    <w:rsid w:val="00EE26B7"/>
    <w:rsid w:val="00EE7100"/>
    <w:rsid w:val="00EE791E"/>
    <w:rsid w:val="00EE79CA"/>
    <w:rsid w:val="00EF36BE"/>
    <w:rsid w:val="00EF3A0B"/>
    <w:rsid w:val="00EF42DC"/>
    <w:rsid w:val="00F02A8B"/>
    <w:rsid w:val="00F05C7D"/>
    <w:rsid w:val="00F0680D"/>
    <w:rsid w:val="00F1109C"/>
    <w:rsid w:val="00F122B8"/>
    <w:rsid w:val="00F13197"/>
    <w:rsid w:val="00F1486C"/>
    <w:rsid w:val="00F14A4C"/>
    <w:rsid w:val="00F3010E"/>
    <w:rsid w:val="00F30D33"/>
    <w:rsid w:val="00F31C22"/>
    <w:rsid w:val="00F36E87"/>
    <w:rsid w:val="00F37A86"/>
    <w:rsid w:val="00F45980"/>
    <w:rsid w:val="00F4619E"/>
    <w:rsid w:val="00F465C2"/>
    <w:rsid w:val="00F54367"/>
    <w:rsid w:val="00F54D27"/>
    <w:rsid w:val="00F56F7F"/>
    <w:rsid w:val="00F577AF"/>
    <w:rsid w:val="00F57841"/>
    <w:rsid w:val="00F630AC"/>
    <w:rsid w:val="00F648AA"/>
    <w:rsid w:val="00F7571D"/>
    <w:rsid w:val="00F75F06"/>
    <w:rsid w:val="00F84FB5"/>
    <w:rsid w:val="00F91589"/>
    <w:rsid w:val="00F9168A"/>
    <w:rsid w:val="00F91DEE"/>
    <w:rsid w:val="00F9290C"/>
    <w:rsid w:val="00F9607B"/>
    <w:rsid w:val="00FA3E95"/>
    <w:rsid w:val="00FA678B"/>
    <w:rsid w:val="00FB0643"/>
    <w:rsid w:val="00FB2179"/>
    <w:rsid w:val="00FB6055"/>
    <w:rsid w:val="00FC38B5"/>
    <w:rsid w:val="00FC78E1"/>
    <w:rsid w:val="00FD0161"/>
    <w:rsid w:val="00FD0F56"/>
    <w:rsid w:val="00FD13D8"/>
    <w:rsid w:val="00FD161B"/>
    <w:rsid w:val="00FD22CA"/>
    <w:rsid w:val="00FD4012"/>
    <w:rsid w:val="00FD4E3D"/>
    <w:rsid w:val="00FD5080"/>
    <w:rsid w:val="00FD7066"/>
    <w:rsid w:val="00FE007C"/>
    <w:rsid w:val="00FE0F63"/>
    <w:rsid w:val="00FE44D9"/>
    <w:rsid w:val="00FE61FF"/>
    <w:rsid w:val="00FE6A3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7B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0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0F2"/>
    <w:rPr>
      <w:rFonts w:cs="Courier New" w:hAnsi="Courier New" w:ascii="Courier New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0F2"/>
    <w:rPr>
      <w:rFonts w:cs="Courier New" w:hAnsi="Courier New" w:ascii="Courier New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0F2"/>
    <w:rPr>
      <w:rFonts w:cs="Courier New" w:hAnsi="Courier New" w:ascii="Courier New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7B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0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0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0F2"/>
    <w:rPr>
      <w:rFonts w:ascii="Courier New" w:cs="Courier New" w:hAnsi="Courier New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0F2"/>
    <w:rPr>
      <w:rFonts w:ascii="Courier New" w:cs="Courier New" w:hAnsi="Courier New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0F2"/>
    <w:rPr>
      <w:rFonts w:ascii="Courier New" w:cs="Courier New" w:hAnsi="Courier New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St-516/2017-7</izvorni_sadrzaj>
    <derivirana_varijabla naziv="DomainObject.Oznaka_1">St-516/2017-7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nad st.masa  radi naknado pronađene imovine 3.4.2017</izvorni_sadrzaj>
    <derivirana_varijabla naziv="DomainObject.Predmet.Opis_1">Prijedlog za stečaj nad st.masa  radi naknado pronađene imovine 3.4.2017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GRAĐEVINARSTVO, TRGOVINA I TURIZAM d.o.o. u stečaju</izvorni_sadrzaj>
    <derivirana_varijabla naziv="DomainObject.Predmet.ProtustrankaFormated_1">  Stečajna masa iza GRAĐEVINARSTVO, TRGOVINA I TURIZAM d.o.o. u stečaju</derivirana_varijabla>
  </DomainObject.Predmet.ProtustrankaFormated>
  <DomainObject.Predmet.ProtustrankaFormatedOIB>
    <izvorni_sadrzaj>  Stečajna masa iza GRAĐEVINARSTVO, TRGOVINA I TURIZAM d.o.o. u stečaju, OIB 48302028461</izvorni_sadrzaj>
    <derivirana_varijabla naziv="DomainObject.Predmet.ProtustrankaFormatedOIB_1">  Stečajna masa iza GRAĐEVINARSTVO, TRGOVINA I TURIZAM d.o.o. u stečaju, OIB 48302028461</derivirana_varijabla>
  </DomainObject.Predmet.ProtustrankaFormatedOIB>
  <DomainObject.Predmet.ProtustrankaFormatedWithAdress>
    <izvorni_sadrzaj> Stečajna masa iza GRAĐEVINARSTVO, TRGOVINA I TURIZAM d.o.o. u stečaju, Petrinjska 28, 10000 Zagreb</izvorni_sadrzaj>
    <derivirana_varijabla naziv="DomainObject.Predmet.ProtustrankaFormatedWithAdress_1"> Stečajna masa iza GRAĐEVINARSTVO, TRGOVINA I TURIZAM d.o.o. u stečaju, Petrinjska 28, 10000 Zagreb</derivirana_varijabla>
  </DomainObject.Predmet.ProtustrankaFormatedWithAdress>
  <DomainObject.Predmet.ProtustrankaFormatedWithAdressOIB>
    <izvorni_sadrzaj> Stečajna masa iza GRAĐEVINARSTVO, TRGOVINA I TURIZAM d.o.o. u stečaju, OIB 48302028461, Petrinjska 28, 10000 Zagreb</izvorni_sadrzaj>
    <derivirana_varijabla naziv="DomainObject.Predmet.ProtustrankaFormatedWithAdressOIB_1"> Stečajna masa iza GRAĐEVINARSTVO, TRGOVINA I TURIZAM d.o.o. u stečaju, OIB 48302028461, Petrinjska 28, 10000 Zagreb</derivirana_varijabla>
  </DomainObject.Predmet.ProtustrankaFormatedWithAdressOIB>
  <DomainObject.Predmet.ProtustrankaWithAdress>
    <izvorni_sadrzaj>Stečajna masa iza GRAĐEVINARSTVO, TRGOVINA I TURIZAM d.o.o. u stečaju Petrinjska 28, 10000 Zagreb</izvorni_sadrzaj>
    <derivirana_varijabla naziv="DomainObject.Predmet.ProtustrankaWithAdress_1">Stečajna masa iza GRAĐEVINARSTVO, TRGOVINA I TURIZAM d.o.o. u stečaju Petrinjska 28, 10000 Zagreb</derivirana_varijabla>
  </DomainObject.Predmet.ProtustrankaWithAdress>
  <DomainObject.Predmet.ProtustrankaWithAdressOIB>
    <izvorni_sadrzaj>Stečajna masa iza GRAĐEVINARSTVO, TRGOVINA I TURIZAM d.o.o. u stečaju, OIB 48302028461, Petrinjska 28, 10000 Zagreb</izvorni_sadrzaj>
    <derivirana_varijabla naziv="DomainObject.Predmet.ProtustrankaWithAdressOIB_1">Stečajna masa iza GRAĐEVINARSTVO, TRGOVINA I TURIZAM d.o.o. u stečaju, OIB 48302028461, Petrinjska 28, 10000 Zagreb</derivirana_varijabla>
  </DomainObject.Predmet.ProtustrankaWithAdressOIB>
  <DomainObject.Predmet.ProtustrankaNazivFormated>
    <izvorni_sadrzaj>Stečajna masa iza GRAĐEVINARSTVO, TRGOVINA I TURIZAM d.o.o. u stečaju</izvorni_sadrzaj>
    <derivirana_varijabla naziv="DomainObject.Predmet.ProtustrankaNazivFormated_1">Stečajna masa iza GRAĐEVINARSTVO, TRGOVINA I TURIZAM d.o.o. u stečaju</derivirana_varijabla>
  </DomainObject.Predmet.ProtustrankaNazivFormated>
  <DomainObject.Predmet.ProtustrankaNazivFormatedOIB>
    <izvorni_sadrzaj>Stečajna masa iza GRAĐEVINARSTVO, TRGOVINA I TURIZAM d.o.o. u stečaju, OIB 48302028461</izvorni_sadrzaj>
    <derivirana_varijabla naziv="DomainObject.Predmet.ProtustrankaNazivFormatedOIB_1">Stečajna masa iza GRAĐEVINARSTVO, TRGOVINA I TURIZAM d.o.o. u stečaju, OIB 48302028461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GRAĐEVINARSTVO, TRGOVINA I TURIZAM d.o.o. u stečaju</item>
    </izvorni_sadrzaj>
    <derivirana_varijabla naziv="DomainObject.Predmet.ProtuStrankaListFormated_1">
      <item>Stečajna masa iza GRAĐEVINARSTVO, TRGOVINA I TURIZAM d.o.o. u stečaju</item>
    </derivirana_varijabla>
  </DomainObject.Predmet.ProtuStrankaListFormated>
  <DomainObject.Predmet.ProtuStrankaListFormatedOIB>
    <izvorni_sadrzaj>
      <item>Stečajna masa iza GRAĐEVINARSTVO, TRGOVINA I TURIZAM d.o.o. u stečaju, OIB 48302028461</item>
    </izvorni_sadrzaj>
    <derivirana_varijabla naziv="DomainObject.Predmet.ProtuStrankaListFormatedOIB_1">
      <item>Stečajna masa iza GRAĐEVINARSTVO, TRGOVINA I TURIZAM d.o.o. u stečaju, OIB 48302028461</item>
    </derivirana_varijabla>
  </DomainObject.Predmet.ProtuStrankaListFormatedOIB>
  <DomainObject.Predmet.ProtuStrankaListFormatedWithAdress>
    <izvorni_sadrzaj>
      <item>Stečajna masa iza GRAĐEVINARSTVO, TRGOVINA I TURIZAM d.o.o. u stečaju, Petrinjska 28, 10000 Zagreb</item>
    </izvorni_sadrzaj>
    <derivirana_varijabla naziv="DomainObject.Predmet.ProtuStrankaListFormatedWithAdress_1">
      <item>Stečajna masa iza GRAĐEVINARSTVO, TRGOVINA I TURIZAM d.o.o. u stečaju, Petrinjska 28, 10000 Zagreb</item>
    </derivirana_varijabla>
  </DomainObject.Predmet.ProtuStrankaListFormatedWithAdress>
  <DomainObject.Predmet.ProtuStrankaListFormatedWithAdressOIB>
    <izvorni_sadrzaj>
      <item>Stečajna masa iza GRAĐEVINARSTVO, TRGOVINA I TURIZAM d.o.o. u stečaju, OIB 48302028461, Petrinjska 28, 10000 Zagreb</item>
    </izvorni_sadrzaj>
    <derivirana_varijabla naziv="DomainObject.Predmet.ProtuStrankaListFormatedWithAdressOIB_1">
      <item>Stečajna masa iza GRAĐEVINARSTVO, TRGOVINA I TURIZAM d.o.o. u stečaju, OIB 48302028461, Petrinjska 28, 10000 Zagreb</item>
    </derivirana_varijabla>
  </DomainObject.Predmet.ProtuStrankaListFormatedWithAdressOIB>
  <DomainObject.Predmet.ProtuStrankaListNazivFormated>
    <izvorni_sadrzaj>
      <item>Stečajna masa iza GRAĐEVINARSTVO, TRGOVINA I TURIZAM d.o.o. u stečaju</item>
    </izvorni_sadrzaj>
    <derivirana_varijabla naziv="DomainObject.Predmet.ProtuStrankaListNazivFormated_1">
      <item>Stečajna masa iza GRAĐEVINARSTVO, TRGOVINA I TURIZAM d.o.o. u stečaju</item>
    </derivirana_varijabla>
  </DomainObject.Predmet.ProtuStrankaListNazivFormated>
  <DomainObject.Predmet.ProtuStrankaListNazivFormatedOIB>
    <izvorni_sadrzaj>
      <item>Stečajna masa iza GRAĐEVINARSTVO, TRGOVINA I TURIZAM d.o.o. u stečaju, OIB 48302028461</item>
    </izvorni_sadrzaj>
    <derivirana_varijabla naziv="DomainObject.Predmet.ProtuStrankaListNazivFormatedOIB_1">
      <item>Stečajna masa iza GRAĐEVINARSTVO, TRGOVINA I TURIZAM d.o.o. u stečaju, OIB 48302028461</item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Formated_1">
      <item>e-Oglasna</item>
      <item>Sudski registar Trgovačkog suda u Varaždinu</item>
      <item>Financijska agencija</item>
      <item>Ivan Gjurašić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FormatedOIB_1">
      <item>e-Oglasna</item>
      <item>Sudski registar Trgovačkog suda u Varaždinu</item>
      <item>Financijska agencija, OIB 85821130368</item>
      <item>Ivan Gjurašić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Ivan Gjurašić, Petrinjska 28,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Ivan Gjurašić, Petrinjska 28,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NazivFormated_1">
      <item>e-Oglasna</item>
      <item>Sudski registar Trgovačkog suda u Varaždinu</item>
      <item>Financijska agencija</item>
      <item>Ivan Gjurašić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NazivFormatedOIB_1">
      <item>e-Oglasna</item>
      <item>Sudski registar Trgovačkog suda u Varaždinu</item>
      <item>Financijska agencija, OIB 85821130368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GRAĐEVINARSTVO, TRGOVINA I TURIZAM d.o.o. u stečaju</izvorni_sadrzaj>
    <derivirana_varijabla naziv="DomainObject.Predmet.ProtustrankaIDrugi_1">Stečajna masa iza GRAĐEVINARSTVO, TRGOVINA I TURIZAM d.o.o.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GRAĐEVINARSTVO, TRGOVINA I TURIZAM d.o.o. u stečaju, OIB 48302028461, Petrinjska 28, 10000 Zagreb</izvorni_sadrzaj>
    <derivirana_varijabla naziv="DomainObject.Predmet.ProtustrankaIDrugiAdressOIB_1">Stečajna masa iza GRAĐEVINARSTVO, TRGOVINA I TURIZAM d.o.o. u stečaju, OIB 48302028461,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izvorni_sadrzaj>
    <derivirana_varijabla naziv="DomainObject.Predmet.SudioniciListNaziv_1"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derivirana_varijabla>
  </DomainObject.Predmet.SudioniciListNaziv>
  <DomainObject.Predmet.SudioniciListAdressOIB>
    <izvorni_sadrzaj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izvorni_sadrzaj>
    <derivirana_varijabla naziv="DomainObject.Predmet.SudioniciListAdressOIB_1"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48302028461</item>
      <item>, OIB 85821130368</item>
      <item>, OIB null</item>
      <item>, OIB null</item>
      <item>, OIB 85821130368</item>
      <item>, OIB null</item>
    </izvorni_sadrzaj>
    <derivirana_varijabla naziv="DomainObject.Predmet.SudioniciListNazivOIB_1">
      <item>, OIB 48302028461</item>
      <item>, OIB 85821130368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507C8-F772-45F8-93C3-AA77804B5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3</properties:Pages>
  <properties:Words>684</properties:Words>
  <properties:Characters>4527</properties:Characters>
  <properties:Lines>146</properties:Lines>
  <properties:Paragraphs>65</properties:Paragraphs>
  <properties:TotalTime>37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2018-02-09T15:54:00Z</dcterms:created>
  <dc:creator>user</dc:creator>
  <cp:lastModifiedBy>Tatjana Rukelj</cp:lastModifiedBy>
  <cp:lastPrinted>2018-02-13T10:24:00Z</cp:lastPrinted>
  <dcterms:modified xmlns:xsi="http://www.w3.org/2001/XMLSchema-instance" xsi:type="dcterms:W3CDTF">2018-02-13T12:32:00Z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St-516/2017-7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