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f746" w14:paraId="6d0f746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8341E3">
        <w:rPr>
          <w:rFonts w:cs="Times New Roman" w:hAnsi="Times New Roman" w:ascii="Times New Roman"/>
          <w:b/>
          <w:sz w:val="24"/>
          <w:szCs w:val="24"/>
        </w:rPr>
        <w:t>679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8C7905">
        <w:rPr>
          <w:rFonts w:cs="Times New Roman" w:hAnsi="Times New Roman" w:ascii="Times New Roman"/>
          <w:sz w:val="24"/>
          <w:szCs w:val="24"/>
        </w:rPr>
        <w:t>SELEKTOR društvo s ograničenom odgovornošću za izradu proizvoda od karbonskih, kompozitnih i drugih materijala</w:t>
      </w:r>
      <w:r w:rsidR="008341E3">
        <w:rPr>
          <w:rFonts w:cs="Times New Roman" w:hAnsi="Times New Roman" w:ascii="Times New Roman"/>
          <w:sz w:val="24"/>
          <w:szCs w:val="24"/>
        </w:rPr>
        <w:t>, Šibenik, Zapadna magistrala bb, MBS: 100014367, OIB: 33314903508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A925A8">
        <w:rPr>
          <w:rFonts w:cs="Times New Roman" w:hAnsi="Times New Roman" w:ascii="Times New Roman"/>
          <w:sz w:val="24"/>
          <w:szCs w:val="24"/>
        </w:rPr>
        <w:t xml:space="preserve"> dana 20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8C7905">
        <w:rPr>
          <w:rFonts w:cs="Times New Roman" w:hAnsi="Times New Roman" w:ascii="Times New Roman"/>
          <w:sz w:val="24"/>
          <w:szCs w:val="24"/>
        </w:rPr>
        <w:t>SELEKTOR društvo s ograničenom odgovornošću za izradu proizvoda od karbonskih, kompozitnih i drugih materijala, Šibenik, Zapadna magistrala bb, MBS: 100014367, OIB: 33314903508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8341E3">
        <w:rPr>
          <w:rFonts w:cs="Times New Roman" w:hAnsi="Times New Roman" w:ascii="Times New Roman"/>
          <w:sz w:val="24"/>
          <w:szCs w:val="24"/>
        </w:rPr>
        <w:t>59.086,80</w:t>
      </w:r>
      <w:r w:rsidR="00440EE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440EED">
        <w:rPr>
          <w:rFonts w:cs="Times New Roman" w:hAnsi="Times New Roman" w:ascii="Times New Roman"/>
          <w:sz w:val="24"/>
          <w:szCs w:val="24"/>
        </w:rPr>
        <w:t>zakonski zastupnik</w:t>
      </w:r>
      <w:r w:rsidR="00134230">
        <w:rPr>
          <w:rFonts w:cs="Times New Roman" w:hAnsi="Times New Roman" w:ascii="Times New Roman"/>
          <w:sz w:val="24"/>
          <w:szCs w:val="24"/>
        </w:rPr>
        <w:t xml:space="preserve"> dužnika </w:t>
      </w:r>
      <w:r w:rsidR="008341E3">
        <w:rPr>
          <w:rFonts w:cs="Times New Roman" w:hAnsi="Times New Roman" w:ascii="Times New Roman"/>
          <w:sz w:val="24"/>
          <w:szCs w:val="24"/>
        </w:rPr>
        <w:t>Janko Kapeli, Šibenik, Stjepana Radića 79/A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440EED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HR4323900011300000857, </w:t>
      </w:r>
      <w:r w:rsidR="008341E3">
        <w:rPr>
          <w:rFonts w:cs="Times New Roman" w:hAnsi="Times New Roman" w:ascii="Times New Roman"/>
          <w:sz w:val="24"/>
          <w:szCs w:val="24"/>
        </w:rPr>
        <w:t>model 05, poziv na broj 221-679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A925A8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8341E3">
        <w:rPr>
          <w:rFonts w:cs="Times New Roman" w:hAnsi="Times New Roman" w:ascii="Times New Roman"/>
          <w:sz w:val="24"/>
          <w:szCs w:val="24"/>
        </w:rPr>
        <w:t>Janko Kapeli, Šibenik, Stjepana Radića 79/A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1BD" w:rsidP="00357C73" w:rsidR="006821BD">
      <w:pPr>
        <w:spacing w:lineRule="auto" w:line="240" w:after="0"/>
      </w:pPr>
      <w:r>
        <w:separator/>
      </w:r>
    </w:p>
  </w:endnote>
  <w:endnote w:id="0" w:type="continuationSeparator">
    <w:p w:rsidRDefault="006821BD" w:rsidP="00357C73" w:rsidR="006821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1BD" w:rsidP="00357C73" w:rsidR="006821BD">
      <w:pPr>
        <w:spacing w:lineRule="auto" w:line="240" w:after="0"/>
      </w:pPr>
      <w:r>
        <w:separator/>
      </w:r>
    </w:p>
  </w:footnote>
  <w:footnote w:id="0" w:type="continuationSeparator">
    <w:p w:rsidRDefault="006821BD" w:rsidP="00357C73" w:rsidR="006821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F16E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8341E3">
          <w:rPr>
            <w:rFonts w:cs="Times New Roman" w:hAnsi="Times New Roman" w:ascii="Times New Roman"/>
            <w:sz w:val="24"/>
            <w:szCs w:val="24"/>
          </w:rPr>
          <w:t>t-679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75BAF"/>
    <w:rsid w:val="000909D0"/>
    <w:rsid w:val="000A1E8B"/>
    <w:rsid w:val="000E3D47"/>
    <w:rsid w:val="00103E16"/>
    <w:rsid w:val="001131FA"/>
    <w:rsid w:val="00134230"/>
    <w:rsid w:val="00162D94"/>
    <w:rsid w:val="001633D3"/>
    <w:rsid w:val="00172756"/>
    <w:rsid w:val="00173B05"/>
    <w:rsid w:val="00194D69"/>
    <w:rsid w:val="001B1CEA"/>
    <w:rsid w:val="001C07D1"/>
    <w:rsid w:val="001C1D0C"/>
    <w:rsid w:val="001C3141"/>
    <w:rsid w:val="001E62A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0EED"/>
    <w:rsid w:val="00445701"/>
    <w:rsid w:val="0046333F"/>
    <w:rsid w:val="00466F96"/>
    <w:rsid w:val="00487DA3"/>
    <w:rsid w:val="004904FB"/>
    <w:rsid w:val="004F16E6"/>
    <w:rsid w:val="004F45CA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641A7"/>
    <w:rsid w:val="006821BD"/>
    <w:rsid w:val="00687250"/>
    <w:rsid w:val="006B5018"/>
    <w:rsid w:val="006B59A4"/>
    <w:rsid w:val="006C687F"/>
    <w:rsid w:val="006D5582"/>
    <w:rsid w:val="007016B6"/>
    <w:rsid w:val="00713F97"/>
    <w:rsid w:val="007145D8"/>
    <w:rsid w:val="00727B8E"/>
    <w:rsid w:val="00732451"/>
    <w:rsid w:val="007422B7"/>
    <w:rsid w:val="00797234"/>
    <w:rsid w:val="007B5DB5"/>
    <w:rsid w:val="00804426"/>
    <w:rsid w:val="00815F51"/>
    <w:rsid w:val="008243A2"/>
    <w:rsid w:val="0083209B"/>
    <w:rsid w:val="008341E3"/>
    <w:rsid w:val="0085311A"/>
    <w:rsid w:val="00864923"/>
    <w:rsid w:val="00870380"/>
    <w:rsid w:val="008C2AC7"/>
    <w:rsid w:val="008C7905"/>
    <w:rsid w:val="008D2A53"/>
    <w:rsid w:val="008F3C88"/>
    <w:rsid w:val="00943105"/>
    <w:rsid w:val="00976A7A"/>
    <w:rsid w:val="00981546"/>
    <w:rsid w:val="009B646B"/>
    <w:rsid w:val="009D044E"/>
    <w:rsid w:val="009F5C94"/>
    <w:rsid w:val="00A1166B"/>
    <w:rsid w:val="00A124E8"/>
    <w:rsid w:val="00A34362"/>
    <w:rsid w:val="00A645B7"/>
    <w:rsid w:val="00A925A8"/>
    <w:rsid w:val="00A94060"/>
    <w:rsid w:val="00AA751C"/>
    <w:rsid w:val="00AE4720"/>
    <w:rsid w:val="00B26EFA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06048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971BE"/>
    <w:rsid w:val="00EC154C"/>
    <w:rsid w:val="00F0249C"/>
    <w:rsid w:val="00F1385E"/>
    <w:rsid w:val="00F61FF7"/>
    <w:rsid w:val="00F72C4E"/>
    <w:rsid w:val="00F77934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C7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90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90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90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90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C7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90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90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90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90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St-679/2015</izvorni_sadrzaj>
    <derivirana_varijabla naziv="DomainObject.Predmet.OznakaBroj_1">St-679/2015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SELEKTOR društvo s ograničenom odgovornošću za izradu proizvoda od karbonskih, kompozitnih i drugih materijala</izvorni_sadrzaj>
    <derivirana_varijabla naziv="DomainObject.Predmet.ProtustrankaFormated_1">  SELEKTOR društvo s ograničenom odgovornošću za izradu proizvoda od karbonskih, kompozitnih i drugih materijala</derivirana_varijabla>
  </DomainObject.Predmet.ProtustrankaFormated>
  <DomainObject.Predmet.ProtustrankaFormatedOIB>
    <izvorni_sadrzaj>  SELEKTOR društvo s ograničenom odgovornošću za izradu proizvoda od karbonskih, kompozitnih i drugih materijala, OIB 33314903508</izvorni_sadrzaj>
    <derivirana_varijabla naziv="DomainObject.Predmet.ProtustrankaFormatedOIB_1">  SELEKTOR društvo s ograničenom odgovornošću za izradu proizvoda od karbonskih, kompozitnih i drugih materijala, OIB 33314903508</derivirana_varijabla>
  </DomainObject.Predmet.ProtustrankaFormatedOIB>
  <DomainObject.Predmet.ProtustrankaFormatedWithAdress>
    <izvorni_sadrzaj> SELEKTOR društvo s ograničenom odgovornošću za izradu proizvoda od karbonskih, kompozitnih i drugih materijala, Zapadna magistrala bb , 22000 Šibenik</izvorni_sadrzaj>
    <derivirana_varijabla naziv="DomainObject.Predmet.ProtustrankaFormatedWithAdress_1"> SELEKTOR društvo s ograničenom odgovornošću za izradu proizvoda od karbonskih, kompozitnih i drugih materijala, Zapadna magistrala bb , 22000 Šibenik</derivirana_varijabla>
  </DomainObject.Predmet.ProtustrankaFormatedWithAdress>
  <DomainObject.Predmet.ProtustrankaFormatedWithAdressOIB>
    <izvorni_sadrzaj> SELEKTOR društvo s ograničenom odgovornošću za izradu proizvoda od karbonskih, kompozitnih i drugih materijala, OIB 33314903508, Zapadna magistrala bb , 22000 Šibenik</izvorni_sadrzaj>
    <derivirana_varijabla naziv="DomainObject.Predmet.ProtustrankaFormatedWithAdressOIB_1"> SELEKTOR društvo s ograničenom odgovornošću za izradu proizvoda od karbonskih, kompozitnih i drugih materijala, OIB 33314903508, Zapadna magistrala bb , 22000 Šibenik</derivirana_varijabla>
  </DomainObject.Predmet.ProtustrankaFormatedWithAdressOIB>
  <DomainObject.Predmet.ProtustrankaWithAdress>
    <izvorni_sadrzaj>SELEKTOR društvo s ograničenom odgovornošću za izradu proizvoda od karbonskih, kompozitnih i drugih materijala Zapadna magistrala bb , 22000 Šibenik</izvorni_sadrzaj>
    <derivirana_varijabla naziv="DomainObject.Predmet.ProtustrankaWithAdress_1">SELEKTOR društvo s ograničenom odgovornošću za izradu proizvoda od karbonskih, kompozitnih i drugih materijala Zapadna magistrala bb , 22000 Šibenik</derivirana_varijabla>
  </DomainObject.Predmet.ProtustrankaWithAdress>
  <DomainObject.Predmet.ProtustrankaWithAdressOIB>
    <izvorni_sadrzaj>SELEKTOR društvo s ograničenom odgovornošću za izradu proizvoda od karbonskih, kompozitnih i drugih materijala, OIB 33314903508, Zapadna magistrala bb , 22000 Šibenik</izvorni_sadrzaj>
    <derivirana_varijabla naziv="DomainObject.Predmet.ProtustrankaWithAdressOIB_1">SELEKTOR društvo s ograničenom odgovornošću za izradu proizvoda od karbonskih, kompozitnih i drugih materijala, OIB 33314903508, Zapadna magistrala bb , 22000 Šibenik</derivirana_varijabla>
  </DomainObject.Predmet.ProtustrankaWithAdressOIB>
  <DomainObject.Predmet.ProtustrankaNazivFormated>
    <izvorni_sadrzaj>SELEKTOR društvo s ograničenom odgovornošću za izradu proizvoda od karbonskih, kompozitnih i drugih materijala</izvorni_sadrzaj>
    <derivirana_varijabla naziv="DomainObject.Predmet.ProtustrankaNazivFormated_1">SELEKTOR društvo s ograničenom odgovornošću za izradu proizvoda od karbonskih, kompozitnih i drugih materijala</derivirana_varijabla>
  </DomainObject.Predmet.ProtustrankaNazivFormated>
  <DomainObject.Predmet.ProtustrankaNazivFormatedOIB>
    <izvorni_sadrzaj>SELEKTOR društvo s ograničenom odgovornošću za izradu proizvoda od karbonskih, kompozitnih i drugih materijala, OIB 33314903508</izvorni_sadrzaj>
    <derivirana_varijabla naziv="DomainObject.Predmet.ProtustrankaNazivFormatedOIB_1">SELEKTOR društvo s ograničenom odgovornošću za izradu proizvoda od karbonskih, kompozitnih i drugih materijala, OIB 33314903508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SELEKTOR društvo s ograničenom odgovornošću za izradu proizvoda od karbonskih, kompozitnih i drugih materijala</item>
    </izvorni_sadrzaj>
    <derivirana_varijabla naziv="DomainObject.Predmet.ProtuStrankaListFormated_1">
      <item>SELEKTOR društvo s ograničenom odgovornošću za izradu proizvoda od karbonskih, kompozitnih i drugih materijala</item>
    </derivirana_varijabla>
  </DomainObject.Predmet.ProtuStrankaListFormated>
  <DomainObject.Predmet.ProtuStrankaListFormatedOIB>
    <izvorni_sadrzaj>
      <item>SELEKTOR društvo s ograničenom odgovornošću za izradu proizvoda od karbonskih, kompozitnih i drugih materijala, OIB 33314903508</item>
    </izvorni_sadrzaj>
    <derivirana_varijabla naziv="DomainObject.Predmet.ProtuStrankaListFormatedOIB_1">
      <item>SELEKTOR društvo s ograničenom odgovornošću za izradu proizvoda od karbonskih, kompozitnih i drugih materijala, OIB 33314903508</item>
    </derivirana_varijabla>
  </DomainObject.Predmet.ProtuStrankaListFormatedOIB>
  <DomainObject.Predmet.ProtuStrankaListFormatedWithAdress>
    <izvorni_sadrzaj>
      <item>SELEKTOR društvo s ograničenom odgovornošću za izradu proizvoda od karbonskih, kompozitnih i drugih materijala, Zapadna magistrala bb , 22000 Šibenik</item>
    </izvorni_sadrzaj>
    <derivirana_varijabla naziv="DomainObject.Predmet.ProtuStrankaListFormatedWithAdress_1">
      <item>SELEKTOR društvo s ograničenom odgovornošću za izradu proizvoda od karbonskih, kompozitnih i drugih materijala, Zapadna magistrala bb , 22000 Šibenik</item>
    </derivirana_varijabla>
  </DomainObject.Predmet.ProtuStrankaListFormatedWithAdress>
  <DomainObject.Predmet.ProtuStrankaListFormatedWithAdressOIB>
    <izvorni_sadrzaj>
      <item>SELEKTOR društvo s ograničenom odgovornošću za izradu proizvoda od karbonskih, kompozitnih i drugih materijala, OIB 33314903508, Zapadna magistrala bb , 22000 Šibenik</item>
    </izvorni_sadrzaj>
    <derivirana_varijabla naziv="DomainObject.Predmet.ProtuStrankaListFormatedWithAdressOIB_1">
      <item>SELEKTOR društvo s ograničenom odgovornošću za izradu proizvoda od karbonskih, kompozitnih i drugih materijala, OIB 33314903508, Zapadna magistrala bb , 22000 Šibenik</item>
    </derivirana_varijabla>
  </DomainObject.Predmet.ProtuStrankaListFormatedWithAdressOIB>
  <DomainObject.Predmet.ProtuStrankaListNazivFormated>
    <izvorni_sadrzaj>
      <item>SELEKTOR društvo s ograničenom odgovornošću za izradu proizvoda od karbonskih, kompozitnih i drugih materijala</item>
    </izvorni_sadrzaj>
    <derivirana_varijabla naziv="DomainObject.Predmet.ProtuStrankaListNazivFormated_1">
      <item>SELEKTOR društvo s ograničenom odgovornošću za izradu proizvoda od karbonskih, kompozitnih i drugih materijala</item>
    </derivirana_varijabla>
  </DomainObject.Predmet.ProtuStrankaListNazivFormated>
  <DomainObject.Predmet.ProtuStrankaListNazivFormatedOIB>
    <izvorni_sadrzaj>
      <item>SELEKTOR društvo s ograničenom odgovornošću za izradu proizvoda od karbonskih, kompozitnih i drugih materijala, OIB 33314903508</item>
    </izvorni_sadrzaj>
    <derivirana_varijabla naziv="DomainObject.Predmet.ProtuStrankaListNazivFormatedOIB_1">
      <item>SELEKTOR društvo s ograničenom odgovornošću za izradu proizvoda od karbonskih, kompozitnih i drugih materijala, OIB 33314903508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SELEKTOR društvo s ograničenom odgovornošću za izradu proizvoda od karbonskih, kompozitnih i drugih materijala</izvorni_sadrzaj>
    <derivirana_varijabla naziv="DomainObject.Predmet.ProtustrankaIDrugi_1">SELEKTOR društvo s ograničenom odgovornošću za izradu proizvoda od karbonskih, kompozitnih i drugih materijala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SELEKTOR društvo s ograničenom odgovornošću za izradu proizvoda od karbonskih, kompozitnih i drugih materijala, OIB 33314903508, Zapadna magistrala bb , 22000 Šibenik</izvorni_sadrzaj>
    <derivirana_varijabla naziv="DomainObject.Predmet.ProtustrankaIDrugiAdressOIB_1">SELEKTOR društvo s ograničenom odgovornošću za izradu proizvoda od karbonskih, kompozitnih i drugih materijala, OIB 33314903508, Zapadna magistrala bb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SELEKTOR društvo s ograničenom odgovornošću za izradu proizvoda od karbonskih, kompozitnih i drugih materijala</item>
    </izvorni_sadrzaj>
    <derivirana_varijabla naziv="DomainObject.Predmet.SudioniciListNaziv_1">
      <item>FINA - Podružnica Šibenik</item>
      <item>SELEKTOR društvo s ograničenom odgovornošću za izradu proizvoda od karbonskih, kompozitnih i drugih materijala</item>
    </derivirana_varijabla>
  </DomainObject.Predmet.SudioniciListNaziv>
  <DomainObject.Predmet.SudioniciListAdressOIB>
    <izvorni_sadrzaj>
      <item>FINA - Podružnica Šibenik, OIB 85821130368, Perivoj L. Marune 1,22000 Šibenik</item>
      <item>SELEKTOR društvo s ograničenom odgovornošću za izradu proizvoda od karbonskih, kompozitnih i drugih materijala, OIB 33314903508, Zapadna magistrala bb ,22000 Šibenik</item>
    </izvorni_sadrzaj>
    <derivirana_varijabla naziv="DomainObject.Predmet.SudioniciListAdressOIB_1">
      <item>FINA - Podružnica Šibenik, OIB 85821130368, Perivoj L. Marune 1,22000 Šibenik</item>
      <item>SELEKTOR društvo s ograničenom odgovornošću za izradu proizvoda od karbonskih, kompozitnih i drugih materijala, OIB 33314903508, Zapadna magistrala bb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33314903508</item>
    </izvorni_sadrzaj>
    <derivirana_varijabla naziv="DomainObject.Predmet.SudioniciListNazivOIB_1">
      <item>, OIB 85821130368</item>
      <item>, OIB 33314903508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2435</properties:Characters>
  <properties:Lines>74</properties:Lines>
  <properties:Paragraphs>19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2015-11-20T08:22:00Z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