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c368" w14:paraId="d05c368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E41922" w:rsidR="0010503D" w:rsidRPr="00E41922">
      <w:pPr>
        <w:ind w:firstLine="720"/>
        <w:jc w:val="both"/>
        <w:rPr>
          <w:rFonts w:hAnsi="Times New Roman" w:ascii="Times New Roman"/>
          <w:lang w:val="hr-HR"/>
        </w:rPr>
      </w:pPr>
      <w:r w:rsidRPr="00E41922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0933C1" w:rsidRPr="00E41922">
        <w:rPr>
          <w:rFonts w:hAnsi="Times New Roman" w:ascii="Times New Roman"/>
          <w:lang w:val="hr-HR"/>
        </w:rPr>
        <w:t xml:space="preserve">stečajnim dužnikom </w:t>
      </w:r>
      <w:r w:rsidR="00D87BB2">
        <w:rPr>
          <w:rFonts w:hAnsi="Times New Roman" w:ascii="Times New Roman"/>
          <w:lang w:val="hr-HR"/>
        </w:rPr>
        <w:t>STAMBENI SERVIS d.o.o. u stečaju, Koprivnica, Stjepana Miklaužića 7</w:t>
      </w:r>
      <w:r w:rsidR="00D87BB2">
        <w:rPr>
          <w:rFonts w:hAnsi="Times New Roman" w:ascii="Times New Roman"/>
          <w:b/>
          <w:lang w:val="hr-HR"/>
        </w:rPr>
        <w:t xml:space="preserve">, </w:t>
      </w:r>
      <w:r w:rsidR="00D87BB2">
        <w:rPr>
          <w:rFonts w:hAnsi="Times New Roman" w:ascii="Times New Roman"/>
          <w:lang w:val="hr-HR"/>
        </w:rPr>
        <w:t xml:space="preserve">OIB: 13304055496, 8. kolovoza </w:t>
      </w:r>
      <w:r w:rsidR="00AE320E" w:rsidRPr="00E41922">
        <w:rPr>
          <w:rFonts w:hAnsi="Times New Roman" w:ascii="Times New Roman"/>
          <w:lang w:val="hr-HR"/>
        </w:rPr>
        <w:t>2017</w:t>
      </w:r>
      <w:r w:rsidRPr="00E41922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597B2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D87BB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26. rujna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87BB2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Odlučivanje o postojanju imovine stečajnog dužnika</w:t>
      </w:r>
      <w:r w:rsidR="00E41922">
        <w:rPr>
          <w:rFonts w:hAnsi="Times New Roman" w:ascii="Times New Roman"/>
          <w:szCs w:val="24"/>
          <w:lang w:val="hr-HR"/>
        </w:rPr>
        <w:t>,</w:t>
      </w:r>
    </w:p>
    <w:p w:rsidRDefault="000933C1" w:rsidP="00E41922" w:rsidR="000933C1" w:rsidRPr="00E41922">
      <w:pPr>
        <w:rPr>
          <w:rFonts w:hAnsi="Times New Roman" w:ascii="Times New Roman"/>
          <w:szCs w:val="24"/>
          <w:lang w:val="hr-HR"/>
        </w:rPr>
      </w:pPr>
    </w:p>
    <w:p w:rsidRDefault="00D87BB2" w:rsidP="004C3F42" w:rsidR="00AE320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Davanje mišljenja vjerovnika o mogućnosti obustave i zaključenja ovog stečajnog postupka,</w:t>
      </w:r>
    </w:p>
    <w:p w:rsidRDefault="00D87BB2" w:rsidP="00D87BB2" w:rsidR="00D87BB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7BB2" w:rsidP="004C3F42" w:rsidR="00D87BB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D87BB2">
        <w:rPr>
          <w:rFonts w:hAnsi="Times New Roman" w:ascii="Times New Roman"/>
          <w:szCs w:val="24"/>
          <w:lang w:val="hr-HR"/>
        </w:rPr>
        <w:t>8. kolovoza</w:t>
      </w:r>
      <w:r w:rsidR="00AE320E">
        <w:rPr>
          <w:rFonts w:hAnsi="Times New Roman" w:ascii="Times New Roman"/>
          <w:szCs w:val="24"/>
          <w:lang w:val="hr-HR"/>
        </w:rPr>
        <w:t xml:space="preserve">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A6784" w:rsidP="00B746D5" w:rsidR="00BA6784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0503D" w:rsidP="00597B29" w:rsidR="003969B6" w:rsidRPr="00597B29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597B29">
        <w:rPr>
          <w:rFonts w:hAnsi="Times New Roman" w:ascii="Times New Roman"/>
          <w:szCs w:val="24"/>
          <w:lang w:val="hr-HR"/>
        </w:rPr>
        <w:t>E-oglasna ploča suda</w:t>
      </w:r>
    </w:p>
    <w:sectPr w:rsidSect="000E25E2" w:rsidR="003969B6" w:rsidRPr="00597B29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ECD" w:rsidP="00BE64B7" w:rsidR="00500ECD">
      <w:r>
        <w:separator/>
      </w:r>
    </w:p>
  </w:endnote>
  <w:endnote w:id="0" w:type="continuationSeparator">
    <w:p w:rsidRDefault="00500ECD" w:rsidP="00BE64B7" w:rsidR="00500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ECD" w:rsidP="00BE64B7" w:rsidR="00500ECD">
      <w:r>
        <w:separator/>
      </w:r>
    </w:p>
  </w:footnote>
  <w:footnote w:id="0" w:type="continuationSeparator">
    <w:p w:rsidRDefault="00500ECD" w:rsidP="00BE64B7" w:rsidR="00500E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D87BB2">
      <w:rPr>
        <w:rFonts w:hAnsi="Times New Roman" w:ascii="Times New Roman"/>
        <w:szCs w:val="24"/>
        <w:lang w:val="hr-HR"/>
      </w:rPr>
      <w:t>1079/16-22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21DAB"/>
    <w:rsid w:val="00160325"/>
    <w:rsid w:val="001E4178"/>
    <w:rsid w:val="001E6337"/>
    <w:rsid w:val="00273580"/>
    <w:rsid w:val="002C29EB"/>
    <w:rsid w:val="00340B1C"/>
    <w:rsid w:val="00383227"/>
    <w:rsid w:val="003956F1"/>
    <w:rsid w:val="003969B6"/>
    <w:rsid w:val="00467849"/>
    <w:rsid w:val="004C3F42"/>
    <w:rsid w:val="00500ECD"/>
    <w:rsid w:val="0055432F"/>
    <w:rsid w:val="00594D0D"/>
    <w:rsid w:val="00597B29"/>
    <w:rsid w:val="00613B39"/>
    <w:rsid w:val="00626933"/>
    <w:rsid w:val="0063124E"/>
    <w:rsid w:val="006353E3"/>
    <w:rsid w:val="006426F4"/>
    <w:rsid w:val="00643351"/>
    <w:rsid w:val="00656FF7"/>
    <w:rsid w:val="006654AB"/>
    <w:rsid w:val="0070318D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C1D4E"/>
    <w:rsid w:val="00A3468B"/>
    <w:rsid w:val="00A6069D"/>
    <w:rsid w:val="00AE320E"/>
    <w:rsid w:val="00B14DF9"/>
    <w:rsid w:val="00B746D5"/>
    <w:rsid w:val="00B81F4D"/>
    <w:rsid w:val="00BA6784"/>
    <w:rsid w:val="00BC4F60"/>
    <w:rsid w:val="00BE64B7"/>
    <w:rsid w:val="00D465DD"/>
    <w:rsid w:val="00D87BB2"/>
    <w:rsid w:val="00E41922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78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678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678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678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6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78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678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678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678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11.2.2016</izvorni_sadrzaj>
    <derivirana_varijabla naziv="DomainObject.Predmet.Opis_1">prijedlog vjerovnika za otvaranje st. postupka 11.2.2016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STAMBENI SERVIS trgovačko društvo za upravljanje i održavanje nekretnina, projektiranje, inženjering i trgovinu, d.o.o.</izvorni_sadrzaj>
    <derivirana_varijabla naziv="DomainObject.Predmet.ProtustrankaFormated_1">  STAMBENI SERVIS trgovačko društvo za upravljanje i održavanje nekretnina, projektiranje, inženjering i trgovinu, d.o.o.</derivirana_varijabla>
  </DomainObject.Predmet.ProtustrankaFormated>
  <DomainObject.Predmet.ProtustrankaFormatedOIB>
    <izvorni_sadrzaj>  STAMBENI SERVIS trgovačko društvo za upravljanje i održavanje nekretnina, projektiranje, inženjering i trgovinu, d.o.o., OIB 13304055496</izvorni_sadrzaj>
    <derivirana_varijabla naziv="DomainObject.Predmet.ProtustrankaFormatedOIB_1">  STAMBENI SERVIS trgovačko društvo za upravljanje i održavanje nekretnina, projektiranje, inženjering i trgovinu, d.o.o., OIB 13304055496</derivirana_varijabla>
  </DomainObject.Predmet.ProtustrankaFormatedOIB>
  <DomainObject.Predmet.ProtustrankaFormatedWithAdress>
    <izvorni_sadrzaj> STAMBENI SERVIS trgovačko društvo za upravljanje i održavanje nekretnina, projektiranje, inženjering i trgovinu, d.o.o., Stjepana Miklaužića 7, 48000 Koprivnica</izvorni_sadrzaj>
    <derivirana_varijabla naziv="DomainObject.Predmet.ProtustrankaFormatedWithAdress_1"> STAMBENI SERVIS trgovačko društvo za upravljanje i održavanje nekretnina, projektiranje, inženjering i trgovinu, d.o.o., Stjepana Miklaužića 7, 48000 Koprivnica</derivirana_varijabla>
  </DomainObject.Predmet.ProtustrankaFormatedWithAdress>
  <DomainObject.Predmet.ProtustrankaFormatedWithAdressOIB>
    <izvorni_sadrzaj> STAMBENI SERVIS trgovačko društvo za upravljanje i održavanje nekretnina, projektiranje, inženjering i trgovinu, d.o.o., OIB 13304055496, Stjepana Miklaužića 7, 48000 Koprivnica</izvorni_sadrzaj>
    <derivirana_varijabla naziv="DomainObject.Predmet.ProtustrankaFormatedWithAdressOIB_1"> STAMBENI SERVIS trgovačko društvo za upravljanje i održavanje nekretnina, projektiranje, inženjering i trgovinu, d.o.o., OIB 13304055496, Stjepana Miklaužića 7, 48000 Koprivnica</derivirana_varijabla>
  </DomainObject.Predmet.ProtustrankaFormatedWithAdressOIB>
  <DomainObject.Predmet.ProtustrankaWithAdress>
    <izvorni_sadrzaj>STAMBENI SERVIS trgovačko društvo za upravljanje i održavanje nekretnina, projektiranje, inženjering i trgovinu, d.o.o. Stjepana Miklaužića 7, 48000 Koprivnica</izvorni_sadrzaj>
    <derivirana_varijabla naziv="DomainObject.Predmet.ProtustrankaWithAdress_1">STAMBENI SERVIS trgovačko društvo za upravljanje i održavanje nekretnina, projektiranje, inženjering i trgovinu, d.o.o. Stjepana Miklaužića 7, 48000 Koprivnica</derivirana_varijabla>
  </DomainObject.Predmet.ProtustrankaWithAdress>
  <DomainObject.Predmet.ProtustrankaWith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WithAdressOIB_1">STAMBENI SERVIS trgovačko društvo za upravljanje i održavanje nekretnina, projektiranje, inženjering i trgovinu, d.o.o., OIB 13304055496, Stjepana Miklaužića 7, 48000 Koprivnica</derivirana_varijabla>
  </DomainObject.Predmet.ProtustrankaWithAdressOIB>
  <DomainObject.Predmet.ProtustrankaNazivFormated>
    <izvorni_sadrzaj>STAMBENI SERVIS trgovačko društvo za upravljanje i održavanje nekretnina, projektiranje, inženjering i trgovinu, d.o.o.</izvorni_sadrzaj>
    <derivirana_varijabla naziv="DomainObject.Predmet.ProtustrankaNazivFormated_1">STAMBENI SERVIS trgovačko društvo za upravljanje i održavanje nekretnina, projektiranje, inženjering i trgovinu, d.o.o.</derivirana_varijabla>
  </DomainObject.Predmet.ProtustrankaNazivFormated>
  <DomainObject.Predmet.ProtustrankaNazivFormatedOIB>
    <izvorni_sadrzaj>STAMBENI SERVIS trgovačko društvo za upravljanje i održavanje nekretnina, projektiranje, inženjering i trgovinu, d.o.o., OIB 13304055496</izvorni_sadrzaj>
    <derivirana_varijabla naziv="DomainObject.Predmet.ProtustrankaNazivFormatedOIB_1">STAMBENI SERVIS trgovačko društvo za upravljanje i održavanje nekretnina, projektiranje, inženjering i trgovinu, d.o.o., OIB 13304055496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109744.14</izvorni_sadrzaj>
    <derivirana_varijabla naziv="DomainObject.Predmet.TrenutnaVrijednost_1">109744.14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STAMBENI SERVIS trgovačko društvo za upravljanje i održavanje nekretnina, projektiranje, inženjering i trgovinu, d.o.o.</item>
    </izvorni_sadrzaj>
    <derivirana_varijabla naziv="DomainObject.Predmet.ProtuStrankaListFormated_1">
      <item>STAMBENI SERVIS trgovačko društvo za upravljanje i održavanje nekretnina, projektiranje, inženjering i trgovinu, d.o.o.</item>
    </derivirana_varijabla>
  </DomainObject.Predmet.ProtuStrankaListFormated>
  <DomainObject.Predmet.ProtuStrankaList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FormatedOIB_1">
      <item>STAMBENI SERVIS trgovačko društvo za upravljanje i održavanje nekretnina, projektiranje, inženjering i trgovinu, d.o.o., OIB 13304055496</item>
    </derivirana_varijabla>
  </DomainObject.Predmet.ProtuStrankaListFormatedOIB>
  <DomainObject.Predmet.ProtuStrankaListFormatedWithAdress>
    <izvorni_sadrzaj>
      <item>STAMBENI SERVIS trgovačko društvo za upravljanje i održavanje nekretnina, projektiranje, inženjering i trgovinu, d.o.o., Stjepana Miklaužića 7, 48000 Koprivnica</item>
    </izvorni_sadrzaj>
    <derivirana_varijabla naziv="DomainObject.Predmet.ProtuStrankaListFormatedWithAdress_1">
      <item>STAMBENI SERVIS trgovačko društvo za upravljanje i održavanje nekretnina, projektiranje, inženjering i trgovinu, d.o.o., Stjepana Miklaužića 7, 48000 Koprivnica</item>
    </derivirana_varijabla>
  </DomainObject.Predmet.ProtuStrankaListFormatedWithAdress>
  <DomainObject.Predmet.ProtuStrankaListFormatedWithAdressOIB>
    <izvorni_sadrzaj>
      <item>STAMBENI SERVIS trgovačko društvo za upravljanje i održavanje nekretnina, projektiranje, inženjering i trgovinu, d.o.o., OIB 13304055496, Stjepana Miklaužića 7, 48000 Koprivnica</item>
    </izvorni_sadrzaj>
    <derivirana_varijabla naziv="DomainObject.Predmet.ProtuStrankaListFormatedWithAdressOIB_1">
      <item>STAMBENI SERVIS trgovačko društvo za upravljanje i održavanje nekretnina, projektiranje, inženjering i trgovinu, d.o.o., OIB 13304055496, Stjepana Miklaužića 7, 48000 Koprivnica</item>
    </derivirana_varijabla>
  </DomainObject.Predmet.ProtuStrankaListFormatedWithAdressOIB>
  <DomainObject.Predmet.ProtuStrankaListNazivFormated>
    <izvorni_sadrzaj>
      <item>STAMBENI SERVIS trgovačko društvo za upravljanje i održavanje nekretnina, projektiranje, inženjering i trgovinu, d.o.o.</item>
    </izvorni_sadrzaj>
    <derivirana_varijabla naziv="DomainObject.Predmet.ProtuStrankaListNazivFormated_1">
      <item>STAMBENI SERVIS trgovačko društvo za upravljanje i održavanje nekretnina, projektiranje, inženjering i trgovinu, d.o.o.</item>
    </derivirana_varijabla>
  </DomainObject.Predmet.ProtuStrankaListNazivFormated>
  <DomainObject.Predmet.ProtuStrankaListNaziv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NazivFormatedOIB_1">
      <item>STAMBENI SERVIS trgovačko društvo za upravljanje i održavanje nekretnina, projektiranje, inženjering i trgovinu, d.o.o., OIB 13304055496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Vesna Baranašić Horvat,st. upraviteljica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Vesna Baranašić Horvat,st.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Vesna Baranašić Horvat,st. upraviteljica, OIB 65554389903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Vesna Baranašić Horvat,st. upraviteljica, OIB 65554389903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derivirana_varijabla>
  </DomainObject.Predmet.OstaliListFormatedWithAdressOIB>
  <DomainObject.Predmet.OstaliListNazivFormated>
    <izvorni_sadrzaj>
      <item>Županijsko državno odvjetništvo u Varaždinu</item>
      <item>Vesna Baranašić Horvat,st. upraviteljica</item>
    </izvorni_sadrzaj>
    <derivirana_varijabla naziv="DomainObject.Predmet.OstaliListNazivFormated_1">
      <item>Županijsko državno odvjetništvo u Varaždinu</item>
      <item>Vesna Baranašić Horvat,st. upraviteljica</item>
    </derivirana_varijabla>
  </DomainObject.Predmet.OstaliListNazivFormated>
  <DomainObject.Predmet.OstaliListNazivFormatedOIB>
    <izvorni_sadrzaj>
      <item>Županijsko državno odvjetništvo u Varaždinu</item>
      <item>Vesna Baranašić Horvat,st. upraviteljica, OIB 65554389903</item>
    </izvorni_sadrzaj>
    <derivirana_varijabla naziv="DomainObject.Predmet.OstaliListNazivFormatedOIB_1">
      <item>Županijsko državno odvjetništvo u Varaždinu</item>
      <item>Vesna Baranašić Horvat,st. upraviteljica,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STAMBENI SERVIS trgovačko društvo za upravljanje i održavanje nekretnina, projektiranje, inženjering i trgovinu, d.o.o.</izvorni_sadrzaj>
    <derivirana_varijabla naziv="DomainObject.Predmet.ProtustrankaIDrugi_1">STAMBENI SERVIS trgovačko društvo za upravljanje i održavanje nekretnina, projektiranje, inženjering i trgovinu,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IDrugiAdressOIB_1">STAMBENI SERVIS trgovačko društvo za upravljanje i održavanje nekretnina, projektiranje, inženjering i trgovinu, d.o.o., OIB 13304055496,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izvorni_sadrzaj>
    <derivirana_varijabla naziv="DomainObject.Predmet.SudioniciListNaziv_1"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derivirana_varijabla>
  </DomainObject.Predmet.SudioniciListNaziv>
  <DomainObject.Predmet.SudioniciListAdressOIB>
    <izvorni_sadrzaj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izvorni_sadrzaj>
    <derivirana_varijabla naziv="DomainObject.Predmet.SudioniciListAdressOIB_1"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13304055496</item>
      <item>, OIB 18683136487</item>
      <item>, OIB null</item>
      <item>, OIB 65554389903</item>
    </izvorni_sadrzaj>
    <derivirana_varijabla naziv="DomainObject.Predmet.SudioniciListNazivOIB_1">
      <item>, OIB 13304055496</item>
      <item>, OIB 18683136487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195</properties:Words>
  <properties:Characters>883</properties:Characters>
  <properties:Lines>47</properties:Lines>
  <properties:Paragraphs>22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2017-08-08T07:44:00Z</cp:lastPrinted>
  <dcterms:modified xmlns:xsi="http://www.w3.org/2001/XMLSchema-instance" xsi:type="dcterms:W3CDTF">2017-08-08T07:45:00Z</dcterms:modified>
  <cp:revision>40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