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a2b51" w14:paraId="41a2b51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D55895" w:rsidP="004635D5" w:rsidR="00D55895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CD79DC">
        <w:t xml:space="preserve">, </w:t>
      </w:r>
      <w:r w:rsidR="00257E4C">
        <w:t xml:space="preserve">po </w:t>
      </w:r>
      <w:r w:rsidR="004635D5">
        <w:t>prijedlog</w:t>
      </w:r>
      <w:r w:rsidR="00257E4C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CB7769">
        <w:t>STAR KEBAB</w:t>
      </w:r>
      <w:r w:rsidR="002D1F52" w:rsidRPr="002D1F52">
        <w:t xml:space="preserve"> </w:t>
      </w:r>
      <w:r w:rsidR="00DE7DFA">
        <w:t>j.</w:t>
      </w:r>
      <w:r w:rsidR="002D1F52" w:rsidRPr="002D1F52">
        <w:t xml:space="preserve">d.o.o. </w:t>
      </w:r>
      <w:r>
        <w:t xml:space="preserve">sa sjedištem </w:t>
      </w:r>
      <w:r w:rsidR="00087712">
        <w:t xml:space="preserve">u </w:t>
      </w:r>
      <w:r w:rsidR="00CB7769" w:rsidRPr="00CB7769">
        <w:t>Vodice (Grad Vodice)</w:t>
      </w:r>
      <w:r w:rsidR="00CD79DC">
        <w:t>,</w:t>
      </w:r>
      <w:r w:rsidR="00CB7769" w:rsidRPr="00CB7769">
        <w:t xml:space="preserve"> Trg </w:t>
      </w:r>
      <w:r w:rsidR="00CD79DC">
        <w:t>k</w:t>
      </w:r>
      <w:r w:rsidR="00CB7769" w:rsidRPr="00CB7769">
        <w:t>neza Branimira 53</w:t>
      </w:r>
      <w:r>
        <w:t xml:space="preserve">, OIB: </w:t>
      </w:r>
      <w:r w:rsidR="00CB7769" w:rsidRPr="00CB7769">
        <w:t>67990063568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DE7DFA">
        <w:t>Šibenik</w:t>
      </w:r>
      <w:r w:rsidRPr="000506EC">
        <w:t>,</w:t>
      </w:r>
      <w:r>
        <w:t xml:space="preserve"> </w:t>
      </w:r>
      <w:r w:rsidR="00DE7DFA">
        <w:t>Perivoj L. Marune 1</w:t>
      </w:r>
      <w:r>
        <w:t>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CB7769">
        <w:t>15</w:t>
      </w:r>
      <w:r>
        <w:t xml:space="preserve">. </w:t>
      </w:r>
      <w:r w:rsidR="00CB7769">
        <w:t xml:space="preserve">studenog </w:t>
      </w:r>
      <w:r w:rsidR="00B734C9">
        <w:t xml:space="preserve">2016., </w:t>
      </w:r>
      <w:r w:rsidR="00810FB3">
        <w:t xml:space="preserve">13. prosinca, </w:t>
      </w:r>
      <w:r>
        <w:t xml:space="preserve">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CB7769" w:rsidRPr="00CB7769">
        <w:t>STAR KEBAB j.d.o.o. sa sjedištem u Vodice (Grad Vodice)</w:t>
      </w:r>
      <w:r w:rsidR="00CD79DC">
        <w:t>,</w:t>
      </w:r>
      <w:r w:rsidR="00CB7769" w:rsidRPr="00CB7769">
        <w:t xml:space="preserve"> Trg </w:t>
      </w:r>
      <w:r w:rsidR="00CD79DC">
        <w:t>k</w:t>
      </w:r>
      <w:r w:rsidR="00CB7769" w:rsidRPr="00CB7769">
        <w:t>neza Branimira 53, OIB: 67990063568,</w:t>
      </w:r>
      <w:r w:rsidR="00CD79DC">
        <w:t xml:space="preserve"> </w:t>
      </w:r>
      <w:r>
        <w:t xml:space="preserve">na temelju neizvršenih osnova za plaćanje iznosi </w:t>
      </w:r>
      <w:r w:rsidR="00CB7769">
        <w:t>6.983,78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2D1F52">
        <w:t xml:space="preserve"> </w:t>
      </w:r>
      <w:r w:rsidRPr="00FC1537">
        <w:t xml:space="preserve">se </w:t>
      </w:r>
      <w:r w:rsidR="002D1F52">
        <w:t>osoba</w:t>
      </w:r>
      <w:r>
        <w:t xml:space="preserve"> ovlaštena za zastupanje </w:t>
      </w:r>
      <w:r w:rsidRPr="00FC1537">
        <w:t>dužnika</w:t>
      </w:r>
      <w:r>
        <w:t xml:space="preserve"> po zakonu </w:t>
      </w:r>
      <w:r w:rsidR="00CB7769" w:rsidRPr="00CB7769">
        <w:t xml:space="preserve">Jldiz Ahmedović,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DE7DFA">
        <w:t>13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B15DA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E4C" w:rsidR="00257E4C">
      <w:r>
        <w:separator/>
      </w:r>
    </w:p>
  </w:endnote>
  <w:endnote w:id="0" w:type="continuationSeparator">
    <w:p w:rsidRDefault="00257E4C" w:rsidR="00257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R="00257E4C">
    <w:pPr>
      <w:pStyle w:val="Podnoje"/>
      <w:jc w:val="center"/>
    </w:pPr>
  </w:p>
  <w:p w:rsidRDefault="00257E4C" w:rsidR="00257E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E4C" w:rsidR="00257E4C">
      <w:r>
        <w:separator/>
      </w:r>
    </w:p>
  </w:footnote>
  <w:footnote w:id="0" w:type="continuationSeparator">
    <w:p w:rsidRDefault="00257E4C" w:rsidR="00257E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P="004635D5" w:rsidR="00257E4C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D10F1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2D1F52">
      <w:t xml:space="preserve">Poslovni broj: 5 </w:t>
    </w:r>
    <w:r w:rsidR="00CB7769" w:rsidRPr="00CB7769">
      <w:t>St-1128/16-6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P="004635D5" w:rsidR="00257E4C" w:rsidRPr="00FC1537">
    <w:pPr>
      <w:jc w:val="right"/>
    </w:pPr>
    <w:r>
      <w:tab/>
      <w:t>Poslovni broj: 5</w:t>
    </w:r>
    <w:r w:rsidRPr="00FC1537">
      <w:t xml:space="preserve"> St</w:t>
    </w:r>
    <w:r w:rsidR="00CB7769">
      <w:t>-1128</w:t>
    </w:r>
    <w:r>
      <w:t>/16-</w:t>
    </w:r>
    <w:r w:rsidR="00CB7769">
      <w:t>6</w:t>
    </w:r>
  </w:p>
  <w:p w:rsidRDefault="00257E4C" w:rsidP="004635D5" w:rsidR="00257E4C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87712"/>
    <w:rsid w:val="000B15DA"/>
    <w:rsid w:val="00237E01"/>
    <w:rsid w:val="00257E4C"/>
    <w:rsid w:val="002D1F52"/>
    <w:rsid w:val="00447958"/>
    <w:rsid w:val="004635D5"/>
    <w:rsid w:val="006A66B9"/>
    <w:rsid w:val="006E6B12"/>
    <w:rsid w:val="00736F0F"/>
    <w:rsid w:val="00810FB3"/>
    <w:rsid w:val="008337B7"/>
    <w:rsid w:val="00990A98"/>
    <w:rsid w:val="009A7EB8"/>
    <w:rsid w:val="009E2467"/>
    <w:rsid w:val="00A32F79"/>
    <w:rsid w:val="00B734C9"/>
    <w:rsid w:val="00CB7769"/>
    <w:rsid w:val="00CD79DC"/>
    <w:rsid w:val="00D10F1B"/>
    <w:rsid w:val="00D55895"/>
    <w:rsid w:val="00DE7DFA"/>
    <w:rsid w:val="00E6461B"/>
    <w:rsid w:val="00E94ED1"/>
    <w:rsid w:val="00F21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6F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F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F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F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F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6F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F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F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F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F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1128</izvorni_sadrzaj>
    <derivirana_varijabla naziv="DomainObject.Predmet.Broj_1">1128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St-1128/2016</izvorni_sadrzaj>
    <derivirana_varijabla naziv="DomainObject.Predmet.OznakaBroj_1">St-1128/2016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 KEBAB j.d.o.o. za ugostiteljstvo</izvorni_sadrzaj>
    <derivirana_varijabla naziv="DomainObject.Predmet.ProtustrankaFormated_1">  STAR KEBAB j.d.o.o. za ugostiteljstvo</derivirana_varijabla>
  </DomainObject.Predmet.ProtustrankaFormated>
  <DomainObject.Predmet.ProtustrankaFormatedOIB>
    <izvorni_sadrzaj>  STAR KEBAB j.d.o.o. za ugostiteljstvo, OIB 67990063568</izvorni_sadrzaj>
    <derivirana_varijabla naziv="DomainObject.Predmet.ProtustrankaFormatedOIB_1">  STAR KEBAB j.d.o.o. za ugostiteljstvo, OIB 67990063568</derivirana_varijabla>
  </DomainObject.Predmet.ProtustrankaFormatedOIB>
  <DomainObject.Predmet.ProtustrankaFormatedWithAdress>
    <izvorni_sadrzaj> STAR KEBAB j.d.o.o. za ugostiteljstvo, Trg Kneza Branimira 53, 22211 Vodice</izvorni_sadrzaj>
    <derivirana_varijabla naziv="DomainObject.Predmet.ProtustrankaFormatedWithAdress_1"> STAR KEBAB j.d.o.o. za ugostiteljstvo, Trg Kneza Branimira 53, 22211 Vodice</derivirana_varijabla>
  </DomainObject.Predmet.ProtustrankaFormatedWithAdress>
  <DomainObject.Predmet.ProtustrankaFormatedWithAdressOIB>
    <izvorni_sadrzaj> STAR KEBAB j.d.o.o. za ugostiteljstvo, OIB 67990063568, Trg Kneza Branimira 53, 22211 Vodice</izvorni_sadrzaj>
    <derivirana_varijabla naziv="DomainObject.Predmet.ProtustrankaFormatedWithAdressOIB_1"> STAR KEBAB j.d.o.o. za ugostiteljstvo, OIB 67990063568, Trg Kneza Branimira 53, 22211 Vodice</derivirana_varijabla>
  </DomainObject.Predmet.ProtustrankaFormatedWithAdressOIB>
  <DomainObject.Predmet.ProtustrankaWithAdress>
    <izvorni_sadrzaj>STAR KEBAB j.d.o.o. za ugostiteljstvo Trg Kneza Branimira 53, 22211 Vodice</izvorni_sadrzaj>
    <derivirana_varijabla naziv="DomainObject.Predmet.ProtustrankaWithAdress_1">STAR KEBAB j.d.o.o. za ugostiteljstvo Trg Kneza Branimira 53, 22211 Vodice</derivirana_varijabla>
  </DomainObject.Predmet.ProtustrankaWithAdress>
  <DomainObject.Predmet.ProtustrankaWithAdressOIB>
    <izvorni_sadrzaj>STAR KEBAB j.d.o.o. za ugostiteljstvo, OIB 67990063568, Trg Kneza Branimira 53, 22211 Vodice</izvorni_sadrzaj>
    <derivirana_varijabla naziv="DomainObject.Predmet.ProtustrankaWithAdressOIB_1">STAR KEBAB j.d.o.o. za ugostiteljstvo, OIB 67990063568, Trg Kneza Branimira 53, 22211 Vodice</derivirana_varijabla>
  </DomainObject.Predmet.ProtustrankaWithAdressOIB>
  <DomainObject.Predmet.ProtustrankaNazivFormated>
    <izvorni_sadrzaj>STAR KEBAB j.d.o.o. za ugostiteljstvo</izvorni_sadrzaj>
    <derivirana_varijabla naziv="DomainObject.Predmet.ProtustrankaNazivFormated_1">STAR KEBAB j.d.o.o. za ugostiteljstvo</derivirana_varijabla>
  </DomainObject.Predmet.ProtustrankaNazivFormated>
  <DomainObject.Predmet.ProtustrankaNazivFormatedOIB>
    <izvorni_sadrzaj>STAR KEBAB j.d.o.o. za ugostiteljstvo, OIB 67990063568</izvorni_sadrzaj>
    <derivirana_varijabla naziv="DomainObject.Predmet.ProtustrankaNazivFormatedOIB_1">STAR KEBAB j.d.o.o. za ugostiteljstvo, OIB 67990063568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STAR KEBAB j.d.o.o. za ugostiteljstvo</item>
    </izvorni_sadrzaj>
    <derivirana_varijabla naziv="DomainObject.Predmet.ProtuStrankaListFormated_1">
      <item>STAR KEBAB j.d.o.o. za ugostiteljstvo</item>
    </derivirana_varijabla>
  </DomainObject.Predmet.ProtuStrankaListFormated>
  <DomainObject.Predmet.ProtuStrankaListFormatedOIB>
    <izvorni_sadrzaj>
      <item>STAR KEBAB j.d.o.o. za ugostiteljstvo, OIB 67990063568</item>
    </izvorni_sadrzaj>
    <derivirana_varijabla naziv="DomainObject.Predmet.ProtuStrankaListFormatedOIB_1">
      <item>STAR KEBAB j.d.o.o. za ugostiteljstvo, OIB 67990063568</item>
    </derivirana_varijabla>
  </DomainObject.Predmet.ProtuStrankaListFormatedOIB>
  <DomainObject.Predmet.ProtuStrankaListFormatedWithAdress>
    <izvorni_sadrzaj>
      <item>STAR KEBAB j.d.o.o. za ugostiteljstvo, Trg Kneza Branimira 53, 22211 Vodice</item>
    </izvorni_sadrzaj>
    <derivirana_varijabla naziv="DomainObject.Predmet.ProtuStrankaListFormatedWithAdress_1">
      <item>STAR KEBAB j.d.o.o. za ugostiteljstvo, Trg Kneza Branimira 53, 22211 Vodice</item>
    </derivirana_varijabla>
  </DomainObject.Predmet.ProtuStrankaListFormatedWithAdress>
  <DomainObject.Predmet.ProtuStrankaListFormatedWithAdressOIB>
    <izvorni_sadrzaj>
      <item>STAR KEBAB j.d.o.o. za ugostiteljstvo, OIB 67990063568, Trg Kneza Branimira 53, 22211 Vodice</item>
    </izvorni_sadrzaj>
    <derivirana_varijabla naziv="DomainObject.Predmet.ProtuStrankaListFormatedWithAdressOIB_1">
      <item>STAR KEBAB j.d.o.o. za ugostiteljstvo, OIB 67990063568, Trg Kneza Branimira 53, 22211 Vodice</item>
    </derivirana_varijabla>
  </DomainObject.Predmet.ProtuStrankaListFormatedWithAdressOIB>
  <DomainObject.Predmet.ProtuStrankaListNazivFormated>
    <izvorni_sadrzaj>
      <item>STAR KEBAB j.d.o.o. za ugostiteljstvo</item>
    </izvorni_sadrzaj>
    <derivirana_varijabla naziv="DomainObject.Predmet.ProtuStrankaListNazivFormated_1">
      <item>STAR KEBAB j.d.o.o. za ugostiteljstvo</item>
    </derivirana_varijabla>
  </DomainObject.Predmet.ProtuStrankaListNazivFormated>
  <DomainObject.Predmet.ProtuStrankaListNazivFormatedOIB>
    <izvorni_sadrzaj>
      <item>STAR KEBAB j.d.o.o. za ugostiteljstvo, OIB 67990063568</item>
    </izvorni_sadrzaj>
    <derivirana_varijabla naziv="DomainObject.Predmet.ProtuStrankaListNazivFormatedOIB_1">
      <item>STAR KEBAB j.d.o.o. za ugostiteljstvo, OIB 67990063568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STAR KEBAB j.d.o.o. za ugostiteljstvo</izvorni_sadrzaj>
    <derivirana_varijabla naziv="DomainObject.Predmet.ProtustrankaIDrugi_1">STAR KEBAB j.d.o.o.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STAR KEBAB j.d.o.o. za ugostiteljstvo, OIB 67990063568, Trg Kneza Branimira 53, 22211 Vodice</izvorni_sadrzaj>
    <derivirana_varijabla naziv="DomainObject.Predmet.ProtustrankaIDrugiAdressOIB_1">STAR KEBAB j.d.o.o. za ugostiteljstvo, OIB 67990063568, Trg Kneza Branimira 53,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STAR KEBAB j.d.o.o. za ugostiteljstvo</item>
    </izvorni_sadrzaj>
    <derivirana_varijabla naziv="DomainObject.Predmet.SudioniciListNaziv_1">
      <item>FINA - Podružnica Šibenik</item>
      <item>STAR KEBAB j.d.o.o.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STAR KEBAB j.d.o.o. za ugostiteljstvo, OIB 67990063568, Trg Kneza Branimira 53,22211 Vodice</item>
    </izvorni_sadrzaj>
    <derivirana_varijabla naziv="DomainObject.Predmet.SudioniciListAdressOIB_1">
      <item>FINA - Podružnica Šibenik, OIB 85821130368, Perivoj L. Marune 1,22000 Šibenik</item>
      <item>STAR KEBAB j.d.o.o. za ugostiteljstvo, OIB 67990063568, Trg Kneza Branimira 53,22211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67990063568</item>
    </izvorni_sadrzaj>
    <derivirana_varijabla naziv="DomainObject.Predmet.SudioniciListNazivOIB_1">
      <item>, OIB 85821130368</item>
      <item>, OIB 67990063568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2024</properties:Characters>
  <properties:Lines>64</properties:Lines>
  <properties:Paragraphs>17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2016-12-09T14:01:00Z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2016-12-13T13:00:00Z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