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845e" w14:paraId="6a3845e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F47539">
        <w:rPr>
          <w:lang w:val="hr-HR"/>
        </w:rPr>
        <w:t>St-494/15-5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F47539">
        <w:t>ALEX d.o.o., OIB: 75258378058 sa sjedištem u Franje Mraza 3, 48000 Koprivnica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F47539">
        <w:t>ALEX d.o.o., OIB: 75258378058 sa sjedištem u Franje Mraza 3, 48000 Koprivnica</w:t>
      </w:r>
      <w:r w:rsidR="00830E49">
        <w:t xml:space="preserve">, iznosi </w:t>
      </w:r>
      <w:r w:rsidR="00F47539">
        <w:t>151.341,63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F47539">
        <w:t>direktor</w:t>
      </w:r>
      <w:r w:rsidR="002E00D7">
        <w:t xml:space="preserve"> dužnika </w:t>
      </w:r>
      <w:r w:rsidR="00F47539">
        <w:t>Aleksandra Nježić, OIB: 57811580849, Koprivnica, Franje Mraza 3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F47539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47539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F47539">
        <w:t>ALEX d.o.o., OIB: 75258378058 sa sjedištem u Franje Mraza 3, 48000 Koprivnica</w:t>
      </w:r>
      <w:r>
        <w:t>, navodeći da du</w:t>
      </w:r>
      <w:r w:rsidR="00715C85">
        <w:t xml:space="preserve">žnik na dan </w:t>
      </w:r>
      <w:r w:rsidR="00F47539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F47539">
        <w:t>151.341,63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741" w:rsidP="007F64E0" w:rsidR="00824741">
      <w:r>
        <w:separator/>
      </w:r>
    </w:p>
  </w:endnote>
  <w:endnote w:id="0" w:type="continuationSeparator">
    <w:p w:rsidRDefault="00824741" w:rsidP="007F64E0" w:rsidR="00824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741" w:rsidP="007F64E0" w:rsidR="00824741">
      <w:r>
        <w:separator/>
      </w:r>
    </w:p>
  </w:footnote>
  <w:footnote w:id="0" w:type="continuationSeparator">
    <w:p w:rsidRDefault="00824741" w:rsidP="007F64E0" w:rsidR="008247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3F7D" w:rsidRPr="00823F7D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F47539">
      <w:rPr>
        <w:lang w:val="hr-HR"/>
      </w:rPr>
      <w:t>St-494/15-5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F7D"/>
    <w:rsid w:val="00824476"/>
    <w:rsid w:val="00824741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47539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proizvodnja, trgovina i usluge, d.o.o.</izvorni_sadrzaj>
    <derivirana_varijabla naziv="DomainObject.Predmet.ProtustrankaFormated_1">  ALEX proizvodnja, trgovina i usluge, d.o.o.</derivirana_varijabla>
  </DomainObject.Predmet.ProtustrankaFormated>
  <DomainObject.Predmet.ProtustrankaFormatedOIB>
    <izvorni_sadrzaj>  ALEX proizvodnja, trgovina i usluge, d.o.o., OIB 75258378058</izvorni_sadrzaj>
    <derivirana_varijabla naziv="DomainObject.Predmet.ProtustrankaFormatedOIB_1">  ALEX proizvodnja, trgovina i usluge, d.o.o., OIB 75258378058</derivirana_varijabla>
  </DomainObject.Predmet.ProtustrankaFormatedOIB>
  <DomainObject.Predmet.ProtustrankaFormatedWithAdress>
    <izvorni_sadrzaj> ALEX proizvodnja, trgovina i usluge, d.o.o., Franje Mraza 3, 48000 Koprivnica</izvorni_sadrzaj>
    <derivirana_varijabla naziv="DomainObject.Predmet.ProtustrankaFormatedWithAdress_1"> ALEX proizvodnja, trgovina i usluge, d.o.o., Franje Mraza 3, 48000 Koprivnica</derivirana_varijabla>
  </DomainObject.Predmet.ProtustrankaFormatedWithAdress>
  <DomainObject.Predmet.ProtustrankaFormatedWithAdressOIB>
    <izvorni_sadrzaj> ALEX proizvodnja, trgovina i usluge, d.o.o., OIB 75258378058, Franje Mraza 3, 48000 Koprivnica</izvorni_sadrzaj>
    <derivirana_varijabla naziv="DomainObject.Predmet.ProtustrankaFormatedWithAdressOIB_1"> ALEX proizvodnja, trgovina i usluge, d.o.o., OIB 75258378058, Franje Mraza 3, 48000 Koprivnica</derivirana_varijabla>
  </DomainObject.Predmet.ProtustrankaFormatedWithAdressOIB>
  <DomainObject.Predmet.ProtustrankaWithAdress>
    <izvorni_sadrzaj>ALEX proizvodnja, trgovina i usluge, d.o.o. Franje Mraza 3, 48000 Koprivnica</izvorni_sadrzaj>
    <derivirana_varijabla naziv="DomainObject.Predmet.ProtustrankaWithAdress_1">ALEX proizvodnja, trgovina i usluge, d.o.o. Franje Mraza 3, 48000 Koprivnica</derivirana_varijabla>
  </DomainObject.Predmet.ProtustrankaWithAdress>
  <DomainObject.Predmet.ProtustrankaWithAdressOIB>
    <izvorni_sadrzaj>ALEX proizvodnja, trgovina i usluge, d.o.o., OIB 75258378058, Franje Mraza 3, 48000 Koprivnica</izvorni_sadrzaj>
    <derivirana_varijabla naziv="DomainObject.Predmet.ProtustrankaWithAdressOIB_1">ALEX proizvodnja, trgovina i usluge, d.o.o., OIB 75258378058, Franje Mraza 3, 48000 Koprivnica</derivirana_varijabla>
  </DomainObject.Predmet.ProtustrankaWithAdressOIB>
  <DomainObject.Predmet.ProtustrankaNazivFormated>
    <izvorni_sadrzaj>ALEX proizvodnja, trgovina i usluge, d.o.o.</izvorni_sadrzaj>
    <derivirana_varijabla naziv="DomainObject.Predmet.ProtustrankaNazivFormated_1">ALEX proizvodnja, trgovina i usluge, d.o.o.</derivirana_varijabla>
  </DomainObject.Predmet.ProtustrankaNazivFormated>
  <DomainObject.Predmet.ProtustrankaNazivFormatedOIB>
    <izvorni_sadrzaj>ALEX proizvodnja, trgovina i usluge, d.o.o., OIB 75258378058</izvorni_sadrzaj>
    <derivirana_varijabla naziv="DomainObject.Predmet.ProtustrankaNazivFormatedOIB_1">ALEX proizvodnja, trgovina i usluge, d.o.o., OIB 75258378058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151341.63</izvorni_sadrzaj>
    <derivirana_varijabla naziv="DomainObject.Predmet.TrenutnaVrijednost_1">151341.63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ALEX proizvodnja, trgovina i usluge, d.o.o.</item>
    </izvorni_sadrzaj>
    <derivirana_varijabla naziv="DomainObject.Predmet.ProtuStrankaListFormated_1">
      <item>ALEX proizvodnja, trgovina i usluge, d.o.o.</item>
    </derivirana_varijabla>
  </DomainObject.Predmet.ProtuStrankaListFormated>
  <DomainObject.Predmet.ProtuStrankaListFormatedOIB>
    <izvorni_sadrzaj>
      <item>ALEX proizvodnja, trgovina i usluge, d.o.o., OIB 75258378058</item>
    </izvorni_sadrzaj>
    <derivirana_varijabla naziv="DomainObject.Predmet.ProtuStrankaListFormatedOIB_1">
      <item>ALEX proizvodnja, trgovina i usluge, d.o.o., OIB 75258378058</item>
    </derivirana_varijabla>
  </DomainObject.Predmet.ProtuStrankaListFormatedOIB>
  <DomainObject.Predmet.ProtuStrankaListFormatedWithAdress>
    <izvorni_sadrzaj>
      <item>ALEX proizvodnja, trgovina i usluge, d.o.o., Franje Mraza 3, 48000 Koprivnica</item>
    </izvorni_sadrzaj>
    <derivirana_varijabla naziv="DomainObject.Predmet.ProtuStrankaListFormatedWithAdress_1">
      <item>ALEX proizvodnja, trgovina i usluge, d.o.o., Franje Mraza 3, 48000 Koprivnica</item>
    </derivirana_varijabla>
  </DomainObject.Predmet.ProtuStrankaListFormatedWithAdress>
  <DomainObject.Predmet.ProtuStrankaListFormatedWithAdressOIB>
    <izvorni_sadrzaj>
      <item>ALEX proizvodnja, trgovina i usluge, d.o.o., OIB 75258378058, Franje Mraza 3, 48000 Koprivnica</item>
    </izvorni_sadrzaj>
    <derivirana_varijabla naziv="DomainObject.Predmet.ProtuStrankaListFormatedWithAdressOIB_1">
      <item>ALEX proizvodnja, trgovina i usluge, d.o.o., OIB 75258378058, Franje Mraza 3, 48000 Koprivnica</item>
    </derivirana_varijabla>
  </DomainObject.Predmet.ProtuStrankaListFormatedWithAdressOIB>
  <DomainObject.Predmet.ProtuStrankaListNazivFormated>
    <izvorni_sadrzaj>
      <item>ALEX proizvodnja, trgovina i usluge, d.o.o.</item>
    </izvorni_sadrzaj>
    <derivirana_varijabla naziv="DomainObject.Predmet.ProtuStrankaListNazivFormated_1">
      <item>ALEX proizvodnja, trgovina i usluge, d.o.o.</item>
    </derivirana_varijabla>
  </DomainObject.Predmet.ProtuStrankaListNazivFormated>
  <DomainObject.Predmet.ProtuStrankaListNazivFormatedOIB>
    <izvorni_sadrzaj>
      <item>ALEX proizvodnja, trgovina i usluge, d.o.o., OIB 75258378058</item>
    </izvorni_sadrzaj>
    <derivirana_varijabla naziv="DomainObject.Predmet.ProtuStrankaListNazivFormatedOIB_1">
      <item>ALEX proizvodnja, trgovina i usluge, d.o.o., OIB 75258378058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ALEX proizvodnja, trgovina i usluge, d.o.o.</izvorni_sadrzaj>
    <derivirana_varijabla naziv="DomainObject.Predmet.ProtustrankaIDrugi_1">ALEX proizvodnja, trgovina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ALEX proizvodnja, trgovina i usluge, d.o.o., OIB 75258378058, Franje Mraza 3, 48000 Koprivnica</izvorni_sadrzaj>
    <derivirana_varijabla naziv="DomainObject.Predmet.ProtustrankaIDrugiAdressOIB_1">ALEX proizvodnja, trgovina i usluge, d.o.o., OIB 75258378058, Franje Mraza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ALEX proizvodnja, trgovina i usluge, d.o.o.</item>
      <item>E-oglasna ploča</item>
      <item>Sudski registar, Trgovački sud u Varaždinu</item>
    </izvorni_sadrzaj>
    <derivirana_varijabla naziv="DomainObject.Predmet.SudioniciListNaziv_1">
      <item>Financijska agencija</item>
      <item>ALEX proizvodnja, trgovina i usluge,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ALEX proizvodnja, trgovina i usluge, d.o.o., OIB 75258378058, Franje Mraza 3,48000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ALEX proizvodnja, trgovina i usluge, d.o.o., OIB 75258378058, Franje Mraza 3,48000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75258378058</item>
      <item>, OIB null</item>
    </izvorni_sadrzaj>
    <derivirana_varijabla naziv="DomainObject.Predmet.SudioniciListNazivOIB_1">
      <item>, OIB null</item>
      <item>, OIB 85821130368</item>
      <item>, OIB 75258378058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2520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2015-11-12T09:26:00Z</dcterms:created>
  <dc:creator>user</dc:creator>
  <cp:lastModifiedBy>Marko Makaj</cp:lastModifiedBy>
  <cp:lastPrinted>2015-11-12T09:25:00Z</cp:lastPrinted>
  <dcterms:modified xmlns:xsi="http://www.w3.org/2001/XMLSchema-instance" xsi:type="dcterms:W3CDTF">2015-11-13T11:30:00Z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