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4119" w14:paraId="0024119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1033B1">
        <w:rPr>
          <w:rFonts w:hAnsi="Times New Roman" w:ascii="Times New Roman"/>
          <w:color w:val="auto"/>
          <w:sz w:val="24"/>
          <w:szCs w:val="24"/>
          <w:lang w:val="hr-HR"/>
        </w:rPr>
        <w:t>2059/16-28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737E32" w:rsidRPr="00563E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C186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C1868" w:rsidRPr="002C1868">
        <w:rPr>
          <w:rFonts w:hAnsi="Times New Roman" w:ascii="Times New Roman"/>
          <w:color w:val="auto"/>
          <w:sz w:val="24"/>
          <w:szCs w:val="24"/>
        </w:rPr>
        <w:t xml:space="preserve">Trgovački sud u Zagrebu po sucu pojedincu Vesni Malenica kao stečajnom sucu u prethodnom postupku radi utvrđivanja pretpostavki za otvaranje stečajnog postupka nad </w:t>
      </w:r>
      <w:r w:rsidR="002C1868" w:rsidRPr="003C5C36">
        <w:rPr>
          <w:rFonts w:hAnsi="Times New Roman" w:ascii="Times New Roman"/>
          <w:color w:val="auto"/>
          <w:sz w:val="24"/>
          <w:szCs w:val="24"/>
        </w:rPr>
        <w:t>dužnikom</w:t>
      </w:r>
      <w:r w:rsidR="003C5C36" w:rsidRPr="003C5C36">
        <w:rPr>
          <w:rFonts w:hAnsi="Times New Roman" w:ascii="Times New Roman"/>
          <w:color w:val="auto"/>
          <w:sz w:val="24"/>
          <w:szCs w:val="24"/>
        </w:rPr>
        <w:t xml:space="preserve"> VENTUS PHARMA-MED d. o. o., Zagreb, Petrovaradinska 1, OIB 04297439134</w:t>
      </w:r>
      <w:r w:rsidR="00563EE7" w:rsidRPr="003C5C36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563EE7" w:rsidRPr="00DB02AD">
        <w:rPr>
          <w:rFonts w:hAnsi="Times New Roman" w:ascii="Times New Roman"/>
          <w:color w:val="auto"/>
          <w:sz w:val="24"/>
          <w:szCs w:val="24"/>
        </w:rPr>
        <w:t>16</w:t>
      </w:r>
      <w:r w:rsidR="002C1868" w:rsidRPr="00DB02AD">
        <w:rPr>
          <w:rFonts w:hAnsi="Times New Roman" w:ascii="Times New Roman"/>
          <w:color w:val="auto"/>
          <w:sz w:val="24"/>
          <w:szCs w:val="24"/>
        </w:rPr>
        <w:t xml:space="preserve">. kolovoza </w:t>
      </w:r>
      <w:r w:rsidR="002C1868" w:rsidRPr="00563EE7">
        <w:rPr>
          <w:rFonts w:hAnsi="Times New Roman" w:ascii="Times New Roman"/>
          <w:color w:val="auto"/>
          <w:sz w:val="24"/>
          <w:szCs w:val="24"/>
        </w:rPr>
        <w:t>2017.</w:t>
      </w:r>
    </w:p>
    <w:p w:rsidRDefault="002C1868" w:rsidP="00E2213A" w:rsidR="002C1868" w:rsidRPr="002C18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5C36" w:rsidRPr="003C5C36">
        <w:rPr>
          <w:rFonts w:hAnsi="Times New Roman" w:ascii="Times New Roman"/>
          <w:color w:val="auto"/>
          <w:sz w:val="24"/>
          <w:szCs w:val="24"/>
        </w:rPr>
        <w:t>VENTUS PHARMA-MED d. o. o., Zagreb, Petrovaradinska 1, OIB 04297439134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C65654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Stečajnim upraviteljem </w:t>
      </w:r>
      <w:r w:rsidRPr="00C65654">
        <w:rPr>
          <w:rFonts w:hAnsi="Times New Roman" w:ascii="Times New Roman"/>
          <w:color w:val="auto"/>
          <w:sz w:val="24"/>
          <w:szCs w:val="24"/>
          <w:lang w:val="hr-HR"/>
        </w:rPr>
        <w:t>imenuje se</w:t>
      </w:r>
      <w:r w:rsidR="003C5C36" w:rsidRPr="00C6565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65654" w:rsidRPr="00C65654">
        <w:rPr>
          <w:rFonts w:hAnsi="Times New Roman" w:ascii="Times New Roman"/>
          <w:color w:val="auto"/>
          <w:sz w:val="24"/>
          <w:szCs w:val="24"/>
        </w:rPr>
        <w:t>Nebojša Antolić, Zagreb, Ulica Pavla Hatza 3, OIB 94511496457</w:t>
      </w:r>
      <w:r w:rsidR="001B0069" w:rsidRPr="00C6565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3C5C36" w:rsidRPr="003C5C36">
        <w:rPr>
          <w:rFonts w:hAnsi="Times New Roman" w:ascii="Times New Roman"/>
          <w:color w:val="auto"/>
          <w:sz w:val="24"/>
          <w:szCs w:val="24"/>
        </w:rPr>
        <w:t>VENTUS PHARMA-MED d. o. o., Zagreb, Petrovaradinska 1, OIB 04297439134</w:t>
      </w:r>
      <w:r w:rsidR="002C1868">
        <w:rPr>
          <w:rFonts w:hAnsi="Times New Roman" w:ascii="Times New Roman"/>
          <w:color w:val="auto"/>
          <w:sz w:val="24"/>
          <w:szCs w:val="24"/>
        </w:rPr>
        <w:t>.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65654" w:rsidP="00C65654" w:rsidR="00C6565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03. ožujka 2016. prijedlog za otvaranje stečajnog postupka nad gore navedenom pravnom osobom.</w:t>
      </w:r>
    </w:p>
    <w:p w:rsidRDefault="00C65654" w:rsidP="00C65654" w:rsidR="00C656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622 dana u ukupnom iznosu od 2.665,94 kn.</w:t>
      </w:r>
    </w:p>
    <w:p w:rsidRDefault="00C65654" w:rsidP="00C65654" w:rsidR="00C656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65654" w:rsidP="00C65654" w:rsidR="00C656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15. travnja 2016.</w:t>
      </w:r>
    </w:p>
    <w:p w:rsidRDefault="00937537" w:rsidP="00C65654" w:rsidR="00C656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65654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St-2059/16-8 od 08. rujna 2016.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C65654" w:rsidP="00C65654" w:rsidR="00C6565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9. svibnja 2017., nije pristupio zakonski zastupnik dužnika niti je postupio po nalogu suda.</w:t>
      </w:r>
    </w:p>
    <w:p w:rsidRDefault="00C65654" w:rsidP="00C65654" w:rsidR="00C656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7. rujna 2016. proizlazi da dužnik ima evidentirane neizvršene osnove za plaćanje u neprekinutom razdoblju od 993 dana.</w:t>
      </w:r>
    </w:p>
    <w:p w:rsidRDefault="00C65654" w:rsidP="00C65654" w:rsidR="00C65654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St-2059/16-19 od 16. studenog 2016.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C65654" w:rsidP="00C65654" w:rsidR="00C6565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su ispunjeni uvjeti za otvaranje stečaja, ali imovina dužnika nije dostatna za namirenje troškova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91DD5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302DE2">
        <w:rPr>
          <w:rFonts w:hAnsi="Times New Roman" w:ascii="Times New Roman"/>
          <w:color w:val="auto"/>
          <w:sz w:val="24"/>
          <w:szCs w:val="24"/>
          <w:lang w:val="hr-HR"/>
        </w:rPr>
        <w:t>60.400,00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91DD5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91DD5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D3C50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913C77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13C77" w:rsidP="00AB7A2F" w:rsidR="00913C77" w:rsidRPr="00913C7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13C77" w:rsidP="00995CE9" w:rsidR="00913C77" w:rsidRPr="00913C7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13C7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913C77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1033B1">
      <w:rPr>
        <w:rFonts w:hAnsi="Verdana" w:ascii="Verdana"/>
        <w:color w:val="auto"/>
        <w:sz w:val="22"/>
        <w:szCs w:val="22"/>
      </w:rPr>
      <w:t>2059/16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696A"/>
    <w:rsid w:val="000718BF"/>
    <w:rsid w:val="00090E68"/>
    <w:rsid w:val="000A16DF"/>
    <w:rsid w:val="000A7466"/>
    <w:rsid w:val="000B4304"/>
    <w:rsid w:val="000C1F5E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B0069"/>
    <w:rsid w:val="001B65DC"/>
    <w:rsid w:val="001E5A2C"/>
    <w:rsid w:val="001F675D"/>
    <w:rsid w:val="002003E5"/>
    <w:rsid w:val="002256D8"/>
    <w:rsid w:val="00226704"/>
    <w:rsid w:val="00266C0E"/>
    <w:rsid w:val="002740B1"/>
    <w:rsid w:val="002A29FA"/>
    <w:rsid w:val="002C1868"/>
    <w:rsid w:val="002C62C4"/>
    <w:rsid w:val="002D3AC5"/>
    <w:rsid w:val="002E299E"/>
    <w:rsid w:val="00302DE2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20A1F"/>
    <w:rsid w:val="00545435"/>
    <w:rsid w:val="00545D7C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6031BB"/>
    <w:rsid w:val="006248E6"/>
    <w:rsid w:val="00642D18"/>
    <w:rsid w:val="00656D79"/>
    <w:rsid w:val="006842AB"/>
    <w:rsid w:val="006B11E6"/>
    <w:rsid w:val="006D11F7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5A1D"/>
    <w:rsid w:val="00766905"/>
    <w:rsid w:val="0078325E"/>
    <w:rsid w:val="0079168D"/>
    <w:rsid w:val="0079367F"/>
    <w:rsid w:val="007B0A28"/>
    <w:rsid w:val="007C5E77"/>
    <w:rsid w:val="007D3630"/>
    <w:rsid w:val="007E04CA"/>
    <w:rsid w:val="007E4BF2"/>
    <w:rsid w:val="007F1D20"/>
    <w:rsid w:val="007F4E26"/>
    <w:rsid w:val="00802913"/>
    <w:rsid w:val="00814109"/>
    <w:rsid w:val="0082353D"/>
    <w:rsid w:val="00825EEB"/>
    <w:rsid w:val="008422C4"/>
    <w:rsid w:val="0084231A"/>
    <w:rsid w:val="008507C3"/>
    <w:rsid w:val="00851501"/>
    <w:rsid w:val="008566DB"/>
    <w:rsid w:val="0086538E"/>
    <w:rsid w:val="00871137"/>
    <w:rsid w:val="008A168D"/>
    <w:rsid w:val="008A2CC6"/>
    <w:rsid w:val="008A3E3E"/>
    <w:rsid w:val="008B01AA"/>
    <w:rsid w:val="008E7279"/>
    <w:rsid w:val="009027EE"/>
    <w:rsid w:val="00903FE3"/>
    <w:rsid w:val="00912725"/>
    <w:rsid w:val="00913C77"/>
    <w:rsid w:val="00925520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65654"/>
    <w:rsid w:val="00C70FB6"/>
    <w:rsid w:val="00CA1251"/>
    <w:rsid w:val="00CA4079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2B53"/>
    <w:rsid w:val="00D85964"/>
    <w:rsid w:val="00DA14DE"/>
    <w:rsid w:val="00DB02AD"/>
    <w:rsid w:val="00DB6C83"/>
    <w:rsid w:val="00DD679E"/>
    <w:rsid w:val="00DE5125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2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DE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DE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DE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DE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02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DE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DE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DE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DE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St-2059/2016-28</izvorni_sadrzaj>
    <derivirana_varijabla naziv="DomainObject.Oznaka_1">St-2059/2016-28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PHARMA-MED d.o.o.</izvorni_sadrzaj>
    <derivirana_varijabla naziv="DomainObject.Predmet.ProtustrankaFormated_1">  VENTUS PHARMA-MED d.o.o.</derivirana_varijabla>
  </DomainObject.Predmet.ProtustrankaFormated>
  <DomainObject.Predmet.ProtustrankaFormatedOIB>
    <izvorni_sadrzaj>  VENTUS PHARMA-MED d.o.o., OIB 04297439134</izvorni_sadrzaj>
    <derivirana_varijabla naziv="DomainObject.Predmet.ProtustrankaFormatedOIB_1">  VENTUS PHARMA-MED d.o.o., OIB 04297439134</derivirana_varijabla>
  </DomainObject.Predmet.ProtustrankaFormatedOIB>
  <DomainObject.Predmet.ProtustrankaFormatedWithAdress>
    <izvorni_sadrzaj> VENTUS PHARMA-MED d.o.o., Petrovaradinska 1, 10000 Zagreb</izvorni_sadrzaj>
    <derivirana_varijabla naziv="DomainObject.Predmet.ProtustrankaFormatedWithAdress_1"> VENTUS PHARMA-MED d.o.o., Petrovaradinska 1, 10000 Zagreb</derivirana_varijabla>
  </DomainObject.Predmet.ProtustrankaFormatedWithAdress>
  <DomainObject.Predmet.ProtustrankaFormatedWithAdressOIB>
    <izvorni_sadrzaj> VENTUS PHARMA-MED d.o.o., OIB 04297439134, Petrovaradinska 1, 10000 Zagreb</izvorni_sadrzaj>
    <derivirana_varijabla naziv="DomainObject.Predmet.ProtustrankaFormatedWithAdressOIB_1"> VENTUS PHARMA-MED d.o.o., OIB 04297439134, Petrovaradinska 1, 10000 Zagreb</derivirana_varijabla>
  </DomainObject.Predmet.ProtustrankaFormatedWithAdressOIB>
  <DomainObject.Predmet.ProtustrankaWithAdress>
    <izvorni_sadrzaj>VENTUS PHARMA-MED d.o.o. Petrovaradinska 1, 10000 Zagreb</izvorni_sadrzaj>
    <derivirana_varijabla naziv="DomainObject.Predmet.ProtustrankaWithAdress_1">VENTUS PHARMA-MED d.o.o. Petrovaradinska 1, 10000 Zagreb</derivirana_varijabla>
  </DomainObject.Predmet.ProtustrankaWithAdress>
  <DomainObject.Predmet.ProtustrankaWithAdressOIB>
    <izvorni_sadrzaj>VENTUS PHARMA-MED d.o.o., OIB 04297439134, Petrovaradinska 1, 10000 Zagreb</izvorni_sadrzaj>
    <derivirana_varijabla naziv="DomainObject.Predmet.ProtustrankaWithAdressOIB_1">VENTUS PHARMA-MED d.o.o., OIB 04297439134, Petrovaradinska 1, 10000 Zagreb</derivirana_varijabla>
  </DomainObject.Predmet.ProtustrankaWithAdressOIB>
  <DomainObject.Predmet.ProtustrankaNazivFormated>
    <izvorni_sadrzaj>VENTUS PHARMA-MED d.o.o.</izvorni_sadrzaj>
    <derivirana_varijabla naziv="DomainObject.Predmet.ProtustrankaNazivFormated_1">VENTUS PHARMA-MED d.o.o.</derivirana_varijabla>
  </DomainObject.Predmet.ProtustrankaNazivFormated>
  <DomainObject.Predmet.ProtustrankaNazivFormatedOIB>
    <izvorni_sadrzaj>VENTUS PHARMA-MED d.o.o., OIB 04297439134</izvorni_sadrzaj>
    <derivirana_varijabla naziv="DomainObject.Predmet.ProtustrankaNazivFormatedOIB_1">VENTUS PHARMA-MED d.o.o., OIB 04297439134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Sirovec; Dario Sirovec; vjerovnici</izvorni_sadrzaj>
    <derivirana_varijabla naziv="DomainObject.Predmet.StrankaFormated_1">  FINA Regionalni centar Zagreb; Vjekoslav Sirovec; Dario Sirovec; vjerovnici</derivirana_varijabla>
  </DomainObject.Predmet.StrankaFormated>
  <DomainObject.Predmet.StrankaFormatedOIB>
    <izvorni_sadrzaj>  FINA Regionalni centar Zagreb, OIB 85821130368; Vjekoslav Sirovec, OIB 14249121114; Dario Sirovec, OIB 25482814412; vjerovnici</izvorni_sadrzaj>
    <derivirana_varijabla naziv="DomainObject.Predmet.StrankaFormatedOIB_1">  FINA Regionalni centar Zagreb, OIB 85821130368; Vjekoslav Sirovec, OIB 14249121114; Dario Sirovec, OIB 25482814412; vjerovnici</derivirana_varijabla>
  </DomainObject.Predmet.StrankaFormatedOIB>
  <DomainObject.Predmet.StrankaFormatedWithAdress>
    <izvorni_sadrzaj> FINA Regionalni centar Zagreb, Trg svibanjskih žrtava 1995. 1, 10000 Zagreb; Vjekoslav Sirovec; Dario Sirovec, Horvatovac 221, 10000 Zagreb; vjerovnici</izvorni_sadrzaj>
    <derivirana_varijabla naziv="DomainObject.Predmet.StrankaFormatedWithAdress_1"> FINA Regionalni centar Zagreb, Trg svibanjskih žrtava 1995. 1, 10000 Zagreb; Vjekoslav Sirovec; Dario Sirovec, Horvatovac 221, 10000 Zagreb; vjerovnici</derivirana_varijabla>
  </DomainObject.Predmet.StrankaFormatedWithAdress>
  <DomainObject.Predmet.StrankaFormatedWithAdressOIB>
    <izvorni_sadrzaj> FINA Regionalni centar Zagreb, OIB 85821130368, Trg svibanjskih žrtava 1995. 1, 10000 Zagreb; Vjekoslav Sirovec, OIB 14249121114; Dario Sirovec, OIB 25482814412, Horvatovac 221, 10000 Zagreb; vjerovnici</izvorni_sadrzaj>
    <derivirana_varijabla naziv="DomainObject.Predmet.StrankaFormatedWithAdressOIB_1"> FINA Regionalni centar Zagreb, OIB 85821130368, Trg svibanjskih žrtava 1995. 1, 10000 Zagreb; Vjekoslav Sirovec, OIB 14249121114; Dario Sirovec, OIB 25482814412, Horvatovac 221, 10000 Zagreb; vjerovnici</derivirana_varijabla>
  </DomainObject.Predmet.StrankaFormatedWithAdressOIB>
  <DomainObject.Predmet.StrankaWithAdress>
    <izvorni_sadrzaj>FINA Regionalni centar Zagreb Trg svibanjskih žrtava 1995. 1,10000 Zagreb,Vjekoslav Sirovec ,Dario Sirovec Horvatovac 221,10000 Zagreb,vjerovnici </izvorni_sadrzaj>
    <derivirana_varijabla naziv="DomainObject.Predmet.StrankaWithAdress_1">FINA Regionalni centar Zagreb Trg svibanjskih žrtava 1995. 1,10000 Zagreb,Vjekoslav Sirovec ,Dario Sirovec Horvatovac 221,10000 Zagreb,vjerovnici </derivirana_varijabla>
  </DomainObject.Predmet.StrankaWithAdress>
  <DomainObject.Predmet.StrankaWithAdressOIB>
    <izvorni_sadrzaj>FINA Regionalni centar Zagreb, OIB 85821130368, Trg svibanjskih žrtava 1995. 1,10000 Zagreb,Vjekoslav Sirovec, OIB 14249121114,Dario Sirovec, OIB 25482814412, Horvatovac 221,10000 Zagreb,vjerovnici</izvorni_sadrzaj>
    <derivirana_varijabla naziv="DomainObject.Predmet.StrankaWithAdressOIB_1">FINA Regionalni centar Zagreb, OIB 85821130368, Trg svibanjskih žrtava 1995. 1,10000 Zagreb,Vjekoslav Sirovec, OIB 14249121114,Dario Sirovec, OIB 25482814412, Horvatovac 221,10000 Zagreb,vjerovnici</derivirana_varijabla>
  </DomainObject.Predmet.StrankaWithAdressOIB>
  <DomainObject.Predmet.StrankaNazivFormated>
    <izvorni_sadrzaj>FINA Regionalni centar Zagreb,Vjekoslav Sirovec,Dario Sirovec,vjerovnici</izvorni_sadrzaj>
    <derivirana_varijabla naziv="DomainObject.Predmet.StrankaNazivFormated_1">FINA Regionalni centar Zagreb,Vjekoslav Sirovec,Dario Sirovec,vjerovnici</derivirana_varijabla>
  </DomainObject.Predmet.StrankaNazivFormated>
  <DomainObject.Predmet.StrankaNazivFormatedOIB>
    <izvorni_sadrzaj>FINA Regionalni centar Zagreb, OIB 85821130368,Vjekoslav Sirovec, OIB 14249121114,Dario Sirovec, OIB 25482814412,vjerovnici</izvorni_sadrzaj>
    <derivirana_varijabla naziv="DomainObject.Predmet.StrankaNazivFormatedOIB_1">FINA Regionalni centar Zagreb, OIB 85821130368,Vjekoslav Sirovec, OIB 14249121114,Dario Sirovec, OIB 25482814412,vjerovnici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Vjekoslav Sirovec</item>
      <item>Dario Sirovec</item>
      <item>vjerovnici</item>
    </izvorni_sadrzaj>
    <derivirana_varijabla naziv="DomainObject.Predmet.StrankaListFormated_1">
      <item>FINA Regionalni centar Zagreb</item>
      <item>Vjekoslav Sirovec</item>
      <item>Dario Sirovec</item>
      <item>vjerovnici</item>
    </derivirana_varijabla>
  </DomainObject.Predmet.StrankaListFormated>
  <DomainObject.Predmet.StrankaListFormatedOIB>
    <izvorni_sadrzaj>
      <item>FINA Regionalni centar Zagreb, OIB 85821130368</item>
      <item>Vjekoslav Sirovec, OIB 14249121114</item>
      <item>Dario Sirovec, OIB 25482814412</item>
      <item>vjerovnici</item>
    </izvorni_sadrzaj>
    <derivirana_varijabla naziv="DomainObject.Predmet.StrankaListFormatedOIB_1">
      <item>FINA Regionalni centar Zagreb, OIB 85821130368</item>
      <item>Vjekoslav Sirovec, OIB 14249121114</item>
      <item>Dario Sirovec, OIB 25482814412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Sirovec</item>
      <item>Dario Sirovec, Horvatovac 221, 10000 Zagreb</item>
      <item>vjerovnici</item>
    </izvorni_sadrzaj>
    <derivirana_varijabla naziv="DomainObject.Predmet.StrankaListFormatedWithAdress_1">
      <item>FINA Regionalni centar Zagreb, Trg svibanjskih žrtava 1995. 1, 10000 Zagreb</item>
      <item>Vjekoslav Sirovec</item>
      <item>Dario Sirovec, Horvatovac 221,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Sirovec, OIB 14249121114</item>
      <item>Dario Sirovec, OIB 25482814412, Horvatovac 221,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Vjekoslav Sirovec, OIB 14249121114</item>
      <item>Dario Sirovec, OIB 25482814412, Horvatovac 221, 10000 Zagreb</item>
      <item>vjerovnici</item>
    </derivirana_varijabla>
  </DomainObject.Predmet.StrankaListFormatedWithAdressOIB>
  <DomainObject.Predmet.StrankaListNazivFormated>
    <izvorni_sadrzaj>
      <item>FINA Regionalni centar Zagreb</item>
      <item>Vjekoslav Sirovec</item>
      <item>Dario Sirovec</item>
      <item>vjerovnici</item>
    </izvorni_sadrzaj>
    <derivirana_varijabla naziv="DomainObject.Predmet.StrankaListNazivFormated_1">
      <item>FINA Regionalni centar Zagreb</item>
      <item>Vjekoslav Sirovec</item>
      <item>Dario Sirovec</item>
      <item>vjerovnici</item>
    </derivirana_varijabla>
  </DomainObject.Predmet.StrankaListNazivFormated>
  <DomainObject.Predmet.StrankaListNazivFormatedOIB>
    <izvorni_sadrzaj>
      <item>FINA Regionalni centar Zagreb, OIB 85821130368</item>
      <item>Vjekoslav Sirovec, OIB 14249121114</item>
      <item>Dario Sirovec, OIB 25482814412</item>
      <item>vjerovnici</item>
    </izvorni_sadrzaj>
    <derivirana_varijabla naziv="DomainObject.Predmet.StrankaListNazivFormatedOIB_1">
      <item>FINA Regionalni centar Zagreb, OIB 85821130368</item>
      <item>Vjekoslav Sirovec, OIB 14249121114</item>
      <item>Dario Sirovec, OIB 25482814412</item>
      <item>vjerovnici</item>
    </derivirana_varijabla>
  </DomainObject.Predmet.StrankaListNazivFormatedOIB>
  <DomainObject.Predmet.ProtuStrankaListFormated>
    <izvorni_sadrzaj>
      <item>VENTUS PHARMA-MED d.o.o.</item>
    </izvorni_sadrzaj>
    <derivirana_varijabla naziv="DomainObject.Predmet.ProtuStrankaListFormated_1">
      <item>VENTUS PHARMA-MED d.o.o.</item>
    </derivirana_varijabla>
  </DomainObject.Predmet.ProtuStrankaListFormated>
  <DomainObject.Predmet.ProtuStrankaListFormatedOIB>
    <izvorni_sadrzaj>
      <item>VENTUS PHARMA-MED d.o.o., OIB 04297439134</item>
    </izvorni_sadrzaj>
    <derivirana_varijabla naziv="DomainObject.Predmet.ProtuStrankaListFormatedOIB_1">
      <item>VENTUS PHARMA-MED d.o.o., OIB 04297439134</item>
    </derivirana_varijabla>
  </DomainObject.Predmet.ProtuStrankaListFormatedOIB>
  <DomainObject.Predmet.ProtuStrankaListFormatedWithAdress>
    <izvorni_sadrzaj>
      <item>VENTUS PHARMA-MED d.o.o., Petrovaradinska 1, 10000 Zagreb</item>
    </izvorni_sadrzaj>
    <derivirana_varijabla naziv="DomainObject.Predmet.ProtuStrankaListFormatedWithAdress_1">
      <item>VENTUS PHARMA-MED d.o.o., Petrovaradinska 1, 10000 Zagreb</item>
    </derivirana_varijabla>
  </DomainObject.Predmet.ProtuStrankaListFormatedWithAdress>
  <DomainObject.Predmet.ProtuStrankaListFormatedWithAdressOIB>
    <izvorni_sadrzaj>
      <item>VENTUS PHARMA-MED d.o.o., OIB 04297439134, Petrovaradinska 1, 10000 Zagreb</item>
    </izvorni_sadrzaj>
    <derivirana_varijabla naziv="DomainObject.Predmet.ProtuStrankaListFormatedWithAdressOIB_1">
      <item>VENTUS PHARMA-MED d.o.o., OIB 04297439134, Petrovaradinska 1, 10000 Zagreb</item>
    </derivirana_varijabla>
  </DomainObject.Predmet.ProtuStrankaListFormatedWithAdressOIB>
  <DomainObject.Predmet.ProtuStrankaListNazivFormated>
    <izvorni_sadrzaj>
      <item>VENTUS PHARMA-MED d.o.o.</item>
    </izvorni_sadrzaj>
    <derivirana_varijabla naziv="DomainObject.Predmet.ProtuStrankaListNazivFormated_1">
      <item>VENTUS PHARMA-MED d.o.o.</item>
    </derivirana_varijabla>
  </DomainObject.Predmet.ProtuStrankaListNazivFormated>
  <DomainObject.Predmet.ProtuStrankaListNazivFormatedOIB>
    <izvorni_sadrzaj>
      <item>VENTUS PHARMA-MED d.o.o., OIB 04297439134</item>
    </izvorni_sadrzaj>
    <derivirana_varijabla naziv="DomainObject.Predmet.ProtuStrankaListNazivFormatedOIB_1">
      <item>VENTUS PHARMA-MED d.o.o., OIB 04297439134</item>
    </derivirana_varijabla>
  </DomainObject.Predmet.ProtuStrankaListNazivFormatedOIB>
  <DomainObject.Predmet.OstaliListFormated>
    <izvorni_sadrzaj>
      <item>Vjekoslav Sirovec</item>
      <item>Dario Sirovec</item>
      <item>Nebojša Antolić</item>
    </izvorni_sadrzaj>
    <derivirana_varijabla naziv="DomainObject.Predmet.OstaliListFormated_1">
      <item>Vjekoslav Sirovec</item>
      <item>Dario Sirovec</item>
      <item>Nebojša Antolić</item>
    </derivirana_varijabla>
  </DomainObject.Predmet.OstaliListFormated>
  <DomainObject.Predmet.OstaliList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FormatedOIB_1">
      <item>Vjekoslav Sirovec, OIB 14249121114</item>
      <item>Dario Sirovec, OIB 25482814412</item>
      <item>Nebojša Antolić, OIB 94511496457</item>
    </derivirana_varijabla>
  </DomainObject.Predmet.OstaliListFormatedOIB>
  <DomainObject.Predmet.OstaliListFormatedWithAdress>
    <izvorni_sadrzaj>
      <item>Vjekoslav Sirovec</item>
      <item>Dario Sirovec, Horvatovac 221, 10000 Zagreb</item>
      <item>Nebojša Antolić, Ulica Pavla Hatza 3, 10000 Zagreb</item>
    </izvorni_sadrzaj>
    <derivirana_varijabla naziv="DomainObject.Predmet.OstaliListFormatedWithAdress_1">
      <item>Vjekoslav Sirovec</item>
      <item>Dario Sirovec, Horvatovac 221, 10000 Zagreb</item>
      <item>Nebojša Antolić, Ulica Pavla Hatza 3, 10000 Zagreb</item>
    </derivirana_varijabla>
  </DomainObject.Predmet.OstaliListFormatedWithAdress>
  <DomainObject.Predmet.OstaliListFormatedWithAdressOIB>
    <izvorni_sadrzaj>
      <item>Vjekoslav Sirovec, OIB 14249121114</item>
      <item>Dario Sirovec, OIB 25482814412, Horvatovac 221, 10000 Zagreb</item>
      <item>Nebojša Antolić, OIB 94511496457, Ulica Pavla Hatza 3, 10000 Zagreb</item>
    </izvorni_sadrzaj>
    <derivirana_varijabla naziv="DomainObject.Predmet.OstaliListFormatedWithAdressOIB_1">
      <item>Vjekoslav Sirovec, OIB 14249121114</item>
      <item>Dario Sirovec, OIB 25482814412, Horvatovac 221,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Vjekoslav Sirovec</item>
      <item>Dario Sirovec</item>
      <item>Nebojša Antolić</item>
    </izvorni_sadrzaj>
    <derivirana_varijabla naziv="DomainObject.Predmet.OstaliListNazivFormated_1">
      <item>Vjekoslav Sirovec</item>
      <item>Dario Sirovec</item>
      <item>Nebojša Antolić</item>
    </derivirana_varijabla>
  </DomainObject.Predmet.OstaliListNazivFormated>
  <DomainObject.Predmet.OstaliListNazivFormatedOIB>
    <izvorni_sadrzaj>
      <item>Vjekoslav Sirovec, OIB 14249121114</item>
      <item>Dario Sirovec, OIB 25482814412</item>
      <item>Nebojša Antolić, OIB 94511496457</item>
    </izvorni_sadrzaj>
    <derivirana_varijabla naziv="DomainObject.Predmet.OstaliListNazivFormatedOIB_1">
      <item>Vjekoslav Sirovec, OIB 14249121114</item>
      <item>Dario Sirovec, OIB 25482814412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St-2059/2016-28</izvorni_sadrzaj>
    <derivirana_varijabla naziv="DomainObject.PoslovniBrojDokumenta_1">St-2059/2016-28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VENTUS PHARMA-MED d.o.o.</izvorni_sadrzaj>
    <derivirana_varijabla naziv="DomainObject.Predmet.ProtustrankaIDrugi_1">VENTUS PHARMA-MED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VENTUS PHARMA-MED d.o.o., OIB 04297439134, Petrovaradinska 1, 10000 Zagreb</izvorni_sadrzaj>
    <derivirana_varijabla naziv="DomainObject.Predmet.ProtustrankaIDrugiAdressOIB_1">VENTUS PHARMA-MED d.o.o., OIB 04297439134,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VENTUS PHARMA-MED d.o.o.</item>
      <item>Vjekoslav Sirovec</item>
      <item>Vjekoslav Sirovec</item>
      <item>Dario Sirovec</item>
      <item>Dario Sirovec</item>
      <item>Nebojša Antolić</item>
      <item>vjerovnici</item>
    </izvorni_sadrzaj>
    <derivirana_varijabla naziv="DomainObject.Predmet.SudioniciListNaziv_1">
      <item>FINA Regionalni centar Zagreb</item>
      <item>VENTUS PHARMA-MED d.o.o.</item>
      <item>Vjekoslav Sirovec</item>
      <item>Vjekoslav Sirovec</item>
      <item>Dario Sirovec</item>
      <item>Dario Sirovec</item>
      <item>Nebojša Antolić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VENTUS PHARMA-MED d.o.o., OIB 04297439134, Petrovaradinska 1,10000 Zagreb</item>
      <item>Vjekoslav Sirovec, OIB 14249121114</item>
      <item>Vjekoslav Sirovec, OIB 14249121114</item>
      <item>Dario Sirovec, OIB 25482814412, Horvatovac 221,10000 Zagreb</item>
      <item>Dario Sirovec, OIB 25482814412, Horvatovac 221,10000 Zagreb</item>
      <item>Nebojša Antolić, OIB 94511496457, Ulica Pavla Hatza 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VENTUS PHARMA-MED d.o.o., OIB 04297439134, Petrovaradinska 1,10000 Zagreb</item>
      <item>Vjekoslav Sirovec, OIB 14249121114</item>
      <item>Vjekoslav Sirovec, OIB 14249121114</item>
      <item>Dario Sirovec, OIB 25482814412, Horvatovac 221,10000 Zagreb</item>
      <item>Dario Sirovec, OIB 25482814412, Horvatovac 221,10000 Zagreb</item>
      <item>Nebojša Antolić, OIB 94511496457, Ulica Pavla Hatza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04297439134</item>
      <item>, OIB 14249121114</item>
      <item>, OIB 14249121114</item>
      <item>, OIB 25482814412</item>
      <item>, OIB 25482814412</item>
      <item>, OIB 94511496457</item>
      <item>, OIB null</item>
    </izvorni_sadrzaj>
    <derivirana_varijabla naziv="DomainObject.Predmet.SudioniciListNazivOIB_1">
      <item>, OIB 85821130368</item>
      <item>, OIB 04297439134</item>
      <item>, OIB 14249121114</item>
      <item>, OIB 14249121114</item>
      <item>, OIB 25482814412</item>
      <item>, OIB 25482814412</item>
      <item>, OIB 94511496457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3842</properties:Characters>
  <properties:Lines>82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2017-08-16T09:13:00Z</dcterms:created>
  <dc:creator>ksvajger</dc:creator>
  <cp:lastModifiedBy>Kristina Švajger</cp:lastModifiedBy>
  <cp:lastPrinted>2017-08-16T09:21:00Z</cp:lastPrinted>
  <dcterms:modified xmlns:xsi="http://www.w3.org/2001/XMLSchema-instance" xsi:type="dcterms:W3CDTF">2017-08-16T09:21:00Z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St-2059/2016-28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