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dda7" w14:paraId="66adda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B734C9">
        <w:t xml:space="preserve">3 DI - </w:t>
      </w:r>
      <w:r w:rsidR="00087712">
        <w:t>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B734C9" w:rsidRPr="00B734C9">
        <w:t>Bana Josipa Jelačića 16/A</w:t>
      </w:r>
      <w:r>
        <w:t xml:space="preserve">, OIB: </w:t>
      </w:r>
      <w:r w:rsidR="00B734C9" w:rsidRPr="00B734C9">
        <w:t>45049350922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21351">
        <w:t>2</w:t>
      </w:r>
      <w:r>
        <w:t xml:space="preserve">. </w:t>
      </w:r>
      <w:r w:rsidR="00F21351">
        <w:t>studenog</w:t>
      </w:r>
      <w:r w:rsidR="00B734C9">
        <w:t xml:space="preserve"> 2016., </w:t>
      </w:r>
      <w:r w:rsidR="007B3FCB">
        <w:t xml:space="preserve">13.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734C9" w:rsidRPr="00B734C9">
        <w:t>3 DI - d.o.o. sa sjedištem u Zadru (Grad Zadar), Bana Josipa Jelačića 16/A, OIB: 45049350922</w:t>
      </w:r>
      <w:r w:rsidR="00B734C9">
        <w:t xml:space="preserve"> </w:t>
      </w:r>
      <w:r>
        <w:t xml:space="preserve">na temelju neizvršenih osnova za plaćanje iznosi </w:t>
      </w:r>
      <w:r w:rsidR="00B734C9">
        <w:t>17.392,01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B734C9">
        <w:t>ju</w:t>
      </w:r>
      <w:r w:rsidRPr="00FC1537">
        <w:t xml:space="preserve"> se </w:t>
      </w:r>
      <w:r w:rsidR="00B734C9">
        <w:t>osobe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B734C9" w:rsidRPr="00B734C9">
        <w:t>Edi Pavlović</w:t>
      </w:r>
      <w:r w:rsidR="00B734C9">
        <w:t xml:space="preserve"> i Željka Pavlović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B734C9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60D5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St-111</w:t>
    </w:r>
    <w:r w:rsidR="00B734C9">
      <w:t>1</w:t>
    </w:r>
    <w:r w:rsidRPr="009A7EB8">
      <w:t>/16-</w:t>
    </w:r>
    <w:r w:rsidR="00E94ED1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-111</w:t>
    </w:r>
    <w:r w:rsidR="00B734C9">
      <w:t>1</w:t>
    </w:r>
    <w:r>
      <w:t>/16-</w:t>
    </w:r>
    <w:r w:rsidR="00E94ED1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237E01"/>
    <w:rsid w:val="00257E4C"/>
    <w:rsid w:val="00447958"/>
    <w:rsid w:val="004635D5"/>
    <w:rsid w:val="006A66B9"/>
    <w:rsid w:val="006E6B12"/>
    <w:rsid w:val="00701C8E"/>
    <w:rsid w:val="007B3FCB"/>
    <w:rsid w:val="008337B7"/>
    <w:rsid w:val="00990A98"/>
    <w:rsid w:val="009A7EB8"/>
    <w:rsid w:val="009E2467"/>
    <w:rsid w:val="00A32F79"/>
    <w:rsid w:val="00B734C9"/>
    <w:rsid w:val="00D55895"/>
    <w:rsid w:val="00E60D54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FC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FC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DI-društvo s ograničenom odgovornošću za proizvodnju i usluge</izvorni_sadrzaj>
    <derivirana_varijabla naziv="DomainObject.Predmet.ProtustrankaFormated_1">  3 DI-društvo s ograničenom odgovornošću za proizvodnju i usluge</derivirana_varijabla>
  </DomainObject.Predmet.ProtustrankaFormated>
  <DomainObject.Predmet.ProtustrankaFormatedOIB>
    <izvorni_sadrzaj>  3 DI-društvo s ograničenom odgovornošću za proizvodnju i usluge, OIB 45049350922</izvorni_sadrzaj>
    <derivirana_varijabla naziv="DomainObject.Predmet.ProtustrankaFormatedOIB_1">  3 DI-društvo s ograničenom odgovornošću za proizvodnju i usluge, OIB 45049350922</derivirana_varijabla>
  </DomainObject.Predmet.ProtustrankaFormatedOIB>
  <DomainObject.Predmet.ProtustrankaFormatedWithAdress>
    <izvorni_sadrzaj> 3 DI-društvo s ograničenom odgovornošću za proizvodnju i usluge, Bana Josipa Jelačića 16/A, 23000 Zadar</izvorni_sadrzaj>
    <derivirana_varijabla naziv="DomainObject.Predmet.ProtustrankaFormatedWithAdress_1"> 3 DI-društvo s ograničenom odgovornošću za proizvodnju i usluge, Bana Josipa Jelačića 16/A, 23000 Zadar</derivirana_varijabla>
  </DomainObject.Predmet.ProtustrankaFormatedWithAdress>
  <DomainObject.Predmet.ProtustrankaFormatedWithAdressOIB>
    <izvorni_sadrzaj> 3 DI-društvo s ograničenom odgovornošću za proizvodnju i usluge, OIB 45049350922, Bana Josipa Jelačića 16/A, 23000 Zadar</izvorni_sadrzaj>
    <derivirana_varijabla naziv="DomainObject.Predmet.ProtustrankaFormatedWithAdressOIB_1"> 3 DI-društvo s ograničenom odgovornošću za proizvodnju i usluge, OIB 45049350922, Bana Josipa Jelačića 16/A, 23000 Zadar</derivirana_varijabla>
  </DomainObject.Predmet.ProtustrankaFormatedWithAdressOIB>
  <DomainObject.Predmet.ProtustrankaWithAdress>
    <izvorni_sadrzaj>3 DI-društvo s ograničenom odgovornošću za proizvodnju i usluge Bana Josipa Jelačića 16/A, 23000 Zadar</izvorni_sadrzaj>
    <derivirana_varijabla naziv="DomainObject.Predmet.ProtustrankaWithAdress_1">3 DI-društvo s ograničenom odgovornošću za proizvodnju i usluge Bana Josipa Jelačića 16/A, 23000 Zadar</derivirana_varijabla>
  </DomainObject.Predmet.ProtustrankaWithAdress>
  <DomainObject.Predmet.ProtustrankaWithAdressOIB>
    <izvorni_sadrzaj>3 DI-društvo s ograničenom odgovornošću za proizvodnju i usluge, OIB 45049350922, Bana Josipa Jelačića 16/A, 23000 Zadar</izvorni_sadrzaj>
    <derivirana_varijabla naziv="DomainObject.Predmet.ProtustrankaWithAdressOIB_1">3 DI-društvo s ograničenom odgovornošću za proizvodnju i usluge, OIB 45049350922, Bana Josipa Jelačića 16/A, 23000 Zadar</derivirana_varijabla>
  </DomainObject.Predmet.ProtustrankaWithAdressOIB>
  <DomainObject.Predmet.ProtustrankaNazivFormated>
    <izvorni_sadrzaj>3 DI-društvo s ograničenom odgovornošću za proizvodnju i usluge</izvorni_sadrzaj>
    <derivirana_varijabla naziv="DomainObject.Predmet.ProtustrankaNazivFormated_1">3 DI-društvo s ograničenom odgovornošću za proizvodnju i usluge</derivirana_varijabla>
  </DomainObject.Predmet.ProtustrankaNazivFormated>
  <DomainObject.Predmet.ProtustrankaNazivFormatedOIB>
    <izvorni_sadrzaj>3 DI-društvo s ograničenom odgovornošću za proizvodnju i usluge, OIB 45049350922</izvorni_sadrzaj>
    <derivirana_varijabla naziv="DomainObject.Predmet.ProtustrankaNazivFormatedOIB_1">3 DI-društvo s ograničenom odgovornošću za proizvodnju i usluge, OIB 45049350922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17392.01</izvorni_sadrzaj>
    <derivirana_varijabla naziv="DomainObject.Predmet.TrenutnaVrijednost_1">17392.01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 DI-društvo s ograničenom odgovornošću za proizvodnju i usluge</item>
    </izvorni_sadrzaj>
    <derivirana_varijabla naziv="DomainObject.Predmet.ProtuStrankaListFormated_1">
      <item>3 DI-društvo s ograničenom odgovornošću za proizvodnju i usluge</item>
    </derivirana_varijabla>
  </DomainObject.Predmet.ProtuStrankaListFormated>
  <DomainObject.Predmet.ProtuStrankaListFormatedOIB>
    <izvorni_sadrzaj>
      <item>3 DI-društvo s ograničenom odgovornošću za proizvodnju i usluge, OIB 45049350922</item>
    </izvorni_sadrzaj>
    <derivirana_varijabla naziv="DomainObject.Predmet.ProtuStrankaListFormatedOIB_1">
      <item>3 DI-društvo s ograničenom odgovornošću za proizvodnju i usluge, OIB 45049350922</item>
    </derivirana_varijabla>
  </DomainObject.Predmet.ProtuStrankaListFormatedOIB>
  <DomainObject.Predmet.ProtuStrankaListFormatedWithAdress>
    <izvorni_sadrzaj>
      <item>3 DI-društvo s ograničenom odgovornošću za proizvodnju i usluge, Bana Josipa Jelačića 16/A, 23000 Zadar</item>
    </izvorni_sadrzaj>
    <derivirana_varijabla naziv="DomainObject.Predmet.ProtuStrankaListFormatedWithAdress_1">
      <item>3 DI-društvo s ograničenom odgovornošću za proizvodnju i usluge, Bana Josipa Jelačića 16/A, 23000 Zadar</item>
    </derivirana_varijabla>
  </DomainObject.Predmet.ProtuStrankaListFormatedWithAdress>
  <DomainObject.Predmet.ProtuStrankaListFormatedWithAdressOIB>
    <izvorni_sadrzaj>
      <item>3 DI-društvo s ograničenom odgovornošću za proizvodnju i usluge, OIB 45049350922, Bana Josipa Jelačića 16/A, 23000 Zadar</item>
    </izvorni_sadrzaj>
    <derivirana_varijabla naziv="DomainObject.Predmet.ProtuStrankaListFormatedWithAdressOIB_1">
      <item>3 DI-društvo s ograničenom odgovornošću za proizvodnju i usluge, OIB 45049350922, Bana Josipa Jelačića 16/A, 23000 Zadar</item>
    </derivirana_varijabla>
  </DomainObject.Predmet.ProtuStrankaListFormatedWithAdressOIB>
  <DomainObject.Predmet.ProtuStrankaListNazivFormated>
    <izvorni_sadrzaj>
      <item>3 DI-društvo s ograničenom odgovornošću za proizvodnju i usluge</item>
    </izvorni_sadrzaj>
    <derivirana_varijabla naziv="DomainObject.Predmet.ProtuStrankaListNazivFormated_1">
      <item>3 DI-društvo s ograničenom odgovornošću za proizvodnju i usluge</item>
    </derivirana_varijabla>
  </DomainObject.Predmet.ProtuStrankaListNazivFormated>
  <DomainObject.Predmet.ProtuStrankaListNazivFormatedOIB>
    <izvorni_sadrzaj>
      <item>3 DI-društvo s ograničenom odgovornošću za proizvodnju i usluge, OIB 45049350922</item>
    </izvorni_sadrzaj>
    <derivirana_varijabla naziv="DomainObject.Predmet.ProtuStrankaListNazivFormatedOIB_1">
      <item>3 DI-društvo s ograničenom odgovornošću za proizvodnju i usluge, OIB 45049350922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 DI-društvo s ograničenom odgovornošću za proizvodnju i usluge</izvorni_sadrzaj>
    <derivirana_varijabla naziv="DomainObject.Predmet.ProtustrankaIDrugi_1">3 DI-društvo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3 DI-društvo s ograničenom odgovornošću za proizvodnju i usluge, OIB 45049350922, Bana Josipa Jelačića 16/A, 23000 Zadar</izvorni_sadrzaj>
    <derivirana_varijabla naziv="DomainObject.Predmet.ProtustrankaIDrugiAdressOIB_1">3 DI-društvo s ograničenom odgovornošću za proizvodnju i usluge, OIB 45049350922, Bana Josipa Jelačića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 DI-društvo s ograničenom odgovornošću za proizvodnju i usluge</item>
    </izvorni_sadrzaj>
    <derivirana_varijabla naziv="DomainObject.Predmet.SudioniciListNaziv_1">
      <item>Financijska agencija</item>
      <item>3 DI-društvo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3 DI-društvo s ograničenom odgovornošću za proizvodnju i usluge, OIB 45049350922, Bana Josipa Jelačića 16/A,23000 Zadar</item>
    </izvorni_sadrzaj>
    <derivirana_varijabla naziv="DomainObject.Predmet.SudioniciListAdressOIB_1">
      <item>Financijska agencija, OIB 85821130368, Ivana Danila 4,23000 Zadar</item>
      <item>3 DI-društvo s ograničenom odgovornošću za proizvodnju i usluge, OIB 45049350922, Bana Josipa Jelačića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45049350922</item>
    </izvorni_sadrzaj>
    <derivirana_varijabla naziv="DomainObject.Predmet.SudioniciListNazivOIB_1">
      <item>, OIB 85821130368</item>
      <item>, OIB 45049350922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2024</properties:Characters>
  <properties:Lines>64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2016-12-13T14:07:00Z</cp:lastPrinted>
  <dcterms:modified xmlns:xsi="http://www.w3.org/2001/XMLSchema-instance" xsi:type="dcterms:W3CDTF">2016-12-13T14:08:00Z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