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a73a" w14:paraId="d87a73a" w:rsidRDefault="0011228D" w:rsidR="009F0E1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St-6715/15-5</w:t>
      </w:r>
    </w:p>
    <w:p w:rsidRDefault="0011228D" w:rsidR="009F0E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A1D25" w:rsidR="009F0E18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18" w:rsidR="009F0E18">
      <w:pPr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11228D" w:rsidR="009F0E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1228D" w:rsidR="009F0E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1228D" w:rsidR="009F0E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9F0E18" w:rsidR="009F0E18">
      <w:pPr>
        <w:jc w:val="center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St-6715/15, temeljem odredbe čl.430. Stečajnog zakona (NN br. 71/15),  dana  16. prosinca 2015., objavljuje </w:t>
      </w:r>
    </w:p>
    <w:p w:rsidRDefault="009F0E18" w:rsidR="009F0E18">
      <w:pPr>
        <w:jc w:val="both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F0E18" w:rsidR="009F0E18">
      <w:pPr>
        <w:jc w:val="center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JADRAN FILM NESVRSTANI d.o.o. Zagreb, Oporovečka 12, OIB:34512306285, MBS:080626882.</w:t>
      </w:r>
    </w:p>
    <w:p w:rsidRDefault="009F0E18" w:rsidR="009F0E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269.072,65 kn.</w:t>
      </w:r>
    </w:p>
    <w:p w:rsidRDefault="009F0E18" w:rsidR="009F0E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9F0E18" w:rsidR="009F0E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F0E18" w:rsidR="009F0E18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1228D" w:rsidR="009F0E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1228D" w:rsidR="009F0E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9F0E18" w:rsidR="009F0E1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9F0E18" w:rsidR="009F0E18">
      <w:pPr>
        <w:jc w:val="both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11228D" w:rsidR="009F0E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9F0E18" w:rsidR="009F0E18">
      <w:pPr>
        <w:jc w:val="right"/>
        <w:rPr>
          <w:rFonts w:hAnsi="Times New Roman" w:ascii="Times New Roman"/>
          <w:szCs w:val="24"/>
          <w:lang w:val="hr-HR"/>
        </w:rPr>
      </w:pPr>
    </w:p>
    <w:p w:rsidRDefault="009F0E18" w:rsidR="009F0E18">
      <w:pPr>
        <w:jc w:val="right"/>
        <w:rPr>
          <w:rFonts w:hAnsi="Times New Roman" w:ascii="Times New Roman"/>
          <w:szCs w:val="24"/>
          <w:lang w:val="hr-HR"/>
        </w:rPr>
      </w:pPr>
    </w:p>
    <w:p w:rsidRDefault="0011228D" w:rsidR="009F0E18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1228D" w:rsidR="009F0E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1228D" w:rsidR="0011228D"/>
    <w:sectPr w:rsidR="0011228D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D25"/>
    <w:rsid w:val="0011228D"/>
    <w:rsid w:val="001E48A4"/>
    <w:rsid w:val="009F0E18"/>
    <w:rsid w:val="00FA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E4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48A4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E4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8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8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8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8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E4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48A4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E4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8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8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8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8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6715</izvorni_sadrzaj>
    <derivirana_varijabla naziv="DomainObject.Predmet.Broj_1">6715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St-6715/2015</izvorni_sadrzaj>
    <derivirana_varijabla naziv="DomainObject.Predmet.OznakaBroj_1">St-6715/2015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FILM NESVRSTANI d.o.o.</izvorni_sadrzaj>
    <derivirana_varijabla naziv="DomainObject.Predmet.ProtustrankaFormated_1">  JADRAN FILM NESVRSTANI d.o.o.</derivirana_varijabla>
  </DomainObject.Predmet.ProtustrankaFormated>
  <DomainObject.Predmet.ProtustrankaFormatedOIB>
    <izvorni_sadrzaj>  JADRAN FILM NESVRSTANI d.o.o., OIB 34512306285</izvorni_sadrzaj>
    <derivirana_varijabla naziv="DomainObject.Predmet.ProtustrankaFormatedOIB_1">  JADRAN FILM NESVRSTANI d.o.o., OIB 34512306285</derivirana_varijabla>
  </DomainObject.Predmet.ProtustrankaFormatedOIB>
  <DomainObject.Predmet.ProtustrankaFormatedWithAdress>
    <izvorni_sadrzaj> JADRAN FILM NESVRSTANI d.o.o., Oporovečka 12, 10000 Zagreb</izvorni_sadrzaj>
    <derivirana_varijabla naziv="DomainObject.Predmet.ProtustrankaFormatedWithAdress_1"> JADRAN FILM NESVRSTANI d.o.o., Oporovečka 12, 10000 Zagreb</derivirana_varijabla>
  </DomainObject.Predmet.ProtustrankaFormatedWithAdress>
  <DomainObject.Predmet.ProtustrankaFormatedWithAdressOIB>
    <izvorni_sadrzaj> JADRAN FILM NESVRSTANI d.o.o., OIB 34512306285, Oporovečka 12, 10000 Zagreb</izvorni_sadrzaj>
    <derivirana_varijabla naziv="DomainObject.Predmet.ProtustrankaFormatedWithAdressOIB_1"> JADRAN FILM NESVRSTANI d.o.o., OIB 34512306285, Oporovečka 12, 10000 Zagreb</derivirana_varijabla>
  </DomainObject.Predmet.ProtustrankaFormatedWithAdressOIB>
  <DomainObject.Predmet.ProtustrankaWithAdress>
    <izvorni_sadrzaj>JADRAN FILM NESVRSTANI d.o.o. Oporovečka 12, 10000 Zagreb</izvorni_sadrzaj>
    <derivirana_varijabla naziv="DomainObject.Predmet.ProtustrankaWithAdress_1">JADRAN FILM NESVRSTANI d.o.o. Oporovečka 12, 10000 Zagreb</derivirana_varijabla>
  </DomainObject.Predmet.ProtustrankaWithAdress>
  <DomainObject.Predmet.ProtustrankaWithAdressOIB>
    <izvorni_sadrzaj>JADRAN FILM NESVRSTANI d.o.o., OIB 34512306285, Oporovečka 12, 10000 Zagreb</izvorni_sadrzaj>
    <derivirana_varijabla naziv="DomainObject.Predmet.ProtustrankaWithAdressOIB_1">JADRAN FILM NESVRSTANI d.o.o., OIB 34512306285, Oporovečka 12, 10000 Zagreb</derivirana_varijabla>
  </DomainObject.Predmet.ProtustrankaWithAdressOIB>
  <DomainObject.Predmet.ProtustrankaNazivFormated>
    <izvorni_sadrzaj>JADRAN FILM NESVRSTANI d.o.o.</izvorni_sadrzaj>
    <derivirana_varijabla naziv="DomainObject.Predmet.ProtustrankaNazivFormated_1">JADRAN FILM NESVRSTANI d.o.o.</derivirana_varijabla>
  </DomainObject.Predmet.ProtustrankaNazivFormated>
  <DomainObject.Predmet.ProtustrankaNazivFormatedOIB>
    <izvorni_sadrzaj>JADRAN FILM NESVRSTANI d.o.o., OIB 34512306285</izvorni_sadrzaj>
    <derivirana_varijabla naziv="DomainObject.Predmet.ProtustrankaNazivFormatedOIB_1">JADRAN FILM NESVRSTANI d.o.o., OIB 34512306285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 FILM NESVRSTANI d.o.o.</item>
    </izvorni_sadrzaj>
    <derivirana_varijabla naziv="DomainObject.Predmet.ProtuStrankaListFormated_1">
      <item>JADRAN FILM NESVRSTANI d.o.o.</item>
    </derivirana_varijabla>
  </DomainObject.Predmet.ProtuStrankaListFormated>
  <DomainObject.Predmet.ProtuStrankaListFormatedOIB>
    <izvorni_sadrzaj>
      <item>JADRAN FILM NESVRSTANI d.o.o., OIB 34512306285</item>
    </izvorni_sadrzaj>
    <derivirana_varijabla naziv="DomainObject.Predmet.ProtuStrankaListFormatedOIB_1">
      <item>JADRAN FILM NESVRSTANI d.o.o., OIB 34512306285</item>
    </derivirana_varijabla>
  </DomainObject.Predmet.ProtuStrankaListFormatedOIB>
  <DomainObject.Predmet.ProtuStrankaListFormatedWithAdress>
    <izvorni_sadrzaj>
      <item>JADRAN FILM NESVRSTANI d.o.o., Oporovečka 12, 10000 Zagreb</item>
    </izvorni_sadrzaj>
    <derivirana_varijabla naziv="DomainObject.Predmet.ProtuStrankaListFormatedWithAdress_1">
      <item>JADRAN FILM NESVRSTANI d.o.o., Oporovečka 12, 10000 Zagreb</item>
    </derivirana_varijabla>
  </DomainObject.Predmet.ProtuStrankaListFormatedWithAdress>
  <DomainObject.Predmet.ProtuStrankaListFormatedWithAdressOIB>
    <izvorni_sadrzaj>
      <item>JADRAN FILM NESVRSTANI d.o.o., OIB 34512306285, Oporovečka 12, 10000 Zagreb</item>
    </izvorni_sadrzaj>
    <derivirana_varijabla naziv="DomainObject.Predmet.ProtuStrankaListFormatedWithAdressOIB_1">
      <item>JADRAN FILM NESVRSTANI d.o.o., OIB 34512306285, Oporovečka 12, 10000 Zagreb</item>
    </derivirana_varijabla>
  </DomainObject.Predmet.ProtuStrankaListFormatedWithAdressOIB>
  <DomainObject.Predmet.ProtuStrankaListNazivFormated>
    <izvorni_sadrzaj>
      <item>JADRAN FILM NESVRSTANI d.o.o.</item>
    </izvorni_sadrzaj>
    <derivirana_varijabla naziv="DomainObject.Predmet.ProtuStrankaListNazivFormated_1">
      <item>JADRAN FILM NESVRSTANI d.o.o.</item>
    </derivirana_varijabla>
  </DomainObject.Predmet.ProtuStrankaListNazivFormated>
  <DomainObject.Predmet.ProtuStrankaListNazivFormatedOIB>
    <izvorni_sadrzaj>
      <item>JADRAN FILM NESVRSTANI d.o.o., OIB 34512306285</item>
    </izvorni_sadrzaj>
    <derivirana_varijabla naziv="DomainObject.Predmet.ProtuStrankaListNazivFormatedOIB_1">
      <item>JADRAN FILM NESVRSTANI d.o.o., OIB 34512306285</item>
    </derivirana_varijabla>
  </DomainObject.Predmet.ProtuStrankaListNazivFormatedOIB>
  <DomainObject.Predmet.OstaliListFormated>
    <izvorni_sadrzaj>
      <item>MIHAEL ZDRAVKO MIHALIĆ</item>
      <item>VINKO GRUBIŠIĆ</item>
    </izvorni_sadrzaj>
    <derivirana_varijabla naziv="DomainObject.Predmet.OstaliListFormated_1">
      <item>MIHAEL ZDRAVKO MIHALIĆ</item>
      <item>VINKO GRUBIŠIĆ</item>
    </derivirana_varijabla>
  </DomainObject.Predmet.OstaliListFormated>
  <DomainObject.Predmet.OstaliListFormatedOIB>
    <izvorni_sadrzaj>
      <item>MIHAEL ZDRAVKO MIHALIĆ, OIB 99941007795</item>
      <item>VINKO GRUBIŠIĆ, OIB 08455385771</item>
    </izvorni_sadrzaj>
    <derivirana_varijabla naziv="DomainObject.Predmet.OstaliListFormatedOIB_1">
      <item>MIHAEL ZDRAVKO MIHALIĆ, OIB 99941007795</item>
      <item>VINKO GRUBIŠIĆ, OIB 08455385771</item>
    </derivirana_varijabla>
  </DomainObject.Predmet.OstaliListFormatedOIB>
  <DomainObject.Predmet.OstaliListFormatedWithAdress>
    <izvorni_sadrzaj>
      <item>MIHAEL ZDRAVKO MIHALIĆ, KSAVER 31., 10000 Zagreb</item>
      <item>VINKO GRUBIŠIĆ, PANTOVČAK 196/b, 10000 Zagreb</item>
    </izvorni_sadrzaj>
    <derivirana_varijabla naziv="DomainObject.Predmet.OstaliListFormatedWithAdress_1">
      <item>MIHAEL ZDRAVKO MIHALIĆ, KSAVER 31., 10000 Zagreb</item>
      <item>VINKO GRUBIŠIĆ, PANTOVČAK 196/b, 10000 Zagreb</item>
    </derivirana_varijabla>
  </DomainObject.Predmet.OstaliListFormatedWithAdress>
  <DomainObject.Predmet.OstaliListFormatedWithAdressOIB>
    <izvorni_sadrzaj>
      <item>MIHAEL ZDRAVKO MIHALIĆ, OIB 99941007795, KSAVER 31., 10000 Zagreb</item>
      <item>VINKO GRUBIŠIĆ, OIB 08455385771, PANTOVČAK 196/b, 10000 Zagreb</item>
    </izvorni_sadrzaj>
    <derivirana_varijabla naziv="DomainObject.Predmet.OstaliListFormatedWithAdressOIB_1">
      <item>MIHAEL ZDRAVKO MIHALIĆ, OIB 99941007795, KSAVER 31., 10000 Zagreb</item>
      <item>VINKO GRUBIŠIĆ, OIB 08455385771, PANTOVČAK 196/b, 10000 Zagreb</item>
    </derivirana_varijabla>
  </DomainObject.Predmet.OstaliListFormatedWithAdressOIB>
  <DomainObject.Predmet.OstaliListNazivFormated>
    <izvorni_sadrzaj>
      <item>MIHAEL ZDRAVKO MIHALIĆ</item>
      <item>VINKO GRUBIŠIĆ</item>
    </izvorni_sadrzaj>
    <derivirana_varijabla naziv="DomainObject.Predmet.OstaliListNazivFormated_1">
      <item>MIHAEL ZDRAVKO MIHALIĆ</item>
      <item>VINKO GRUBIŠIĆ</item>
    </derivirana_varijabla>
  </DomainObject.Predmet.OstaliListNazivFormated>
  <DomainObject.Predmet.OstaliListNazivFormatedOIB>
    <izvorni_sadrzaj>
      <item>MIHAEL ZDRAVKO MIHALIĆ, OIB 99941007795</item>
      <item>VINKO GRUBIŠIĆ, OIB 08455385771</item>
    </izvorni_sadrzaj>
    <derivirana_varijabla naziv="DomainObject.Predmet.OstaliListNazivFormatedOIB_1">
      <item>MIHAEL ZDRAVKO MIHALIĆ, OIB 99941007795</item>
      <item>VINKO GRUBIŠIĆ, OIB 08455385771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 FILM NESVRSTANI d.o.o.</izvorni_sadrzaj>
    <derivirana_varijabla naziv="DomainObject.Predmet.ProtustrankaIDrugi_1">JADRAN FILM NESVRSTANI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JADRAN FILM NESVRSTANI d.o.o., OIB 34512306285, Oporovečka 12, 10000 Zagreb</izvorni_sadrzaj>
    <derivirana_varijabla naziv="DomainObject.Predmet.ProtustrankaIDrugiAdressOIB_1">JADRAN FILM NESVRSTANI d.o.o., OIB 34512306285,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JADRAN FILM NESVRSTANI d.o.o.</item>
      <item>MIHAEL ZDRAVKO MIHALIĆ</item>
      <item>VINKO GRUBIŠIĆ</item>
    </izvorni_sadrzaj>
    <derivirana_varijabla naziv="DomainObject.Predmet.SudioniciListNaziv_1">
      <item>FINA Regionalni centar Zagreb</item>
      <item>JADRAN FILM NESVRSTANI d.o.o.</item>
      <item>MIHAEL ZDRAVKO MIHALIĆ</item>
      <item>VINKO GRUBIŠIĆ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JADRAN FILM NESVRSTANI d.o.o., OIB 34512306285, Oporovečka 12,10000 Zagreb</item>
      <item>MIHAEL ZDRAVKO MIHALIĆ, OIB 99941007795, KSAVER 31.,10000 Zagreb</item>
      <item>VINKO GRUBIŠIĆ, OIB 08455385771, PANTOVČAK 196/b,10000 Zagreb</item>
    </izvorni_sadrzaj>
    <derivirana_varijabla naziv="DomainObject.Predmet.SudioniciListAdressOIB_1">
      <item>FINA Regionalni centar Zagreb, OIB 85821130368, Trg svibanjskih žrtava 1995. 1,10000 Zagreb</item>
      <item>JADRAN FILM NESVRSTANI d.o.o., OIB 34512306285, Oporovečka 12,10000 Zagreb</item>
      <item>MIHAEL ZDRAVKO MIHALIĆ, OIB 99941007795, KSAVER 31.,10000 Zagreb</item>
      <item>VINKO GRUBIŠIĆ, OIB 08455385771, PANTOVČAK 196/b,10000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34512306285</item>
      <item>, OIB 99941007795</item>
      <item>, OIB 08455385771</item>
    </izvorni_sadrzaj>
    <derivirana_varijabla naziv="DomainObject.Predmet.SudioniciListNazivOIB_1">
      <item>, OIB 85821130368</item>
      <item>, OIB 34512306285</item>
      <item>, OIB 99941007795</item>
      <item>, OIB 08455385771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2015-12-16T09:45:00Z</dcterms:created>
  <dc:creator>Sudsko vijeæe</dc:creator>
  <cp:lastModifiedBy>Marina Markić</cp:lastModifiedBy>
  <cp:lastPrinted>2015-12-16T09:44:00Z</cp:lastPrinted>
  <dcterms:modified xmlns:xsi="http://www.w3.org/2001/XMLSchema-instance" xsi:type="dcterms:W3CDTF">2015-12-16T09:45:00Z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