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5a85161" w14:paraId="5a85161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0A569A">
        <w:rPr>
          <w:rFonts w:hAnsi="Times New Roman" w:ascii="Times New Roman"/>
          <w:b/>
          <w:sz w:val="24"/>
          <w:szCs w:val="24"/>
        </w:rPr>
        <w:t>5989</w:t>
      </w:r>
      <w:r w:rsidR="003E3CF3">
        <w:rPr>
          <w:rFonts w:hAnsi="Times New Roman" w:ascii="Times New Roman"/>
          <w:b/>
          <w:sz w:val="24"/>
          <w:szCs w:val="24"/>
        </w:rPr>
        <w:t>/201</w:t>
      </w:r>
      <w:r w:rsidR="00C375EC">
        <w:rPr>
          <w:rFonts w:hAnsi="Times New Roman" w:ascii="Times New Roman"/>
          <w:b/>
          <w:sz w:val="24"/>
          <w:szCs w:val="24"/>
        </w:rPr>
        <w:t>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89750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0A569A">
        <w:rPr>
          <w:rFonts w:hAnsi="Times New Roman" w:ascii="Times New Roman"/>
          <w:sz w:val="24"/>
          <w:szCs w:val="24"/>
        </w:rPr>
        <w:t>5989</w:t>
      </w:r>
      <w:r w:rsidRPr="00897505">
        <w:rPr>
          <w:rFonts w:hAnsi="Times New Roman" w:ascii="Times New Roman"/>
          <w:sz w:val="24"/>
          <w:szCs w:val="24"/>
        </w:rPr>
        <w:t>/201</w:t>
      </w:r>
      <w:r w:rsidR="00C375EC" w:rsidRPr="00897505">
        <w:rPr>
          <w:rFonts w:hAnsi="Times New Roman" w:ascii="Times New Roman"/>
          <w:sz w:val="24"/>
          <w:szCs w:val="24"/>
        </w:rPr>
        <w:t>5</w:t>
      </w:r>
      <w:r w:rsidRPr="00897505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0A569A" w:rsidRPr="000A569A">
        <w:rPr>
          <w:rFonts w:hAnsi="Times New Roman" w:ascii="Times New Roman"/>
          <w:sz w:val="24"/>
          <w:szCs w:val="24"/>
        </w:rPr>
        <w:t>AEROKLUB ZRAKOPLOVNI SPORTOVI HRVATSKA-ZAGREB</w:t>
      </w:r>
      <w:r w:rsidR="000A569A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1202E3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0A569A" w:rsidRPr="000A569A">
        <w:rPr>
          <w:rFonts w:hAnsi="Times New Roman" w:ascii="Times New Roman"/>
          <w:sz w:val="24"/>
          <w:szCs w:val="24"/>
        </w:rPr>
        <w:t>16676746480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5931"/>
    <w:rsid w:val="00090E5B"/>
    <w:rsid w:val="00092F93"/>
    <w:rsid w:val="000971B6"/>
    <w:rsid w:val="000A2722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320D3"/>
    <w:rsid w:val="00353744"/>
    <w:rsid w:val="0035453C"/>
    <w:rsid w:val="00382C8B"/>
    <w:rsid w:val="003833A3"/>
    <w:rsid w:val="00392D3E"/>
    <w:rsid w:val="00394614"/>
    <w:rsid w:val="003A0D30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37C83"/>
    <w:rsid w:val="00B444FC"/>
    <w:rsid w:val="00B538F8"/>
    <w:rsid w:val="00B53C15"/>
    <w:rsid w:val="00B644F4"/>
    <w:rsid w:val="00B7026E"/>
    <w:rsid w:val="00B71584"/>
    <w:rsid w:val="00BB3690"/>
    <w:rsid w:val="00BB58D1"/>
    <w:rsid w:val="00BC5EFF"/>
    <w:rsid w:val="00BD0234"/>
    <w:rsid w:val="00BE0790"/>
    <w:rsid w:val="00BE73AA"/>
    <w:rsid w:val="00C14F9B"/>
    <w:rsid w:val="00C14FC1"/>
    <w:rsid w:val="00C24FB4"/>
    <w:rsid w:val="00C331DA"/>
    <w:rsid w:val="00C33E6E"/>
    <w:rsid w:val="00C348BA"/>
    <w:rsid w:val="00C375EC"/>
    <w:rsid w:val="00C84F10"/>
    <w:rsid w:val="00C90406"/>
    <w:rsid w:val="00CA55EA"/>
    <w:rsid w:val="00CA7B48"/>
    <w:rsid w:val="00CD2CC0"/>
    <w:rsid w:val="00CD4926"/>
    <w:rsid w:val="00CE41E6"/>
    <w:rsid w:val="00CE5A16"/>
    <w:rsid w:val="00D1373D"/>
    <w:rsid w:val="00D33EBD"/>
    <w:rsid w:val="00D44C56"/>
    <w:rsid w:val="00D46164"/>
    <w:rsid w:val="00D474C9"/>
    <w:rsid w:val="00D61C91"/>
    <w:rsid w:val="00D9029A"/>
    <w:rsid w:val="00DD18B5"/>
    <w:rsid w:val="00E16475"/>
    <w:rsid w:val="00E1737F"/>
    <w:rsid w:val="00E5540B"/>
    <w:rsid w:val="00E637C0"/>
    <w:rsid w:val="00E93110"/>
    <w:rsid w:val="00E961F7"/>
    <w:rsid w:val="00EA4C94"/>
    <w:rsid w:val="00ED22A2"/>
    <w:rsid w:val="00ED55F8"/>
    <w:rsid w:val="00EE3E10"/>
    <w:rsid w:val="00EE669F"/>
    <w:rsid w:val="00F1455F"/>
    <w:rsid w:val="00F235F3"/>
    <w:rsid w:val="00F32A1D"/>
    <w:rsid w:val="00F43A46"/>
    <w:rsid w:val="00F5385F"/>
    <w:rsid w:val="00F55990"/>
    <w:rsid w:val="00F7169A"/>
    <w:rsid w:val="00F776E3"/>
    <w:rsid w:val="00F867A4"/>
    <w:rsid w:val="00FA4EFB"/>
    <w:rsid w:val="00FB1D73"/>
    <w:rsid w:val="00FC7088"/>
    <w:rsid w:val="00FD6C56"/>
    <w:rsid w:val="00FD70C1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74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4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474C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474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474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74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4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474C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474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474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5989</izvorni_sadrzaj>
    <derivirana_varijabla naziv="DomainObject.Predmet.Broj_1">5989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St-5989/2015</izvorni_sadrzaj>
    <derivirana_varijabla naziv="DomainObject.Predmet.OznakaBroj_1">St-5989/2015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AEROKLUB ZRAKOPLOVNI SPORTOVI HRVATSKA-ZAGREB</izvorni_sadrzaj>
    <derivirana_varijabla naziv="DomainObject.Predmet.ProtustrankaFormated_1">  AEROKLUB ZRAKOPLOVNI SPORTOVI HRVATSKA-ZAGREB</derivirana_varijabla>
  </DomainObject.Predmet.ProtustrankaFormated>
  <DomainObject.Predmet.ProtustrankaFormatedOIB>
    <izvorni_sadrzaj>  AEROKLUB ZRAKOPLOVNI SPORTOVI HRVATSKA-ZAGREB, OIB 16676746480</izvorni_sadrzaj>
    <derivirana_varijabla naziv="DomainObject.Predmet.ProtustrankaFormatedOIB_1">  AEROKLUB ZRAKOPLOVNI SPORTOVI HRVATSKA-ZAGREB, OIB 16676746480</derivirana_varijabla>
  </DomainObject.Predmet.ProtustrankaFormatedOIB>
  <DomainObject.Predmet.ProtustrankaFormatedWithAdress>
    <izvorni_sadrzaj> AEROKLUB ZRAKOPLOVNI SPORTOVI HRVATSKA-ZAGREB, Cankareva 13, 10000 Zagreb</izvorni_sadrzaj>
    <derivirana_varijabla naziv="DomainObject.Predmet.ProtustrankaFormatedWithAdress_1"> AEROKLUB ZRAKOPLOVNI SPORTOVI HRVATSKA-ZAGREB, Cankareva 13, 10000 Zagreb</derivirana_varijabla>
  </DomainObject.Predmet.ProtustrankaFormatedWithAdress>
  <DomainObject.Predmet.ProtustrankaFormatedWithAdressOIB>
    <izvorni_sadrzaj> AEROKLUB ZRAKOPLOVNI SPORTOVI HRVATSKA-ZAGREB, OIB 16676746480, Cankareva 13, 10000 Zagreb</izvorni_sadrzaj>
    <derivirana_varijabla naziv="DomainObject.Predmet.ProtustrankaFormatedWithAdressOIB_1"> AEROKLUB ZRAKOPLOVNI SPORTOVI HRVATSKA-ZAGREB, OIB 16676746480, Cankareva 13, 10000 Zagreb</derivirana_varijabla>
  </DomainObject.Predmet.ProtustrankaFormatedWithAdressOIB>
  <DomainObject.Predmet.ProtustrankaWithAdress>
    <izvorni_sadrzaj>AEROKLUB ZRAKOPLOVNI SPORTOVI HRVATSKA-ZAGREB Cankareva 13, 10000 Zagreb</izvorni_sadrzaj>
    <derivirana_varijabla naziv="DomainObject.Predmet.ProtustrankaWithAdress_1">AEROKLUB ZRAKOPLOVNI SPORTOVI HRVATSKA-ZAGREB Cankareva 13, 10000 Zagreb</derivirana_varijabla>
  </DomainObject.Predmet.ProtustrankaWithAdress>
  <DomainObject.Predmet.ProtustrankaWithAdressOIB>
    <izvorni_sadrzaj>AEROKLUB ZRAKOPLOVNI SPORTOVI HRVATSKA-ZAGREB, OIB 16676746480, Cankareva 13, 10000 Zagreb</izvorni_sadrzaj>
    <derivirana_varijabla naziv="DomainObject.Predmet.ProtustrankaWithAdressOIB_1">AEROKLUB ZRAKOPLOVNI SPORTOVI HRVATSKA-ZAGREB, OIB 16676746480, Cankareva 13, 10000 Zagreb</derivirana_varijabla>
  </DomainObject.Predmet.ProtustrankaWithAdressOIB>
  <DomainObject.Predmet.ProtustrankaNazivFormated>
    <izvorni_sadrzaj>AEROKLUB ZRAKOPLOVNI SPORTOVI HRVATSKA-ZAGREB</izvorni_sadrzaj>
    <derivirana_varijabla naziv="DomainObject.Predmet.ProtustrankaNazivFormated_1">AEROKLUB ZRAKOPLOVNI SPORTOVI HRVATSKA-ZAGREB</derivirana_varijabla>
  </DomainObject.Predmet.ProtustrankaNazivFormated>
  <DomainObject.Predmet.ProtustrankaNazivFormatedOIB>
    <izvorni_sadrzaj>AEROKLUB ZRAKOPLOVNI SPORTOVI HRVATSKA-ZAGREB, OIB 16676746480</izvorni_sadrzaj>
    <derivirana_varijabla naziv="DomainObject.Predmet.ProtustrankaNazivFormatedOIB_1">AEROKLUB ZRAKOPLOVNI SPORTOVI HRVATSKA-ZAGREB, OIB 16676746480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AEROKLUB ZRAKOPLOVNI SPORTOVI HRVATSKA-ZAGREB</item>
    </izvorni_sadrzaj>
    <derivirana_varijabla naziv="DomainObject.Predmet.ProtuStrankaListFormated_1">
      <item>AEROKLUB ZRAKOPLOVNI SPORTOVI HRVATSKA-ZAGREB</item>
    </derivirana_varijabla>
  </DomainObject.Predmet.ProtuStrankaListFormated>
  <DomainObject.Predmet.ProtuStrankaListFormatedOIB>
    <izvorni_sadrzaj>
      <item>AEROKLUB ZRAKOPLOVNI SPORTOVI HRVATSKA-ZAGREB, OIB 16676746480</item>
    </izvorni_sadrzaj>
    <derivirana_varijabla naziv="DomainObject.Predmet.ProtuStrankaListFormatedOIB_1">
      <item>AEROKLUB ZRAKOPLOVNI SPORTOVI HRVATSKA-ZAGREB, OIB 16676746480</item>
    </derivirana_varijabla>
  </DomainObject.Predmet.ProtuStrankaListFormatedOIB>
  <DomainObject.Predmet.ProtuStrankaListFormatedWithAdress>
    <izvorni_sadrzaj>
      <item>AEROKLUB ZRAKOPLOVNI SPORTOVI HRVATSKA-ZAGREB, Cankareva 13, 10000 Zagreb</item>
    </izvorni_sadrzaj>
    <derivirana_varijabla naziv="DomainObject.Predmet.ProtuStrankaListFormatedWithAdress_1">
      <item>AEROKLUB ZRAKOPLOVNI SPORTOVI HRVATSKA-ZAGREB, Cankareva 13, 10000 Zagreb</item>
    </derivirana_varijabla>
  </DomainObject.Predmet.ProtuStrankaListFormatedWithAdress>
  <DomainObject.Predmet.ProtuStrankaListFormatedWithAdressOIB>
    <izvorni_sadrzaj>
      <item>AEROKLUB ZRAKOPLOVNI SPORTOVI HRVATSKA-ZAGREB, OIB 16676746480, Cankareva 13, 10000 Zagreb</item>
    </izvorni_sadrzaj>
    <derivirana_varijabla naziv="DomainObject.Predmet.ProtuStrankaListFormatedWithAdressOIB_1">
      <item>AEROKLUB ZRAKOPLOVNI SPORTOVI HRVATSKA-ZAGREB, OIB 16676746480, Cankareva 13, 10000 Zagreb</item>
    </derivirana_varijabla>
  </DomainObject.Predmet.ProtuStrankaListFormatedWithAdressOIB>
  <DomainObject.Predmet.ProtuStrankaListNazivFormated>
    <izvorni_sadrzaj>
      <item>AEROKLUB ZRAKOPLOVNI SPORTOVI HRVATSKA-ZAGREB</item>
    </izvorni_sadrzaj>
    <derivirana_varijabla naziv="DomainObject.Predmet.ProtuStrankaListNazivFormated_1">
      <item>AEROKLUB ZRAKOPLOVNI SPORTOVI HRVATSKA-ZAGREB</item>
    </derivirana_varijabla>
  </DomainObject.Predmet.ProtuStrankaListNazivFormated>
  <DomainObject.Predmet.ProtuStrankaListNazivFormatedOIB>
    <izvorni_sadrzaj>
      <item>AEROKLUB ZRAKOPLOVNI SPORTOVI HRVATSKA-ZAGREB, OIB 16676746480</item>
    </izvorni_sadrzaj>
    <derivirana_varijabla naziv="DomainObject.Predmet.ProtuStrankaListNazivFormatedOIB_1">
      <item>AEROKLUB ZRAKOPLOVNI SPORTOVI HRVATSKA-ZAGREB, OIB 16676746480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AEROKLUB ZRAKOPLOVNI SPORTOVI HRVATSKA-ZAGREB</izvorni_sadrzaj>
    <derivirana_varijabla naziv="DomainObject.Predmet.ProtustrankaIDrugi_1">AEROKLUB ZRAKOPLOVNI SPORTOVI HRVATSKA-ZAGREB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AEROKLUB ZRAKOPLOVNI SPORTOVI HRVATSKA-ZAGREB, OIB 16676746480, Cankareva 13, 10000 Zagreb</izvorni_sadrzaj>
    <derivirana_varijabla naziv="DomainObject.Predmet.ProtustrankaIDrugiAdressOIB_1">AEROKLUB ZRAKOPLOVNI SPORTOVI HRVATSKA-ZAGREB, OIB 16676746480, Cankareva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AEROKLUB ZRAKOPLOVNI SPORTOVI HRVATSKA-ZAGREB</item>
      <item>FINA Regionalni centar Zagreb</item>
    </izvorni_sadrzaj>
    <derivirana_varijabla naziv="DomainObject.Predmet.SudioniciListNaziv_1">
      <item>AEROKLUB ZRAKOPLOVNI SPORTOVI HRVATSKA-ZAGREB</item>
      <item>FINA Regionalni centar Zagreb</item>
    </derivirana_varijabla>
  </DomainObject.Predmet.SudioniciListNaziv>
  <DomainObject.Predmet.SudioniciListAdressOIB>
    <izvorni_sadrzaj>
      <item>AEROKLUB ZRAKOPLOVNI SPORTOVI HRVATSKA-ZAGREB, OIB 16676746480, Cankareva 13,10000 Zagreb</item>
      <item>FINA Regionalni centar Zagreb, OIB 85821130368, Trg svibanjskih žrtava 1995. 1,10000 Zagreb</item>
    </izvorni_sadrzaj>
    <derivirana_varijabla naziv="DomainObject.Predmet.SudioniciListAdressOIB_1">
      <item>AEROKLUB ZRAKOPLOVNI SPORTOVI HRVATSKA-ZAGREB, OIB 16676746480, Cankareva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16676746480</item>
      <item>, OIB 85821130368</item>
    </izvorni_sadrzaj>
    <derivirana_varijabla naziv="DomainObject.Predmet.SudioniciListNazivOIB_1">
      <item>, OIB 16676746480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806</properties:Characters>
  <properties:Lines>45</properties:Lines>
  <properties:Paragraphs>21</properties:Paragraphs>
  <properties:TotalTime>426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2016-04-18T07:34:00Z</cp:lastPrinted>
  <dcterms:modified xmlns:xsi="http://www.w3.org/2001/XMLSchema-instance" xsi:type="dcterms:W3CDTF">2016-04-18T07:35:00Z</dcterms:modified>
  <cp:revision>202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