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d1f2" w14:paraId="dccd1f2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0770CB">
        <w:rPr>
          <w:b w:val="false"/>
          <w:u w:val="none"/>
        </w:rPr>
        <w:t>5</w:t>
      </w:r>
      <w:r w:rsidR="00B5519D">
        <w:rPr>
          <w:b w:val="false"/>
          <w:u w:val="none"/>
        </w:rPr>
        <w:t>/201</w:t>
      </w:r>
      <w:r w:rsidR="000770CB">
        <w:rPr>
          <w:b w:val="false"/>
          <w:u w:val="none"/>
        </w:rPr>
        <w:t>7</w:t>
      </w:r>
      <w:r w:rsidR="00B5519D">
        <w:rPr>
          <w:b w:val="false"/>
          <w:u w:val="none"/>
        </w:rPr>
        <w:t>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0770CB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0770CB">
        <w:t>RAJKO GAJČIĆ</w:t>
      </w:r>
      <w:r w:rsidR="00B5519D">
        <w:t xml:space="preserve"> iz Osijeka, </w:t>
      </w:r>
      <w:r w:rsidR="000770CB">
        <w:t>Krapinsko naselje 5c,</w:t>
      </w:r>
      <w:r w:rsidR="00B5519D">
        <w:t xml:space="preserve"> OIB: </w:t>
      </w:r>
      <w:r w:rsidR="000770CB">
        <w:t>00451446597</w:t>
      </w:r>
      <w:r w:rsidR="00B5519D">
        <w:t>, radi stečaja potrošača</w:t>
      </w:r>
      <w:r>
        <w:t xml:space="preserve">,  izvan ročišta, dana </w:t>
      </w:r>
      <w:r w:rsidR="000770CB">
        <w:t>07</w:t>
      </w:r>
      <w:r w:rsidRPr="00067A69">
        <w:t xml:space="preserve">. </w:t>
      </w:r>
      <w:r w:rsidR="000770CB">
        <w:t>kolovoza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1809DB" w:rsidP="004E4349" w:rsidR="004E4349" w:rsidRPr="000A55CB">
      <w:pPr>
        <w:jc w:val="center"/>
        <w:rPr>
          <w:u w:val="single"/>
        </w:rPr>
      </w:pPr>
      <w:r>
        <w:rPr>
          <w:u w:val="single"/>
        </w:rPr>
        <w:t>12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listopada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635865" w:rsidP="00635865" w:rsidR="004E4349">
      <w:pPr>
        <w:pStyle w:val="Odlomakpopisa"/>
        <w:numPr>
          <w:ilvl w:val="0"/>
          <w:numId w:val="2"/>
        </w:numPr>
        <w:jc w:val="both"/>
      </w:pPr>
      <w:r>
        <w:t>ERSTE &amp; STEIERMÄRKISCHE BANK d.d</w:t>
      </w:r>
      <w:r w:rsidR="00F44977">
        <w:t>.</w:t>
      </w:r>
      <w:r w:rsidR="009E7847">
        <w:t xml:space="preserve"> OIB: </w:t>
      </w:r>
      <w:r w:rsidRPr="00635865">
        <w:t>23057039320</w:t>
      </w:r>
      <w:r w:rsidR="009E7847">
        <w:t xml:space="preserve">, </w:t>
      </w:r>
      <w:r>
        <w:t>Jadranski trg 3a</w:t>
      </w:r>
      <w:r w:rsidR="009E7847">
        <w:t xml:space="preserve">, </w:t>
      </w:r>
      <w:r>
        <w:t>Rijeka</w:t>
      </w:r>
      <w:r w:rsidR="009E7847">
        <w:t>,</w:t>
      </w:r>
    </w:p>
    <w:p w:rsidRDefault="000C2B69" w:rsidP="000C2B69" w:rsidR="000C2B69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Pr="00DE4DD7">
        <w:t xml:space="preserve"> 81793146560</w:t>
      </w:r>
      <w:r>
        <w:t>, R. F. Mihanovića 9, Zagreb,</w:t>
      </w:r>
    </w:p>
    <w:p w:rsidRDefault="000C2B69" w:rsidP="000C2B69" w:rsidR="009E7847">
      <w:pPr>
        <w:pStyle w:val="Odlomakpopisa"/>
        <w:numPr>
          <w:ilvl w:val="0"/>
          <w:numId w:val="2"/>
        </w:numPr>
        <w:jc w:val="both"/>
      </w:pPr>
      <w:r>
        <w:t>EOS MATRIX d.o.o., OIB:</w:t>
      </w:r>
      <w:r w:rsidRPr="00400359">
        <w:t xml:space="preserve"> </w:t>
      </w:r>
      <w:r w:rsidRPr="00236AFA">
        <w:t>76674680107</w:t>
      </w:r>
      <w:r>
        <w:t>, Horvatova 82, Zagreb</w:t>
      </w:r>
    </w:p>
    <w:p w:rsidRDefault="000C2B69" w:rsidP="002E10D8" w:rsidR="00DC1328">
      <w:pPr>
        <w:pStyle w:val="Odlomakpopisa"/>
        <w:numPr>
          <w:ilvl w:val="0"/>
          <w:numId w:val="2"/>
        </w:numPr>
        <w:jc w:val="both"/>
      </w:pPr>
      <w:r>
        <w:t>CROATIA OSIGURANJE d.d., OIB:</w:t>
      </w:r>
      <w:r w:rsidR="002E10D8">
        <w:t xml:space="preserve"> </w:t>
      </w:r>
      <w:r w:rsidR="002E10D8" w:rsidRPr="002E10D8">
        <w:t>26187994862</w:t>
      </w:r>
      <w:r w:rsidR="002E10D8">
        <w:t>, V. Jagića 33, Zagreb,</w:t>
      </w:r>
    </w:p>
    <w:p w:rsidRDefault="002E10D8" w:rsidP="002E10D8" w:rsidR="00DC1328">
      <w:pPr>
        <w:pStyle w:val="Odlomakpopisa"/>
        <w:numPr>
          <w:ilvl w:val="0"/>
          <w:numId w:val="2"/>
        </w:numPr>
        <w:jc w:val="both"/>
      </w:pPr>
      <w:r>
        <w:t xml:space="preserve">OPTIMA TELEKOM d.d., OIB: </w:t>
      </w:r>
      <w:r w:rsidRPr="002E10D8">
        <w:t>81793146560</w:t>
      </w:r>
      <w:r w:rsidR="001A50DF">
        <w:t>,</w:t>
      </w:r>
      <w:r w:rsidR="006417FD">
        <w:t xml:space="preserve"> Bani 75a, Zagreb,</w:t>
      </w:r>
    </w:p>
    <w:p w:rsidRDefault="006417FD" w:rsidP="002E10D8" w:rsidR="006417FD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70, Zagreb,</w:t>
      </w:r>
    </w:p>
    <w:p w:rsidRDefault="006417FD" w:rsidP="006417FD" w:rsidR="006417FD">
      <w:pPr>
        <w:pStyle w:val="Odlomakpopisa"/>
        <w:numPr>
          <w:ilvl w:val="0"/>
          <w:numId w:val="2"/>
        </w:numPr>
        <w:jc w:val="both"/>
      </w:pPr>
      <w:r>
        <w:t xml:space="preserve">EUROHERC OSIGURANJE  d.d., FILIJALA OSIJEK, OIB: </w:t>
      </w:r>
      <w:r w:rsidRPr="006417FD">
        <w:t>22694857747</w:t>
      </w:r>
      <w:r w:rsidR="00743572">
        <w:t>, Hrvatske R</w:t>
      </w:r>
      <w:r w:rsidR="009A4114">
        <w:t xml:space="preserve">epublike 45, Osijek, 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</w:t>
      </w:r>
      <w:r>
        <w:t>Vrtni put 1</w:t>
      </w:r>
      <w:r w:rsidR="009A4114">
        <w:t>, Zagreb,</w:t>
      </w:r>
    </w:p>
    <w:p w:rsidRDefault="009A4114" w:rsidP="009A4114" w:rsidR="009A4114">
      <w:pPr>
        <w:pStyle w:val="Odlomakpopisa"/>
        <w:numPr>
          <w:ilvl w:val="0"/>
          <w:numId w:val="2"/>
        </w:numPr>
        <w:jc w:val="both"/>
      </w:pPr>
      <w:r>
        <w:t xml:space="preserve">HPB d.d., OIB: </w:t>
      </w:r>
      <w:r w:rsidRPr="009A4114">
        <w:t>87939104217</w:t>
      </w:r>
      <w:r w:rsidR="00743572">
        <w:t>, Jurišićeva 4, Zagreb</w:t>
      </w:r>
    </w:p>
    <w:p w:rsidRDefault="00236AFA" w:rsidP="002E10D8" w:rsidR="00236AFA">
      <w:pPr>
        <w:pStyle w:val="Odlomakpopisa"/>
        <w:ind w:left="1065"/>
        <w:jc w:val="both"/>
      </w:pP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743572">
        <w:t>Rajko Gajčić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8F787A">
        <w:t>07</w:t>
      </w:r>
      <w:r w:rsidR="004E4349" w:rsidRPr="00067A69">
        <w:t xml:space="preserve">. </w:t>
      </w:r>
      <w:r w:rsidR="008F787A">
        <w:t>kolovoza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D7FAF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8F787A" w:rsidP="008F787A" w:rsidR="00C72104">
    <w:pPr>
      <w:pStyle w:val="Zaglavlje"/>
      <w:ind w:left="720"/>
      <w:jc w:val="right"/>
    </w:pPr>
    <w:r w:rsidRPr="00F67F00">
      <w:t>15</w:t>
    </w:r>
    <w:r>
      <w:t xml:space="preserve"> </w:t>
    </w:r>
    <w:r w:rsidRPr="00F67F00">
      <w:t>Sp-</w:t>
    </w:r>
    <w:r>
      <w:rPr>
        <w:b/>
      </w:rPr>
      <w:t>5</w:t>
    </w:r>
    <w:r>
      <w:t>/201</w:t>
    </w:r>
    <w:r>
      <w:rPr>
        <w:b/>
      </w:rPr>
      <w:t>7</w:t>
    </w:r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770CB"/>
    <w:rsid w:val="00081959"/>
    <w:rsid w:val="00082061"/>
    <w:rsid w:val="000A55CB"/>
    <w:rsid w:val="000C11AD"/>
    <w:rsid w:val="000C2058"/>
    <w:rsid w:val="000C2B69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09DB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10D8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064D3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4F1988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35865"/>
    <w:rsid w:val="006417FD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43572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B65F0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8F787A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4114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D7FAF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CE77B7"/>
    <w:rsid w:val="00D16664"/>
    <w:rsid w:val="00D32836"/>
    <w:rsid w:val="00D37234"/>
    <w:rsid w:val="00D401BC"/>
    <w:rsid w:val="00D55D29"/>
    <w:rsid w:val="00D60781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6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4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6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4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D3189-65E9-48CA-BF07-58987B465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2324</properties:Characters>
  <properties:Lines>87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2017-08-07T10:50:00Z</dcterms:created>
  <dc:creator>sud</dc:creator>
  <cp:lastModifiedBy>Tonkica Topić</cp:lastModifiedBy>
  <cp:lastPrinted>2017-08-07T11:17:00Z</cp:lastPrinted>
  <dcterms:modified xmlns:xsi="http://www.w3.org/2001/XMLSchema-instance" xsi:type="dcterms:W3CDTF">2017-08-07T11:31:00Z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CROATIA OSIGURANJE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