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6892" w14:paraId="1456892" w:rsidRDefault="009C1DB7" w:rsidP="00D1017A" w:rsidR="009C1DB7" w:rsidRPr="00B8090B">
      <w:pPr>
        <w:jc w:val="right"/>
        <w15:collapsed w:val="false"/>
      </w:pPr>
      <w:bookmarkStart w:name="_GoBack" w:id="0"/>
      <w:bookmarkEnd w:id="0"/>
      <w:r w:rsidRPr="00B8090B">
        <w:tab/>
      </w:r>
      <w:r w:rsidRPr="00B8090B">
        <w:tab/>
      </w:r>
      <w:r w:rsidRPr="00B8090B">
        <w:tab/>
      </w:r>
      <w:r w:rsidRPr="00B8090B">
        <w:tab/>
      </w:r>
    </w:p>
    <w:p w:rsidRDefault="00934D58" w:rsidP="00934D58" w:rsidR="00934D58" w:rsidRPr="00B8090B">
      <w:pPr>
        <w:jc w:val="center"/>
      </w:pPr>
      <w:r w:rsidRPr="00B8090B">
        <w:t>Z A P I S N I K</w:t>
      </w:r>
    </w:p>
    <w:p w:rsidRDefault="00934D58" w:rsidP="00934D58" w:rsidR="00934D58" w:rsidRPr="00B8090B">
      <w:pPr>
        <w:jc w:val="both"/>
      </w:pPr>
    </w:p>
    <w:p w:rsidRDefault="00072EF7" w:rsidP="00D42DE7" w:rsidR="00D42DE7" w:rsidRPr="00B8090B">
      <w:pPr>
        <w:jc w:val="both"/>
      </w:pPr>
      <w:r w:rsidRPr="00B8090B">
        <w:t>sa ročišta održanog pred</w:t>
      </w:r>
      <w:r w:rsidR="00D42DE7" w:rsidRPr="00B8090B">
        <w:t xml:space="preserve"> Trgovačk</w:t>
      </w:r>
      <w:r w:rsidRPr="00B8090B">
        <w:t>im</w:t>
      </w:r>
      <w:r w:rsidR="00D42DE7" w:rsidRPr="00B8090B">
        <w:t xml:space="preserve"> sud</w:t>
      </w:r>
      <w:r w:rsidRPr="00B8090B">
        <w:t>om</w:t>
      </w:r>
      <w:r w:rsidR="00D42DE7" w:rsidRPr="00B8090B">
        <w:t xml:space="preserve"> u Zadru, </w:t>
      </w:r>
      <w:r w:rsidR="00E86F59">
        <w:t>6</w:t>
      </w:r>
      <w:r w:rsidR="00593316" w:rsidRPr="00B8090B">
        <w:t xml:space="preserve">. </w:t>
      </w:r>
      <w:r w:rsidR="00F9332B">
        <w:t>ožujka</w:t>
      </w:r>
      <w:r w:rsidR="00F9332B" w:rsidRPr="00B8090B">
        <w:t xml:space="preserve"> </w:t>
      </w:r>
      <w:r w:rsidR="00E31B2D" w:rsidRPr="00B8090B">
        <w:t>2019</w:t>
      </w:r>
      <w:r w:rsidR="004B33CA" w:rsidRPr="00B8090B">
        <w:t>.,</w:t>
      </w:r>
      <w:r w:rsidR="00D42DE7" w:rsidRPr="00B8090B">
        <w:t xml:space="preserve"> povodom prijedloga za otvaranje stečajnog postupka nad dužnikom</w:t>
      </w:r>
      <w:r w:rsidR="000A3F9F" w:rsidRPr="00B8090B">
        <w:t xml:space="preserve"> </w:t>
      </w:r>
      <w:r w:rsidR="00E86F59" w:rsidRPr="00433FF5">
        <w:t>CARLITOS j.d.o.o., Zadar, Krešimirova obala 12, OIB: 20981784348</w:t>
      </w:r>
      <w:r w:rsidR="0051226C" w:rsidRPr="00B8090B">
        <w:t xml:space="preserve">, </w:t>
      </w:r>
      <w:r w:rsidR="00D42DE7" w:rsidRPr="00B8090B">
        <w:t xml:space="preserve">radi </w:t>
      </w:r>
      <w:r w:rsidR="00E762B9" w:rsidRPr="00B8090B">
        <w:t xml:space="preserve">očitovanja o prijedlogu </w:t>
      </w:r>
      <w:r w:rsidR="00D42DE7" w:rsidRPr="00B8090B">
        <w:t xml:space="preserve">za otvaranje stečajnog postupka i rasprave o pretpostavkama za otvaranje stečajnog postupka </w:t>
      </w:r>
      <w:r w:rsidR="00E31B2D" w:rsidRPr="00B8090B">
        <w:t xml:space="preserve"> </w:t>
      </w:r>
    </w:p>
    <w:p w:rsidRDefault="00593316" w:rsidP="00934D58" w:rsidR="00934D58" w:rsidRPr="00B8090B">
      <w:pPr>
        <w:jc w:val="both"/>
      </w:pPr>
      <w:r w:rsidRPr="00B8090B">
        <w:t xml:space="preserve"> </w:t>
      </w:r>
    </w:p>
    <w:p w:rsidRDefault="006525A1" w:rsidP="006525A1" w:rsidR="006525A1" w:rsidRPr="00B8090B">
      <w:pPr>
        <w:jc w:val="both"/>
      </w:pPr>
      <w:r w:rsidRPr="00B8090B">
        <w:t xml:space="preserve">Nazočni od suda: </w:t>
      </w:r>
    </w:p>
    <w:p w:rsidRDefault="00850F5F" w:rsidP="006525A1" w:rsidR="006525A1" w:rsidRPr="00B8090B">
      <w:pPr>
        <w:jc w:val="both"/>
      </w:pPr>
      <w:r w:rsidRPr="00B8090B">
        <w:t>Ana Markač, sutkinja</w:t>
      </w:r>
    </w:p>
    <w:p w:rsidRDefault="005F6F92" w:rsidP="006525A1" w:rsidR="006525A1" w:rsidRPr="00B8090B">
      <w:pPr>
        <w:jc w:val="both"/>
      </w:pPr>
      <w:r w:rsidRPr="00B8090B">
        <w:t>Martina Kalmeta</w:t>
      </w:r>
      <w:r w:rsidR="006525A1" w:rsidRPr="00B8090B">
        <w:t>, zapisničar</w:t>
      </w:r>
    </w:p>
    <w:p w:rsidRDefault="006525A1" w:rsidP="006525A1" w:rsidR="006525A1" w:rsidRPr="00B8090B">
      <w:pPr>
        <w:jc w:val="both"/>
      </w:pPr>
    </w:p>
    <w:p w:rsidRDefault="006525A1" w:rsidP="002930D3" w:rsidR="0095475A" w:rsidRPr="00B8090B">
      <w:pPr>
        <w:jc w:val="both"/>
      </w:pPr>
      <w:r w:rsidRPr="00B8090B">
        <w:t xml:space="preserve">Početak u </w:t>
      </w:r>
      <w:r w:rsidR="00F9332B">
        <w:t>11,</w:t>
      </w:r>
      <w:r w:rsidR="00E86F59">
        <w:t>20</w:t>
      </w:r>
      <w:r w:rsidRPr="00B8090B">
        <w:t xml:space="preserve"> sati</w:t>
      </w:r>
      <w:r w:rsidR="00A966E9" w:rsidRPr="00B8090B">
        <w:t>.</w:t>
      </w:r>
      <w:r w:rsidR="00E31B2D" w:rsidRPr="00B8090B">
        <w:t xml:space="preserve"> </w:t>
      </w:r>
    </w:p>
    <w:p w:rsidRDefault="0095475A" w:rsidP="0095475A" w:rsidR="0095475A" w:rsidRPr="00B8090B">
      <w:pPr>
        <w:jc w:val="both"/>
        <w:rPr>
          <w:b/>
        </w:rPr>
      </w:pPr>
    </w:p>
    <w:p w:rsidRDefault="00110B7D" w:rsidP="00110B7D" w:rsidR="00110B7D" w:rsidRPr="00B8090B">
      <w:pPr>
        <w:jc w:val="both"/>
      </w:pPr>
      <w:r w:rsidRPr="00B8090B">
        <w:t>Utvrđuje se da su na ročište pristupili:</w:t>
      </w:r>
    </w:p>
    <w:p w:rsidRDefault="00110B7D" w:rsidP="00110B7D" w:rsidR="00110B7D" w:rsidRPr="00B8090B">
      <w:pPr>
        <w:jc w:val="both"/>
      </w:pPr>
    </w:p>
    <w:p w:rsidRDefault="00110B7D" w:rsidP="00110B7D" w:rsidR="00084E17" w:rsidRPr="00B8090B">
      <w:pPr>
        <w:jc w:val="both"/>
      </w:pPr>
      <w:r w:rsidRPr="00B8090B">
        <w:t>-</w:t>
      </w:r>
      <w:r w:rsidRPr="00B8090B">
        <w:tab/>
        <w:t xml:space="preserve">za dužnika: </w:t>
      </w:r>
      <w:r w:rsidR="00743845">
        <w:t>nitko, dostava poziva uredna</w:t>
      </w:r>
      <w:r w:rsidR="00A6412B">
        <w:t xml:space="preserve"> </w:t>
      </w:r>
      <w:r w:rsidR="00743845">
        <w:t>putem e-Oglasne ploče sudova</w:t>
      </w:r>
    </w:p>
    <w:p w:rsidRDefault="00FE338C" w:rsidP="00084E17" w:rsidR="00084E17" w:rsidRPr="00B8090B">
      <w:pPr>
        <w:jc w:val="both"/>
      </w:pPr>
      <w:r w:rsidRPr="00B8090B">
        <w:t xml:space="preserve"> </w:t>
      </w:r>
    </w:p>
    <w:p w:rsidRDefault="00743845" w:rsidP="00743845" w:rsidR="00743845">
      <w:pPr>
        <w:jc w:val="both"/>
      </w:pPr>
      <w:r w:rsidRPr="00B8090B">
        <w:t xml:space="preserve">Za predlagatelja: </w:t>
      </w:r>
      <w:r>
        <w:t xml:space="preserve">RH, Porezna uprava, Područni ured Zadar – </w:t>
      </w:r>
      <w:proofErr w:type="spellStart"/>
      <w:r>
        <w:t>zz</w:t>
      </w:r>
      <w:proofErr w:type="spellEnd"/>
      <w:r>
        <w:t xml:space="preserve"> Svetlana Barišić, zamjenica ŽDO-a u Zadru</w:t>
      </w:r>
    </w:p>
    <w:p w:rsidRDefault="00743845" w:rsidP="00084E17" w:rsidR="00743845"/>
    <w:p w:rsidRDefault="00743845" w:rsidP="00743845" w:rsidR="00743845">
      <w:pPr>
        <w:jc w:val="both"/>
      </w:pPr>
      <w:proofErr w:type="spellStart"/>
      <w:r>
        <w:t>Zz</w:t>
      </w:r>
      <w:proofErr w:type="spellEnd"/>
      <w:r>
        <w:t xml:space="preserve"> predlagatelja ustraje kod prijedloga za otvaranje stečajnog postupka.</w:t>
      </w:r>
      <w:r w:rsidRPr="00B8090B">
        <w:t xml:space="preserve"> </w:t>
      </w:r>
    </w:p>
    <w:p w:rsidRDefault="00743845" w:rsidP="00743845" w:rsidR="00743845" w:rsidRPr="00B8090B">
      <w:pPr>
        <w:jc w:val="both"/>
      </w:pPr>
    </w:p>
    <w:p w:rsidRDefault="00743845" w:rsidP="00743845" w:rsidR="00743845" w:rsidRPr="00B8090B">
      <w:pPr>
        <w:jc w:val="both"/>
      </w:pPr>
      <w:r w:rsidRPr="00B8090B">
        <w:t xml:space="preserve">Sud donosi </w:t>
      </w:r>
    </w:p>
    <w:p w:rsidRDefault="00743845" w:rsidP="00743845" w:rsidR="00743845" w:rsidRPr="00B8090B">
      <w:pPr>
        <w:jc w:val="both"/>
      </w:pPr>
    </w:p>
    <w:p w:rsidRDefault="00743845" w:rsidP="00743845" w:rsidR="00743845" w:rsidRPr="00B8090B">
      <w:pPr>
        <w:jc w:val="center"/>
      </w:pPr>
      <w:r w:rsidRPr="00B8090B">
        <w:t xml:space="preserve">r j e š e nj e </w:t>
      </w:r>
    </w:p>
    <w:p w:rsidRDefault="00743845" w:rsidP="00743845" w:rsidR="00743845" w:rsidRPr="00B8090B">
      <w:pPr>
        <w:jc w:val="center"/>
      </w:pPr>
    </w:p>
    <w:p w:rsidRDefault="00743845" w:rsidP="00743845" w:rsidR="00743845" w:rsidRPr="00B8090B">
      <w:pPr>
        <w:jc w:val="both"/>
      </w:pPr>
      <w:r w:rsidRPr="00B8090B">
        <w:t xml:space="preserve">Današnje ročište se odgađa slijedeće se određuje za dan </w:t>
      </w:r>
      <w:r>
        <w:t>29. ožujka</w:t>
      </w:r>
      <w:r w:rsidRPr="00B8090B">
        <w:t xml:space="preserve"> 2019. u </w:t>
      </w:r>
      <w:r>
        <w:t>8,50</w:t>
      </w:r>
      <w:r w:rsidRPr="00B8090B">
        <w:t xml:space="preserve"> sati</w:t>
      </w:r>
      <w:r>
        <w:t>, sudnica 14/I što ovdje nazočna</w:t>
      </w:r>
      <w:r w:rsidRPr="00B8090B">
        <w:t xml:space="preserve"> </w:t>
      </w:r>
      <w:proofErr w:type="spellStart"/>
      <w:r w:rsidRPr="00B8090B">
        <w:t>zz</w:t>
      </w:r>
      <w:proofErr w:type="spellEnd"/>
      <w:r w:rsidRPr="00B8090B">
        <w:t xml:space="preserve"> </w:t>
      </w:r>
      <w:r>
        <w:t xml:space="preserve">predlagatelja prima na znanje, dok će se </w:t>
      </w:r>
      <w:proofErr w:type="spellStart"/>
      <w:r>
        <w:t>zz</w:t>
      </w:r>
      <w:proofErr w:type="spellEnd"/>
      <w:r>
        <w:t xml:space="preserve"> dužnika pozvati dostavom ovog ročišnog zapisnika s time da ukoliko isti ne može pristupiti </w:t>
      </w:r>
      <w:r w:rsidR="00E63FEC">
        <w:t>na zakazano ročište d</w:t>
      </w:r>
      <w:r>
        <w:t>a dostavi ovjerovljeni prokazni popis imovine dužnika.</w:t>
      </w:r>
    </w:p>
    <w:p w:rsidRDefault="00743845" w:rsidP="00743845" w:rsidR="00743845" w:rsidRPr="00B8090B">
      <w:pPr>
        <w:jc w:val="both"/>
      </w:pPr>
    </w:p>
    <w:p w:rsidRDefault="00743845" w:rsidP="00743845" w:rsidR="00743845" w:rsidRPr="00B8090B">
      <w:pPr>
        <w:jc w:val="center"/>
      </w:pPr>
      <w:r w:rsidRPr="00B8090B">
        <w:t xml:space="preserve">Dovršeno u </w:t>
      </w:r>
      <w:r>
        <w:t>11,</w:t>
      </w:r>
      <w:r w:rsidR="00E63FEC">
        <w:t>25</w:t>
      </w:r>
      <w:r w:rsidRPr="00B8090B">
        <w:t xml:space="preserve"> sati</w:t>
      </w:r>
    </w:p>
    <w:p w:rsidRDefault="00743845" w:rsidP="00743845" w:rsidR="00743845" w:rsidRPr="00B8090B">
      <w:pPr>
        <w:jc w:val="both"/>
      </w:pPr>
    </w:p>
    <w:p w:rsidRDefault="00743845" w:rsidP="00743845" w:rsidR="00743845" w:rsidRPr="00B8090B">
      <w:pPr>
        <w:ind w:firstLine="708" w:left="2832"/>
      </w:pPr>
      <w:r w:rsidRPr="00B8090B">
        <w:tab/>
      </w:r>
    </w:p>
    <w:p w:rsidRDefault="00743845" w:rsidP="00743845" w:rsidR="00743845" w:rsidRPr="00B8090B">
      <w:r w:rsidRPr="00B8090B">
        <w:t xml:space="preserve">                                                              Sutkinja                            </w:t>
      </w:r>
      <w:proofErr w:type="spellStart"/>
      <w:r>
        <w:t>Zz</w:t>
      </w:r>
      <w:proofErr w:type="spellEnd"/>
      <w:r w:rsidRPr="00B8090B">
        <w:t xml:space="preserve"> </w:t>
      </w:r>
      <w:r>
        <w:t>predlagatelja</w:t>
      </w:r>
    </w:p>
    <w:p w:rsidRDefault="00743845" w:rsidP="00743845" w:rsidR="00743845" w:rsidRPr="00B8090B">
      <w:pPr>
        <w:jc w:val="both"/>
      </w:pPr>
    </w:p>
    <w:p w:rsidRDefault="00743845" w:rsidP="00743845" w:rsidR="00743845" w:rsidRPr="00B8090B">
      <w:pPr>
        <w:jc w:val="both"/>
      </w:pPr>
    </w:p>
    <w:p w:rsidRDefault="00743845" w:rsidP="00743845" w:rsidR="00743845" w:rsidRPr="00B8090B">
      <w:pPr>
        <w:ind w:firstLine="708" w:left="2832"/>
      </w:pPr>
      <w:r w:rsidRPr="00B8090B">
        <w:t xml:space="preserve">  Zapisničar</w:t>
      </w:r>
      <w:r w:rsidRPr="00B8090B">
        <w:tab/>
      </w:r>
      <w:r w:rsidRPr="00B8090B">
        <w:tab/>
      </w:r>
      <w:r w:rsidRPr="00B8090B">
        <w:tab/>
        <w:t xml:space="preserve"> </w:t>
      </w:r>
      <w:r w:rsidRPr="00B8090B">
        <w:tab/>
        <w:t xml:space="preserve">         </w:t>
      </w:r>
    </w:p>
    <w:p w:rsidRDefault="00743845" w:rsidP="00743845" w:rsidR="00743845" w:rsidRPr="00B8090B">
      <w:pPr>
        <w:jc w:val="both"/>
      </w:pPr>
    </w:p>
    <w:p w:rsidRDefault="00743845" w:rsidP="00743845" w:rsidR="00743845">
      <w:r w:rsidRPr="00B8090B">
        <w:tab/>
        <w:t xml:space="preserve"> </w:t>
      </w:r>
      <w:r w:rsidRPr="00B8090B">
        <w:tab/>
      </w:r>
      <w:r w:rsidRPr="00B8090B">
        <w:tab/>
      </w:r>
    </w:p>
    <w:p w:rsidRDefault="00E63FEC" w:rsidP="00084E17" w:rsidR="00E63FEC"/>
    <w:p w:rsidRDefault="00E63FEC" w:rsidP="00084E17" w:rsidR="00E63FEC"/>
    <w:p w:rsidRDefault="00E63FEC" w:rsidP="00084E17" w:rsidR="00E63FEC"/>
    <w:p w:rsidRDefault="00E63FEC" w:rsidP="00084E17" w:rsidR="00E63FEC"/>
    <w:p w:rsidRDefault="00E63FEC" w:rsidP="00084E17" w:rsidR="00E63FEC"/>
    <w:p w:rsidRDefault="00E63FEC" w:rsidP="00084E17" w:rsidR="00E63FEC"/>
    <w:p w:rsidRDefault="00E63FEC" w:rsidP="00084E17" w:rsidR="00E63FEC"/>
    <w:p w:rsidRDefault="00E63FEC" w:rsidP="00084E17" w:rsidR="00E63FEC"/>
    <w:p w:rsidRDefault="00E63FEC" w:rsidP="00084E17" w:rsidR="00E63FEC"/>
    <w:p w:rsidRDefault="00E63FEC" w:rsidP="00084E17" w:rsidR="00E63FEC"/>
    <w:sectPr w:rsidSect="002D27FE" w:rsidR="00E63FE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04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E86F59">
      <w:t>40</w:t>
    </w:r>
    <w:r w:rsidR="00593316">
      <w:t>/2019-</w:t>
    </w:r>
    <w:r w:rsidR="00E86F59">
      <w:t>15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E86F59">
      <w:t>40</w:t>
    </w:r>
    <w:r w:rsidR="00593316">
      <w:t>/2019-</w:t>
    </w:r>
    <w:r w:rsidR="00E86F59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84E1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B365F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86CA1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4329A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21B7D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93316"/>
    <w:rsid w:val="005C685A"/>
    <w:rsid w:val="005D5C1A"/>
    <w:rsid w:val="005E3615"/>
    <w:rsid w:val="005E50EF"/>
    <w:rsid w:val="005F6F92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473D3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832FA"/>
    <w:rsid w:val="0069045C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845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236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31FC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060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412B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090B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5B54"/>
    <w:rsid w:val="00DF6553"/>
    <w:rsid w:val="00E1081D"/>
    <w:rsid w:val="00E15C3B"/>
    <w:rsid w:val="00E25EE6"/>
    <w:rsid w:val="00E30638"/>
    <w:rsid w:val="00E31B2D"/>
    <w:rsid w:val="00E33AF9"/>
    <w:rsid w:val="00E35C67"/>
    <w:rsid w:val="00E60681"/>
    <w:rsid w:val="00E62936"/>
    <w:rsid w:val="00E63FEC"/>
    <w:rsid w:val="00E73A5D"/>
    <w:rsid w:val="00E75A62"/>
    <w:rsid w:val="00E762B9"/>
    <w:rsid w:val="00E86F5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EF2922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87EEE"/>
    <w:rsid w:val="00F90168"/>
    <w:rsid w:val="00F92392"/>
    <w:rsid w:val="00F9332B"/>
    <w:rsid w:val="00F9545A"/>
    <w:rsid w:val="00FB1789"/>
    <w:rsid w:val="00FB6FFE"/>
    <w:rsid w:val="00FC5F59"/>
    <w:rsid w:val="00FD215B"/>
    <w:rsid w:val="00FE31C6"/>
    <w:rsid w:val="00FE338C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0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0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86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2019.</izvorni_sadrzaj>
    <derivirana_varijabla naziv="DomainObject.StvarniPocetakDatum_1">6. ožujka 2019.</derivirana_varijabla>
  </DomainObject.StvarniPocetakDatum>
  <DomainObject.StvarniZavrsetakDatum>
    <izvorni_sadrzaj>6. ožujka 2019.</izvorni_sadrzaj>
    <derivirana_varijabla naziv="DomainObject.StvarniZavrsetakDatum_1">6. ožujka 2019.</derivirana_varijabla>
  </DomainObject.StvarniZavrsetakDatum>
  <DomainObject.PlaniraniZavrsetakDatum>
    <izvorni_sadrzaj>6. ožujka 2019.</izvorni_sadrzaj>
    <derivirana_varijabla naziv="DomainObject.PlaniraniZavrsetakDatum_1">6. ožujka 2019.</derivirana_varijabla>
  </DomainObject.PlaniraniZavrsetakDatum>
  <DomainObject.PlaniraniPocetakDatum>
    <izvorni_sadrzaj>6. ožujka 2019.</izvorni_sadrzaj>
    <derivirana_varijabla naziv="DomainObject.PlaniraniPocetakDatum_1">6. ožujka 2019.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2019.</izvorni_sadrzaj>
    <derivirana_varijabla naziv="DomainObject.Zapisnik.DatumKreiranja_1">6.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St-40/2019-11</izvorni_sadrzaj>
    <derivirana_varijabla naziv="DomainObject.Zapisnik.Oznaka_1">St-40/2019-11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CARLITOS j.d.o.o. za djelatnost turističke agencije i ugostiteljstvo</izvorni_sadrzaj>
    <derivirana_varijabla naziv="DomainObject.Predmet.ProtustrankaFormated_1">  CARLITOS j.d.o.o. za djelatnost turističke agencije i ugostiteljstvo</derivirana_varijabla>
  </DomainObject.Predmet.ProtustrankaFormated>
  <DomainObject.Predmet.ProtustrankaFormatedOIB>
    <izvorni_sadrzaj>  CARLITOS j.d.o.o. za djelatnost turističke agencije i ugostiteljstvo, OIB 20981784348</izvorni_sadrzaj>
    <derivirana_varijabla naziv="DomainObject.Predmet.ProtustrankaFormatedOIB_1">  CARLITOS j.d.o.o. za djelatnost turističke agencije i ugostiteljstvo, OIB 20981784348</derivirana_varijabla>
  </DomainObject.Predmet.ProtustrankaFormatedOIB>
  <DomainObject.Predmet.ProtustrankaFormatedWithAdress>
    <izvorni_sadrzaj> CARLITOS j.d.o.o. za djelatnost turističke agencije i ugostiteljstvo, Krešimirova obala 12, 23000 Zadar</izvorni_sadrzaj>
    <derivirana_varijabla naziv="DomainObject.Predmet.ProtustrankaFormatedWithAdress_1"> CARLITOS j.d.o.o. za djelatnost turističke agencije i ugostiteljstvo, Krešimirova obala 12, 23000 Zadar</derivirana_varijabla>
  </DomainObject.Predmet.ProtustrankaFormatedWithAdress>
  <DomainObject.Predmet.ProtustrankaFormatedWithAdressOIB>
    <izvorni_sadrzaj> CARLITOS j.d.o.o. za djelatnost turističke agencije i ugostiteljstvo, OIB 20981784348, Krešimirova obala 12, 23000 Zadar</izvorni_sadrzaj>
    <derivirana_varijabla naziv="DomainObject.Predmet.ProtustrankaFormatedWithAdressOIB_1"> CARLITOS j.d.o.o. za djelatnost turističke agencije i ugostiteljstvo, OIB 20981784348, Krešimirova obala 12, 23000 Zadar</derivirana_varijabla>
  </DomainObject.Predmet.ProtustrankaFormatedWithAdressOIB>
  <DomainObject.Predmet.ProtustrankaWithAdress>
    <izvorni_sadrzaj>CARLITOS j.d.o.o. za djelatnost turističke agencije i ugostiteljstvo Krešimirova obala 12, 23000 Zadar</izvorni_sadrzaj>
    <derivirana_varijabla naziv="DomainObject.Predmet.ProtustrankaWithAdress_1">CARLITOS j.d.o.o. za djelatnost turističke agencije i ugostiteljstvo Krešimirova obala 12, 23000 Zadar</derivirana_varijabla>
  </DomainObject.Predmet.ProtustrankaWithAdress>
  <DomainObject.Predmet.ProtustrankaWithAdressOIB>
    <izvorni_sadrzaj>CARLITOS j.d.o.o. za djelatnost turističke agencije i ugostiteljstvo, OIB 20981784348, Krešimirova obala 12, 23000 Zadar</izvorni_sadrzaj>
    <derivirana_varijabla naziv="DomainObject.Predmet.ProtustrankaWithAdressOIB_1">CARLITOS j.d.o.o. za djelatnost turističke agencije i ugostiteljstvo, OIB 20981784348, Krešimirova obala 12, 23000 Zadar</derivirana_varijabla>
  </DomainObject.Predmet.ProtustrankaWithAdressOIB>
  <DomainObject.Predmet.ProtustrankaNazivFormated>
    <izvorni_sadrzaj>CARLITOS j.d.o.o. za djelatnost turističke agencije i ugostiteljstvo</izvorni_sadrzaj>
    <derivirana_varijabla naziv="DomainObject.Predmet.ProtustrankaNazivFormated_1">CARLITOS j.d.o.o. za djelatnost turističke agencije i ugostiteljstvo</derivirana_varijabla>
  </DomainObject.Predmet.ProtustrankaNazivFormated>
  <DomainObject.Predmet.ProtustrankaNazivFormatedOIB>
    <izvorni_sadrzaj>CARLITOS j.d.o.o. za djelatnost turističke agencije i ugostiteljstvo, OIB 20981784348</izvorni_sadrzaj>
    <derivirana_varijabla naziv="DomainObject.Predmet.ProtustrankaNazivFormatedOIB_1">CARLITOS j.d.o.o. za djelatnost turističke agencije i ugostiteljstvo, OIB 20981784348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CARLITOS j.d.o.o. za djelatnost turističke agencije i ugostiteljstvo</item>
    </izvorni_sadrzaj>
    <derivirana_varijabla naziv="DomainObject.Predmet.ProtuStrankaListFormated_1">
      <item>CARLITOS j.d.o.o. za djelatnost turističke agencije i ugostiteljstvo</item>
    </derivirana_varijabla>
  </DomainObject.Predmet.ProtuStrankaListFormated>
  <DomainObject.Predmet.ProtuStrankaListFormatedOIB>
    <izvorni_sadrzaj>
      <item>CARLITOS j.d.o.o. za djelatnost turističke agencije i ugostiteljstvo, OIB 20981784348</item>
    </izvorni_sadrzaj>
    <derivirana_varijabla naziv="DomainObject.Predmet.ProtuStrankaListFormatedOIB_1">
      <item>CARLITOS j.d.o.o. za djelatnost turističke agencije i ugostiteljstvo, OIB 20981784348</item>
    </derivirana_varijabla>
  </DomainObject.Predmet.ProtuStrankaListFormatedOIB>
  <DomainObject.Predmet.ProtuStrankaListFormatedWithAdress>
    <izvorni_sadrzaj>
      <item>CARLITOS j.d.o.o. za djelatnost turističke agencije i ugostiteljstvo, Krešimirova obala 12, 23000 Zadar</item>
    </izvorni_sadrzaj>
    <derivirana_varijabla naziv="DomainObject.Predmet.ProtuStrankaListFormatedWithAdress_1">
      <item>CARLITOS j.d.o.o. za djelatnost turističke agencije i ugostiteljstvo, Krešimirova obala 12, 23000 Zadar</item>
    </derivirana_varijabla>
  </DomainObject.Predmet.ProtuStrankaListFormatedWithAdress>
  <DomainObject.Predmet.ProtuStrankaListFormatedWithAdressOIB>
    <izvorni_sadrzaj>
      <item>CARLITOS j.d.o.o. za djelatnost turističke agencije i ugostiteljstvo, OIB 20981784348, Krešimirova obala 12, 23000 Zadar</item>
    </izvorni_sadrzaj>
    <derivirana_varijabla naziv="DomainObject.Predmet.ProtuStrankaListFormatedWithAdressOIB_1">
      <item>CARLITOS j.d.o.o. za djelatnost turističke agencije i ugostiteljstvo, OIB 20981784348, Krešimirova obala 12, 23000 Zadar</item>
    </derivirana_varijabla>
  </DomainObject.Predmet.ProtuStrankaListFormatedWithAdressOIB>
  <DomainObject.Predmet.ProtuStrankaListNazivFormated>
    <izvorni_sadrzaj>
      <item>CARLITOS j.d.o.o. za djelatnost turističke agencije i ugostiteljstvo</item>
    </izvorni_sadrzaj>
    <derivirana_varijabla naziv="DomainObject.Predmet.ProtuStrankaListNazivFormated_1">
      <item>CARLITOS j.d.o.o. za djelatnost turističke agencije i ugostiteljstvo</item>
    </derivirana_varijabla>
  </DomainObject.Predmet.ProtuStrankaListNazivFormated>
  <DomainObject.Predmet.ProtuStrankaListNazivFormatedOIB>
    <izvorni_sadrzaj>
      <item>CARLITOS j.d.o.o. za djelatnost turističke agencije i ugostiteljstvo, OIB 20981784348</item>
    </izvorni_sadrzaj>
    <derivirana_varijabla naziv="DomainObject.Predmet.ProtuStrankaListNazivFormatedOIB_1">
      <item>CARLITOS j.d.o.o. za djelatnost turističke agencije i ugostiteljstvo, OIB 20981784348</item>
    </derivirana_varijabla>
  </DomainObject.Predmet.ProtuStrankaListNazivFormatedOIB>
  <DomainObject.Predmet.OstaliListFormated>
    <izvorni_sadrzaj>
      <item>Karlos Antović</item>
    </izvorni_sadrzaj>
    <derivirana_varijabla naziv="DomainObject.Predmet.OstaliListFormated_1">
      <item>Karlos Antović</item>
    </derivirana_varijabla>
  </DomainObject.Predmet.OstaliListFormated>
  <DomainObject.Predmet.OstaliListFormatedOIB>
    <izvorni_sadrzaj>
      <item>Karlos Antović, OIB 66611515538</item>
    </izvorni_sadrzaj>
    <derivirana_varijabla naziv="DomainObject.Predmet.OstaliListFormatedOIB_1">
      <item>Karlos Antović, OIB 66611515538</item>
    </derivirana_varijabla>
  </DomainObject.Predmet.OstaliListFormatedOIB>
  <DomainObject.Predmet.OstaliListFormatedWithAdress>
    <izvorni_sadrzaj>
      <item>Karlos Antović, Krešimirova Obala 12, 23000 Zadar</item>
    </izvorni_sadrzaj>
    <derivirana_varijabla naziv="DomainObject.Predmet.OstaliListFormatedWithAdress_1">
      <item>Karlos Antović, Krešimirova Obala 12, 23000 Zadar</item>
    </derivirana_varijabla>
  </DomainObject.Predmet.OstaliListFormatedWithAdress>
  <DomainObject.Predmet.OstaliListFormatedWithAdressOIB>
    <izvorni_sadrzaj>
      <item>Karlos Antović, OIB 66611515538, Krešimirova Obala 12, 23000 Zadar</item>
    </izvorni_sadrzaj>
    <derivirana_varijabla naziv="DomainObject.Predmet.OstaliListFormatedWithAdressOIB_1">
      <item>Karlos Antović, OIB 66611515538, Krešimirova Obala 12, 23000 Zadar</item>
    </derivirana_varijabla>
  </DomainObject.Predmet.OstaliListFormatedWithAdressOIB>
  <DomainObject.Predmet.OstaliListNazivFormated>
    <izvorni_sadrzaj>
      <item>Karlos Antović</item>
    </izvorni_sadrzaj>
    <derivirana_varijabla naziv="DomainObject.Predmet.OstaliListNazivFormated_1">
      <item>Karlos Antović</item>
    </derivirana_varijabla>
  </DomainObject.Predmet.OstaliListNazivFormated>
  <DomainObject.Predmet.OstaliListNazivFormatedOIB>
    <izvorni_sadrzaj>
      <item>Karlos Antović, OIB 66611515538</item>
    </izvorni_sadrzaj>
    <derivirana_varijabla naziv="DomainObject.Predmet.OstaliListNazivFormatedOIB_1">
      <item>Karlos Antović, OIB 66611515538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St-40/2019-11</izvorni_sadrzaj>
    <derivirana_varijabla naziv="DomainObject.PoslovniBrojDokumenta_1">St-40/2019-11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CARLITOS j.d.o.o. za djelatnost turističke agencije i ugostiteljstvo</izvorni_sadrzaj>
    <derivirana_varijabla naziv="DomainObject.Predmet.ProtustrankaIDrugi_1">CARLITOS j.d.o.o. za djelatnost turističke agencije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CARLITOS j.d.o.o. za djelatnost turističke agencije i ugostiteljstvo, OIB 20981784348, Krešimirova obala 12, 23000 Zadar</izvorni_sadrzaj>
    <derivirana_varijabla naziv="DomainObject.Predmet.ProtustrankaIDrugiAdressOIB_1">CARLITOS j.d.o.o. za djelatnost turističke agencije i ugostiteljstvo, OIB 20981784348, Krešimirova obala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CARLITOS j.d.o.o. za djelatnost turističke agencije i ugostiteljstvo</item>
      <item>FINA</item>
      <item>Karlos Antović</item>
    </izvorni_sadrzaj>
    <derivirana_varijabla naziv="DomainObject.Predmet.SudioniciListNaziv_1">
      <item>CARLITOS j.d.o.o. za djelatnost turističke agencije i ugostiteljstvo</item>
      <item>FINA</item>
      <item>Karlos Antović</item>
    </derivirana_varijabla>
  </DomainObject.Predmet.SudioniciListNaziv>
  <DomainObject.Predmet.SudioniciListAdressOIB>
    <izvorni_sadrzaj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izvorni_sadrzaj>
    <derivirana_varijabla naziv="DomainObject.Predmet.SudioniciListAdressOIB_1"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20981784348</item>
      <item>, OIB 85821130368</item>
      <item>, OIB 66611515538</item>
    </izvorni_sadrzaj>
    <derivirana_varijabla naziv="DomainObject.Predmet.SudioniciListNazivOIB_1">
      <item>, OIB 20981784348</item>
      <item>, OIB 85821130368</item>
      <item>, OIB 66611515538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F7B1D-D7CA-42AF-A23D-0582665A6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953</properties:Characters>
  <properties:Lines>50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2019-03-05T07:10:00Z</dcterms:created>
  <dc:creator>Ardena Bajlo</dc:creator>
  <cp:lastModifiedBy>Martina Kalmeta</cp:lastModifiedBy>
  <cp:lastPrinted>2019-03-01T10:04:00Z</cp:lastPrinted>
  <dcterms:modified xmlns:xsi="http://www.w3.org/2001/XMLSchema-instance" xsi:type="dcterms:W3CDTF">2019-03-06T10:33:00Z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St-40/2019-11 / Zapisnik - Ročište radi izjašnjenja o prijedlogu za otvaranje steč.post (St-40-19 - CARLITOS.docx)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