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52D8" w:rsidRPr="00C61EDF">
        <w:trPr>
          <w:trHeight w:val="2231"/>
        </w:trPr>
        <w:tc>
          <w:tcPr>
            <w:tcW w:type="dxa" w:w="3369"/>
            <w:vAlign w:val="center"/>
          </w:tcPr>
          <w:p w:rsidRDefault="003452D8" w:rsidP="00A66C00" w:rsidR="003452D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52D8" w:rsidP="00A66C00" w:rsidR="003452D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3452D8" w:rsidP="00A66C00" w:rsidR="003452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3452D8" w:rsidP="00DA5B9D" w:rsidR="003452D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  <w:sz w:val="24"/>
              </w:rPr>
            </w:pPr>
          </w:p>
          <w:p w:rsidRDefault="003452D8" w:rsidP="00BD0A66" w:rsidR="003452D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BD0A66">
              <w:rPr>
                <w:noProof/>
                <w:sz w:val="24"/>
                <w:szCs w:val="24"/>
              </w:rPr>
              <w:t>710/2016</w:t>
            </w:r>
          </w:p>
        </w:tc>
      </w:tr>
    </w:tbl>
    <w:p w14:textId="925562a" w14:paraId="925562a" w:rsidRDefault="00C24B9D" w:rsidP="006E5B5D" w:rsidR="00C24B9D" w:rsidRPr="00C24B9D">
      <w:pPr>
        <w:pStyle w:val="Bezproreda"/>
        <w:spacing w:after="200" w:before="20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BD0A66" w:rsidP="006E5B5D" w:rsidR="00C24B9D" w:rsidRPr="00C24B9D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AA2174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D0A66" w:rsidRPr="00BD0A66">
        <w:rPr>
          <w:rFonts w:cs="Times New Roman" w:hAnsi="Times New Roman" w:ascii="Times New Roman"/>
          <w:sz w:val="24"/>
          <w:szCs w:val="24"/>
        </w:rPr>
        <w:t>VETERINARSKA AMBULANTA PHAROS d.o.o. u stečaju, OIB: 14646019235, Stari Grad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6E5B5D">
        <w:rPr>
          <w:rFonts w:cs="Times New Roman" w:hAnsi="Times New Roman" w:ascii="Times New Roman"/>
          <w:sz w:val="24"/>
          <w:szCs w:val="24"/>
        </w:rPr>
        <w:t>13</w:t>
      </w:r>
      <w:r w:rsidR="005E09D8">
        <w:rPr>
          <w:rFonts w:cs="Times New Roman" w:hAnsi="Times New Roman" w:ascii="Times New Roman"/>
          <w:sz w:val="24"/>
          <w:szCs w:val="24"/>
        </w:rPr>
        <w:t>.</w:t>
      </w:r>
      <w:r w:rsidR="003452D8">
        <w:rPr>
          <w:rFonts w:cs="Times New Roman" w:hAnsi="Times New Roman" w:ascii="Times New Roman"/>
          <w:sz w:val="24"/>
          <w:szCs w:val="24"/>
        </w:rPr>
        <w:t xml:space="preserve"> veljače 2018.</w:t>
      </w:r>
      <w:r w:rsidRPr="00E72AA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2174" w:rsidP="00AA2174" w:rsidR="00650D18" w:rsidRPr="00650D18">
      <w:pPr>
        <w:pStyle w:val="Bezproreda"/>
        <w:spacing w:after="200" w:before="1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o  je</w:t>
      </w:r>
    </w:p>
    <w:p w:rsidRDefault="00650D18" w:rsidP="00BD0A66" w:rsidR="006E5B5D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BD0A66">
        <w:rPr>
          <w:rFonts w:cs="Times New Roman" w:hAnsi="Times New Roman" w:ascii="Times New Roman"/>
          <w:sz w:val="24"/>
          <w:szCs w:val="24"/>
        </w:rPr>
        <w:t xml:space="preserve"> zaključak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BD0A66">
        <w:rPr>
          <w:rFonts w:cs="Times New Roman" w:hAnsi="Times New Roman" w:ascii="Times New Roman"/>
          <w:sz w:val="24"/>
          <w:szCs w:val="24"/>
        </w:rPr>
        <w:t>710/2016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</w:t>
      </w:r>
      <w:r w:rsidR="0002687C">
        <w:rPr>
          <w:rFonts w:cs="Times New Roman" w:hAnsi="Times New Roman" w:ascii="Times New Roman"/>
          <w:sz w:val="24"/>
          <w:szCs w:val="24"/>
        </w:rPr>
        <w:t>od 2. veljače 2018</w:t>
      </w:r>
      <w:r w:rsidR="005E09D8">
        <w:rPr>
          <w:rFonts w:cs="Times New Roman" w:hAnsi="Times New Roman" w:ascii="Times New Roman"/>
          <w:sz w:val="24"/>
          <w:szCs w:val="24"/>
        </w:rPr>
        <w:t>.</w:t>
      </w:r>
      <w:r w:rsidR="006E5B5D">
        <w:rPr>
          <w:rFonts w:cs="Times New Roman" w:hAnsi="Times New Roman" w:ascii="Times New Roman"/>
          <w:sz w:val="24"/>
          <w:szCs w:val="24"/>
        </w:rPr>
        <w:t xml:space="preserve"> u: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E5B5D" w:rsidP="006E5B5D" w:rsidR="006E5B5D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5E09D8">
        <w:rPr>
          <w:rFonts w:cs="Times New Roman" w:hAnsi="Times New Roman" w:ascii="Times New Roman"/>
          <w:sz w:val="24"/>
          <w:szCs w:val="24"/>
        </w:rPr>
        <w:t>izreci</w:t>
      </w:r>
      <w:r>
        <w:rPr>
          <w:rFonts w:cs="Times New Roman" w:hAnsi="Times New Roman" w:ascii="Times New Roman"/>
          <w:sz w:val="24"/>
          <w:szCs w:val="24"/>
        </w:rPr>
        <w:t>, redak drugi,</w:t>
      </w:r>
      <w:r w:rsidR="000268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 način da umjesto ˝Mireju Butorović-Dujmoviću˝, ima ispravno stajati: ˝</w:t>
      </w:r>
      <w:r w:rsidRPr="0002687C">
        <w:rPr>
          <w:rFonts w:cs="Times New Roman" w:hAnsi="Times New Roman" w:ascii="Times New Roman"/>
          <w:sz w:val="24"/>
          <w:szCs w:val="24"/>
        </w:rPr>
        <w:t>Mirej Buto</w:t>
      </w:r>
      <w:r>
        <w:rPr>
          <w:rFonts w:cs="Times New Roman" w:hAnsi="Times New Roman" w:ascii="Times New Roman"/>
          <w:sz w:val="24"/>
          <w:szCs w:val="24"/>
        </w:rPr>
        <w:t>rović-Dujmović</w:t>
      </w:r>
      <w:r w:rsidRPr="0002687C">
        <w:rPr>
          <w:rFonts w:cs="Times New Roman" w:hAnsi="Times New Roman" w:ascii="Times New Roman"/>
          <w:sz w:val="24"/>
          <w:szCs w:val="24"/>
        </w:rPr>
        <w:t>˝</w:t>
      </w:r>
    </w:p>
    <w:p w:rsidRDefault="006E5B5D" w:rsidP="006E5B5D" w:rsidR="006E5B5D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izreci, redak treći, na način da umjesto </w:t>
      </w:r>
      <w:r w:rsidRPr="0002687C">
        <w:rPr>
          <w:rFonts w:cs="Times New Roman" w:hAnsi="Times New Roman" w:ascii="Times New Roman"/>
          <w:sz w:val="24"/>
          <w:szCs w:val="24"/>
        </w:rPr>
        <w:t>˝</w:t>
      </w:r>
      <w:r>
        <w:rPr>
          <w:rFonts w:cs="Times New Roman" w:hAnsi="Times New Roman" w:ascii="Times New Roman"/>
          <w:sz w:val="24"/>
          <w:szCs w:val="24"/>
        </w:rPr>
        <w:t>u iznosu od 56.4000,00 kn˝, ima ispravno stajati: ˝u iznosu od 56.400,00 kn</w:t>
      </w:r>
      <w:r w:rsidRPr="0002687C">
        <w:rPr>
          <w:rFonts w:cs="Times New Roman" w:hAnsi="Times New Roman" w:ascii="Times New Roman"/>
          <w:sz w:val="24"/>
          <w:szCs w:val="24"/>
        </w:rPr>
        <w:t>˝.</w:t>
      </w:r>
    </w:p>
    <w:p w:rsidRDefault="006E5B5D" w:rsidP="006E5B5D" w:rsidR="00FA3BE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2687C">
        <w:rPr>
          <w:rFonts w:cs="Times New Roman" w:hAnsi="Times New Roman" w:ascii="Times New Roman"/>
          <w:sz w:val="24"/>
          <w:szCs w:val="24"/>
        </w:rPr>
        <w:t>obrazloženju</w:t>
      </w:r>
      <w:r>
        <w:rPr>
          <w:rFonts w:cs="Times New Roman" w:hAnsi="Times New Roman" w:ascii="Times New Roman"/>
          <w:sz w:val="24"/>
          <w:szCs w:val="24"/>
        </w:rPr>
        <w:t>, treći odjeljak, redak deveti i deseti, na način da umjesto</w:t>
      </w:r>
      <w:r w:rsidR="005E09D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˝Mireja Butorović-Dujmovića</w:t>
      </w:r>
      <w:r w:rsidRPr="006E5B5D">
        <w:rPr>
          <w:rFonts w:cs="Times New Roman" w:hAnsi="Times New Roman" w:ascii="Times New Roman"/>
          <w:sz w:val="24"/>
          <w:szCs w:val="24"/>
        </w:rPr>
        <w:t>˝, ima ispravno stajati: ˝Mirej Butorović-Dujmović˝</w:t>
      </w:r>
    </w:p>
    <w:p w:rsidRDefault="006E5B5D" w:rsidP="006E5B5D" w:rsidR="006E5B5D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obrazloženju, šesti odjeljak, redak treći, na </w:t>
      </w:r>
      <w:r w:rsidRPr="006E5B5D">
        <w:rPr>
          <w:rFonts w:cs="Times New Roman" w:hAnsi="Times New Roman" w:ascii="Times New Roman"/>
          <w:sz w:val="24"/>
          <w:szCs w:val="24"/>
        </w:rPr>
        <w:t>način da umjesto ˝Mireju Butorović-Dujmoviću˝, ima ispravno stajati: ˝Mirej Butorović-Dujmović˝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AA2174" w:rsidR="00650D18">
      <w:pPr>
        <w:pStyle w:val="Bezproreda"/>
        <w:spacing w:after="14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AA2174" w:rsidR="006E5B5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 w:rsidR="0002687C">
        <w:rPr>
          <w:rFonts w:cs="Times New Roman" w:hAnsi="Times New Roman" w:ascii="Times New Roman"/>
          <w:sz w:val="24"/>
          <w:szCs w:val="24"/>
        </w:rPr>
        <w:t>zaključku</w:t>
      </w:r>
      <w:r>
        <w:rPr>
          <w:rFonts w:cs="Times New Roman" w:hAnsi="Times New Roman" w:ascii="Times New Roman"/>
          <w:sz w:val="24"/>
          <w:szCs w:val="24"/>
        </w:rPr>
        <w:t xml:space="preserve">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02687C">
        <w:rPr>
          <w:rFonts w:cs="Times New Roman" w:hAnsi="Times New Roman" w:ascii="Times New Roman"/>
          <w:sz w:val="24"/>
          <w:szCs w:val="24"/>
        </w:rPr>
        <w:t>710/2016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 od </w:t>
      </w:r>
      <w:r w:rsidR="0002687C">
        <w:rPr>
          <w:rFonts w:cs="Times New Roman" w:hAnsi="Times New Roman" w:ascii="Times New Roman"/>
          <w:sz w:val="24"/>
          <w:szCs w:val="24"/>
        </w:rPr>
        <w:t>2. veljače 2018. očitom</w:t>
      </w:r>
      <w:r w:rsidR="004A6A8B">
        <w:rPr>
          <w:rFonts w:cs="Times New Roman" w:hAnsi="Times New Roman" w:ascii="Times New Roman"/>
          <w:sz w:val="24"/>
          <w:szCs w:val="24"/>
        </w:rPr>
        <w:t xml:space="preserve"> omaškom</w:t>
      </w:r>
      <w:r w:rsidR="006E5B5D">
        <w:rPr>
          <w:rFonts w:cs="Times New Roman" w:hAnsi="Times New Roman" w:ascii="Times New Roman"/>
          <w:sz w:val="24"/>
          <w:szCs w:val="24"/>
        </w:rPr>
        <w:t xml:space="preserve"> u pisanju uplatiteljica jamčevine Mirej Butorović-Dujmović označena je u muškom rodu. Isto tako, u predmetnom zaključku u izreci </w:t>
      </w:r>
      <w:r w:rsidR="006E5B5D" w:rsidRPr="006E5B5D">
        <w:rPr>
          <w:rFonts w:cs="Times New Roman" w:hAnsi="Times New Roman" w:ascii="Times New Roman"/>
          <w:sz w:val="24"/>
          <w:szCs w:val="24"/>
        </w:rPr>
        <w:t>očitom omaškom u pisanju</w:t>
      </w:r>
      <w:r w:rsidR="006E5B5D">
        <w:rPr>
          <w:rFonts w:cs="Times New Roman" w:hAnsi="Times New Roman" w:ascii="Times New Roman"/>
          <w:sz w:val="24"/>
          <w:szCs w:val="24"/>
        </w:rPr>
        <w:t xml:space="preserve"> iznos jamčevine od 56.400,00 kn pogrešno je navedeno kao 56.4000,00 kn.</w:t>
      </w:r>
    </w:p>
    <w:p w:rsidRDefault="00091DB0" w:rsidP="006E5B5D" w:rsidR="00091DB0">
      <w:pPr>
        <w:pStyle w:val="Bezproreda"/>
        <w:spacing w:before="1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 w:rsidR="006E5B5D">
        <w:rPr>
          <w:rFonts w:cs="Times New Roman" w:hAnsi="Times New Roman" w:ascii="Times New Roman"/>
          <w:sz w:val="24"/>
          <w:szCs w:val="24"/>
        </w:rPr>
        <w:t>. i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6E5B5D" w:rsidRPr="006E5B5D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C86A7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</w:t>
      </w:r>
      <w:r w:rsidR="006E5B5D">
        <w:rPr>
          <w:rFonts w:cs="Times New Roman" w:hAnsi="Times New Roman" w:ascii="Times New Roman"/>
          <w:sz w:val="24"/>
          <w:szCs w:val="24"/>
        </w:rPr>
        <w:t>zaključk</w:t>
      </w:r>
      <w:r>
        <w:rPr>
          <w:rFonts w:cs="Times New Roman" w:hAnsi="Times New Roman" w:ascii="Times New Roman"/>
          <w:sz w:val="24"/>
          <w:szCs w:val="24"/>
        </w:rPr>
        <w:t>a.</w:t>
      </w:r>
    </w:p>
    <w:p w:rsidRDefault="00C22932" w:rsidP="006E5B5D" w:rsidR="00C24B9D" w:rsidRPr="00C24B9D">
      <w:pPr>
        <w:pStyle w:val="Bezproreda"/>
        <w:spacing w:before="1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6E5B5D">
        <w:rPr>
          <w:rFonts w:cs="Times New Roman" w:hAnsi="Times New Roman" w:ascii="Times New Roman"/>
          <w:sz w:val="24"/>
          <w:szCs w:val="24"/>
        </w:rPr>
        <w:t>13</w:t>
      </w:r>
      <w:r w:rsidR="003452D8">
        <w:rPr>
          <w:rFonts w:cs="Times New Roman" w:hAnsi="Times New Roman" w:ascii="Times New Roman"/>
          <w:sz w:val="24"/>
          <w:szCs w:val="24"/>
        </w:rPr>
        <w:t>. veljače 2018.</w:t>
      </w:r>
    </w:p>
    <w:p w:rsidRDefault="003452D8" w:rsidP="006E5B5D" w:rsidR="00C24B9D" w:rsidRPr="00C24B9D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3452D8" w:rsidP="003452D8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452D8" w:rsidP="006E5B5D" w:rsidR="00E143E2" w:rsidRPr="00E143E2">
      <w:pPr>
        <w:spacing w:lineRule="auto" w:line="240" w:after="0" w:before="11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</w:t>
      </w:r>
      <w:r w:rsidR="006E5B5D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dopuštena žalba. </w:t>
      </w:r>
    </w:p>
    <w:p w:rsidRDefault="003452D8" w:rsidP="006E5B5D" w:rsidR="002F173F" w:rsidRPr="002F173F">
      <w:pPr>
        <w:pStyle w:val="Bezproreda"/>
        <w:spacing w:before="11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2F173F" w:rsidRPr="002F173F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</w:p>
    <w:p w:rsidRDefault="002F173F" w:rsidP="00C22932" w:rsid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6E5B5D"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6E5B5D" w:rsidP="00C22932" w:rsidR="006E5B5D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Mirej Butorović Dujmović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2F173F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- spis</w:t>
      </w:r>
    </w:p>
    <w:sectPr w:rsidSect="00436013" w:rsidR="004E0B4A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5B5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09D8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11.St-1787/2015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3452D8" w:rsidP="00436013" w:rsidR="003452D8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0061B"/>
    <w:rsid w:val="0002687C"/>
    <w:rsid w:val="00091DB0"/>
    <w:rsid w:val="000A46F4"/>
    <w:rsid w:val="000E5F05"/>
    <w:rsid w:val="00160613"/>
    <w:rsid w:val="001A0958"/>
    <w:rsid w:val="0020137F"/>
    <w:rsid w:val="00291EAB"/>
    <w:rsid w:val="002F173F"/>
    <w:rsid w:val="003452D8"/>
    <w:rsid w:val="00433F08"/>
    <w:rsid w:val="00436013"/>
    <w:rsid w:val="00443B18"/>
    <w:rsid w:val="004912A9"/>
    <w:rsid w:val="004A6A8B"/>
    <w:rsid w:val="004E0B4A"/>
    <w:rsid w:val="005B6EF7"/>
    <w:rsid w:val="005E09D8"/>
    <w:rsid w:val="00650D18"/>
    <w:rsid w:val="006E5B5D"/>
    <w:rsid w:val="008B06D0"/>
    <w:rsid w:val="00A21A14"/>
    <w:rsid w:val="00A47204"/>
    <w:rsid w:val="00AA2174"/>
    <w:rsid w:val="00AA6BA5"/>
    <w:rsid w:val="00AF7CE4"/>
    <w:rsid w:val="00BC6931"/>
    <w:rsid w:val="00BD0A66"/>
    <w:rsid w:val="00C22932"/>
    <w:rsid w:val="00C24B9D"/>
    <w:rsid w:val="00C86A72"/>
    <w:rsid w:val="00CE0ADE"/>
    <w:rsid w:val="00CE6B12"/>
    <w:rsid w:val="00E04FAC"/>
    <w:rsid w:val="00E12120"/>
    <w:rsid w:val="00E143E2"/>
    <w:rsid w:val="00E72AA4"/>
    <w:rsid w:val="00EC35DE"/>
    <w:rsid w:val="00F2314B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0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61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061B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061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061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0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61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061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061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061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 od 02.02.2018.</izvorni_sadrzaj>
    <derivirana_varijabla naziv="DomainObject.Primjedba_1">Ispravak zaključka od 02.02.2018.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prosinca 2017.</izvorni_sadrzaj>
    <derivirana_varijabla naziv="DomainObject.Predmet.SpisIzvanSuda.DatumIzlazaSpisa_1">6.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8BEB4-BFF4-4FC5-AC38-B4A550869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1550</properties:Characters>
  <properties:Lines>46</properties:Lines>
  <properties:Paragraphs>25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2018-02-13T07:35:00Z</cp:lastPrinted>
  <dcterms:modified xmlns:xsi="http://www.w3.org/2001/XMLSchema-instance" xsi:type="dcterms:W3CDTF">2018-02-13T09:47:00Z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