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6da7" w14:paraId="d4c6da7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7F7A65" w:rsidRPr="007F7A65">
        <w:rPr>
          <w:szCs w:val="24"/>
        </w:rPr>
        <w:t>752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7F7A65" w:rsidRPr="007F7A65">
        <w:t>K.M. d.o.o., Prelog, Otok 76, MBS: 070011556, OIB: 09327564485</w:t>
      </w:r>
      <w:r w:rsidR="000571E3" w:rsidRPr="007F7A65">
        <w:t xml:space="preserve">, dana </w:t>
      </w:r>
      <w:r w:rsidR="007F7A65" w:rsidRPr="007F7A65">
        <w:t>14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7F7A65" w:rsidRPr="007F7A65">
        <w:t>K.M. d.o.o., Prelog, Otok 76, MBS: 070011556, OIB: 09327564485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7F7A65" w:rsidRPr="007F7A65">
        <w:rPr>
          <w:szCs w:val="24"/>
        </w:rPr>
        <w:t>14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7F7A65" w:rsidRPr="007F7A65">
        <w:t>K.M. d.o.o., Prelog, Otok 76, MBS: 070011556, OIB: 09327564485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7F7A65" w:rsidRPr="007F7A65">
        <w:t>Danijela Kramar Šeruga, Varaždin, Ivanečka 36, OIB: 17005838740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7F7A65" w:rsidRPr="007F7A65">
        <w:t>K.M. d.o.o., Prelog, Otok 76, MBS: 070011556, OIB: 09327564485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7F7A65" w:rsidRPr="007F7A65">
        <w:rPr>
          <w:szCs w:val="24"/>
        </w:rPr>
        <w:t>9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7F7A65" w:rsidRPr="007F7A65">
        <w:rPr>
          <w:szCs w:val="24"/>
        </w:rPr>
        <w:t>14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8E37BC" w:rsidR="00B7038C" w:rsidRPr="007F7A65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  <w:r w:rsidR="001B52FA"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7F7A65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7F7A65" w:rsidRPr="007F7A65">
        <w:t>K.M. d.o.o., Prelog, Otok 76</w:t>
      </w:r>
    </w:p>
    <w:p w:rsidRDefault="00A80348" w:rsidP="007F7A6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7F7A65" w:rsidRPr="007F7A65">
        <w:t>Emilijano Blažeka-Bermanec, Prelog, Otok 76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351AF0" w:rsidRPr="007F7A65">
        <w:rPr>
          <w:szCs w:val="24"/>
        </w:rPr>
        <w:t>Čakovec</w:t>
      </w:r>
      <w:r w:rsidR="001B52FA" w:rsidRPr="007F7A65">
        <w:rPr>
          <w:szCs w:val="24"/>
        </w:rPr>
        <w:t xml:space="preserve">, </w:t>
      </w:r>
      <w:r w:rsidR="00351AF0" w:rsidRPr="007F7A65">
        <w:rPr>
          <w:szCs w:val="24"/>
        </w:rPr>
        <w:t>O. Keršovanija 11</w:t>
      </w:r>
    </w:p>
    <w:p w:rsidRDefault="00DF4B3F" w:rsidP="007F7A65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7F7A65" w:rsidRPr="007F7A65">
        <w:t>Danijela Kramar Šeruga, Varaždi</w:t>
      </w:r>
      <w:r w:rsidR="007F7A65">
        <w:t>n, Ivanečka 36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37BC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7F7A65" w:rsidRPr="007F7A65">
      <w:t>752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8E37BC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7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7B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7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7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7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7B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7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7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društvo s ograničenom odgovornošću za proizvodnju i trgovinu</izvorni_sadrzaj>
    <derivirana_varijabla naziv="DomainObject.Predmet.ProtustrankaFormated_1">  K.M. društvo s ograničenom odgovornošću za proizvodnju i trgovinu</derivirana_varijabla>
  </DomainObject.Predmet.ProtustrankaFormated>
  <DomainObject.Predmet.ProtustrankaFormatedOIB>
    <izvorni_sadrzaj>  K.M. društvo s ograničenom odgovornošću za proizvodnju i trgovinu, OIB 09327564485</izvorni_sadrzaj>
    <derivirana_varijabla naziv="DomainObject.Predmet.ProtustrankaFormatedOIB_1">  K.M. društvo s ograničenom odgovornošću za proizvodnju i trgovinu, OIB 09327564485</derivirana_varijabla>
  </DomainObject.Predmet.ProtustrankaFormatedOIB>
  <DomainObject.Predmet.ProtustrankaFormatedWithAdress>
    <izvorni_sadrzaj> K.M. društvo s ograničenom odgovornošću za proizvodnju i trgovinu, Otok 76, 40323 Prelog</izvorni_sadrzaj>
    <derivirana_varijabla naziv="DomainObject.Predmet.ProtustrankaFormatedWithAdress_1"> K.M. društvo s ograničenom odgovornošću za proizvodnju i trgovinu, Otok 76, 40323 Prelog</derivirana_varijabla>
  </DomainObject.Predmet.ProtustrankaFormatedWithAdress>
  <DomainObject.Predmet.ProtustrankaFormatedWithAdressOIB>
    <izvorni_sadrzaj> K.M. društvo s ograničenom odgovornošću za proizvodnju i trgovinu, OIB 09327564485, Otok 76, 40323 Prelog</izvorni_sadrzaj>
    <derivirana_varijabla naziv="DomainObject.Predmet.ProtustrankaFormatedWithAdressOIB_1"> K.M. društvo s ograničenom odgovornošću za proizvodnju i trgovinu, OIB 09327564485, Otok 76, 40323 Prelog</derivirana_varijabla>
  </DomainObject.Predmet.ProtustrankaFormatedWithAdressOIB>
  <DomainObject.Predmet.ProtustrankaWithAdress>
    <izvorni_sadrzaj>K.M. društvo s ograničenom odgovornošću za proizvodnju i trgovinu Otok 76, 40323 Prelog</izvorni_sadrzaj>
    <derivirana_varijabla naziv="DomainObject.Predmet.ProtustrankaWithAdress_1">K.M. društvo s ograničenom odgovornošću za proizvodnju i trgovinu Otok 76, 40323 Prelog</derivirana_varijabla>
  </DomainObject.Predmet.ProtustrankaWithAdress>
  <DomainObject.Predmet.ProtustrankaWithAdressOIB>
    <izvorni_sadrzaj>K.M. društvo s ograničenom odgovornošću za proizvodnju i trgovinu, OIB 09327564485, Otok 76, 40323 Prelog</izvorni_sadrzaj>
    <derivirana_varijabla naziv="DomainObject.Predmet.ProtustrankaWithAdressOIB_1">K.M. društvo s ograničenom odgovornošću za proizvodnju i trgovinu, OIB 09327564485, Otok 76, 40323 Prelog</derivirana_varijabla>
  </DomainObject.Predmet.ProtustrankaWithAdressOIB>
  <DomainObject.Predmet.ProtustrankaNazivFormated>
    <izvorni_sadrzaj>K.M. društvo s ograničenom odgovornošću za proizvodnju i trgovinu</izvorni_sadrzaj>
    <derivirana_varijabla naziv="DomainObject.Predmet.ProtustrankaNazivFormated_1">K.M. društvo s ograničenom odgovornošću za proizvodnju i trgovinu</derivirana_varijabla>
  </DomainObject.Predmet.ProtustrankaNazivFormated>
  <DomainObject.Predmet.ProtustrankaNazivFormatedOIB>
    <izvorni_sadrzaj>K.M. društvo s ograničenom odgovornošću za proizvodnju i trgovinu, OIB 09327564485</izvorni_sadrzaj>
    <derivirana_varijabla naziv="DomainObject.Predmet.ProtustrankaNazivFormatedOIB_1">K.M. društvo s ograničenom odgovornošću za proizvodnju i trgovinu, OIB 09327564485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18404.51</izvorni_sadrzaj>
    <derivirana_varijabla naziv="DomainObject.Predmet.TrenutnaVrijednost_1">18404.51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K.M. društvo s ograničenom odgovornošću za proizvodnju i trgovinu</item>
    </izvorni_sadrzaj>
    <derivirana_varijabla naziv="DomainObject.Predmet.ProtuStrankaListFormated_1">
      <item>K.M. društvo s ograničenom odgovornošću za proizvodnju i trgovinu</item>
    </derivirana_varijabla>
  </DomainObject.Predmet.ProtuStrankaListFormated>
  <DomainObject.Predmet.ProtuStrankaListFormatedOIB>
    <izvorni_sadrzaj>
      <item>K.M. društvo s ograničenom odgovornošću za proizvodnju i trgovinu, OIB 09327564485</item>
    </izvorni_sadrzaj>
    <derivirana_varijabla naziv="DomainObject.Predmet.ProtuStrankaListFormatedOIB_1">
      <item>K.M. društvo s ograničenom odgovornošću za proizvodnju i trgovinu, OIB 09327564485</item>
    </derivirana_varijabla>
  </DomainObject.Predmet.ProtuStrankaListFormatedOIB>
  <DomainObject.Predmet.ProtuStrankaListFormatedWithAdress>
    <izvorni_sadrzaj>
      <item>K.M. društvo s ograničenom odgovornošću za proizvodnju i trgovinu, Otok 76, 40323 Prelog</item>
    </izvorni_sadrzaj>
    <derivirana_varijabla naziv="DomainObject.Predmet.ProtuStrankaListFormatedWithAdress_1">
      <item>K.M. društvo s ograničenom odgovornošću za proizvodnju i trgovinu, Otok 76, 40323 Prelog</item>
    </derivirana_varijabla>
  </DomainObject.Predmet.ProtuStrankaListFormatedWithAdress>
  <DomainObject.Predmet.ProtuStrankaListFormatedWithAdressOIB>
    <izvorni_sadrzaj>
      <item>K.M. društvo s ograničenom odgovornošću za proizvodnju i trgovinu, OIB 09327564485, Otok 76, 40323 Prelog</item>
    </izvorni_sadrzaj>
    <derivirana_varijabla naziv="DomainObject.Predmet.ProtuStrankaListFormatedWithAdressOIB_1">
      <item>K.M. društvo s ograničenom odgovornošću za proizvodnju i trgovinu, OIB 09327564485, Otok 76, 40323 Prelog</item>
    </derivirana_varijabla>
  </DomainObject.Predmet.ProtuStrankaListFormatedWithAdressOIB>
  <DomainObject.Predmet.ProtuStrankaListNazivFormated>
    <izvorni_sadrzaj>
      <item>K.M. društvo s ograničenom odgovornošću za proizvodnju i trgovinu</item>
    </izvorni_sadrzaj>
    <derivirana_varijabla naziv="DomainObject.Predmet.ProtuStrankaListNazivFormated_1">
      <item>K.M. društvo s ograničenom odgovornošću za proizvodnju i trgovinu</item>
    </derivirana_varijabla>
  </DomainObject.Predmet.ProtuStrankaListNazivFormated>
  <DomainObject.Predmet.ProtuStrankaListNazivFormatedOIB>
    <izvorni_sadrzaj>
      <item>K.M. društvo s ograničenom odgovornošću za proizvodnju i trgovinu, OIB 09327564485</item>
    </izvorni_sadrzaj>
    <derivirana_varijabla naziv="DomainObject.Predmet.ProtuStrankaListNazivFormatedOIB_1">
      <item>K.M. društvo s ograničenom odgovornošću za proizvodnju i trgovinu, OIB 09327564485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</item>
      <item>Emilijano Blažeka-bermanec</item>
      <item>Porezna uprava - Ispostava Čakovec</item>
    </izvorni_sadrzaj>
    <derivirana_varijabla naziv="DomainObject.Predmet.OstaliListFormated_1">
      <item>E-oglasna ploča</item>
      <item>Sudski registar, Trgovački sud u Varaždinu</item>
      <item>Županijsko državno odvjetništvo</item>
      <item>Emilijano Blažeka-bermanec</item>
      <item>Porezna uprava - Ispostava Čakovec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</item>
      <item>Emilijano Blažeka-bermanec, OIB 44496997302</item>
      <item>Porezna uprava - Ispostava Čakovec</item>
    </izvorni_sadrzaj>
    <derivirana_varijabla naziv="DomainObject.Predmet.OstaliListFormatedOIB_1">
      <item>E-oglasna ploča</item>
      <item>Sudski registar, Trgovački sud u Varaždinu</item>
      <item>Županijsko državno odvjetništvo</item>
      <item>Emilijano Blažeka-bermanec, OIB 44496997302</item>
      <item>Porezna uprava - Ispostava Čakovec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</item>
      <item>Emilijano Blažeka-bermanec, Otok 76, 40323 Otok</item>
      <item>Porezna uprava - Ispostava Čakovec, O. Keršovanija 11, 40000 Čakovec</item>
    </izvorni_sadrzaj>
    <derivirana_varijabla naziv="DomainObject.Predmet.OstaliListFormatedWithAdress_1">
      <item>E-oglasna ploča</item>
      <item>Sudski registar, Trgovački sud u Varaždinu</item>
      <item>Županijsko državno odvjetništvo</item>
      <item>Emilijano Blažeka-bermanec, Otok 76, 40323 Otok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</item>
      <item>Emilijano Blažeka-bermanec, OIB 44496997302, Otok 76, 40323 Otok</item>
      <item>Porezna uprava - Ispostava Čakovec, O. Keršovanija 11, 40000 Čakovec</item>
    </izvorni_sadrzaj>
    <derivirana_varijabla naziv="DomainObject.Predmet.OstaliListFormatedWithAdressOIB_1">
      <item>E-oglasna ploča</item>
      <item>Sudski registar, Trgovački sud u Varaždinu</item>
      <item>Županijsko državno odvjetništvo</item>
      <item>Emilijano Blažeka-bermanec, OIB 44496997302, Otok 76, 40323 Otok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</item>
      <item>Emilijano Blažeka-bermanec</item>
      <item>Porezna uprava - Ispostava Čakovec</item>
    </izvorni_sadrzaj>
    <derivirana_varijabla naziv="DomainObject.Predmet.OstaliListNazivFormated_1">
      <item>E-oglasna ploča</item>
      <item>Sudski registar, Trgovački sud u Varaždinu</item>
      <item>Županijsko državno odvjetništvo</item>
      <item>Emilijano Blažeka-bermanec</item>
      <item>Porezna uprava - Ispostava Čakovec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</item>
      <item>Emilijano Blažeka-bermanec, OIB 44496997302</item>
      <item>Porezna uprava - Ispostava Čakovec</item>
    </izvorni_sadrzaj>
    <derivirana_varijabla naziv="DomainObject.Predmet.OstaliListNazivFormatedOIB_1">
      <item>E-oglasna ploča</item>
      <item>Sudski registar, Trgovački sud u Varaždinu</item>
      <item>Županijsko državno odvjetništvo</item>
      <item>Emilijano Blažeka-bermanec, OIB 44496997302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K.M. društvo s ograničenom odgovornošću za proizvodnju i trgovinu</izvorni_sadrzaj>
    <derivirana_varijabla naziv="DomainObject.Predmet.ProtustrankaIDrugi_1">K.M.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K.M. društvo s ograničenom odgovornošću za proizvodnju i trgovinu, OIB 09327564485, Otok 76, 40323 Prelog</izvorni_sadrzaj>
    <derivirana_varijabla naziv="DomainObject.Predmet.ProtustrankaIDrugiAdressOIB_1">K.M. društvo s ograničenom odgovornošću za proizvodnju i trgovinu, OIB 09327564485, Otok 76,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K.M. društvo s ograničenom odgovornošću za proizvodnju i trgovinu</item>
      <item>E-oglasna ploča</item>
      <item>Sudski registar, Trgovački sud u Varaždinu</item>
      <item>Županijsko državno odvjetništvo</item>
      <item>Emilijano Blažeka-bermanec</item>
      <item>Porezna uprava - Ispostava Čakovec</item>
    </izvorni_sadrzaj>
    <derivirana_varijabla naziv="DomainObject.Predmet.SudioniciListNaziv_1">
      <item>Financijska agencija</item>
      <item>K.M. društvo s ograničenom odgovornošću za proizvodnju i trgovinu</item>
      <item>E-oglasna ploča</item>
      <item>Sudski registar, Trgovački sud u Varaždinu</item>
      <item>Županijsko državno odvjetništvo</item>
      <item>Emilijano Blažeka-bermanec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K.M. društvo s ograničenom odgovornošću za proizvodnju i trgovinu, OIB 09327564485, Otok 76,40323 Prelog</item>
      <item>E-oglasna ploča</item>
      <item>Sudski registar, Trgovački sud u Varaždinu</item>
      <item>Županijsko državno odvjetništvo</item>
      <item>Emilijano Blažeka-bermanec, OIB 44496997302, Otok 76,40323 Otok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K.M. društvo s ograničenom odgovornošću za proizvodnju i trgovinu, OIB 09327564485, Otok 76,40323 Prelog</item>
      <item>E-oglasna ploča</item>
      <item>Sudski registar, Trgovački sud u Varaždinu</item>
      <item>Županijsko državno odvjetništvo</item>
      <item>Emilijano Blažeka-bermanec, OIB 44496997302, Otok 76,40323 Otok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09327564485</item>
      <item>, OIB null</item>
      <item>, OIB null</item>
      <item>, OIB null</item>
      <item>, OIB 44496997302</item>
      <item>, OIB null</item>
    </izvorni_sadrzaj>
    <derivirana_varijabla naziv="DomainObject.Predmet.SudioniciListNazivOIB_1">
      <item>, OIB 85821130368</item>
      <item>, OIB 09327564485</item>
      <item>, OIB null</item>
      <item>, OIB null</item>
      <item>, OIB null</item>
      <item>, OIB 44496997302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2699</properties:Characters>
  <properties:Lines>85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2016-01-14T10:22:00Z</dcterms:created>
  <dc:creator>Ljubica Makovec</dc:creator>
  <cp:lastModifiedBy>Nevenka Vuković</cp:lastModifiedBy>
  <cp:lastPrinted>2016-01-14T10:28:00Z</cp:lastPrinted>
  <dcterms:modified xmlns:xsi="http://www.w3.org/2001/XMLSchema-instance" xsi:type="dcterms:W3CDTF">2016-01-14T10:29:00Z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