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9c7c" w14:paraId="7999c7c" w:rsidRDefault="006E7968" w:rsidP="006E7968" w:rsidR="006E796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E7968" w:rsidP="006E7968" w:rsidR="006E796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6E7968" w:rsidP="006E7968" w:rsidR="006E796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6E7968" w:rsidP="006E7968" w:rsidR="006E796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St-128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6E7968" w:rsidP="006E7968" w:rsidR="006E796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6E7968" w:rsidP="006E7968" w:rsidR="006E7968" w:rsidRPr="004C4B9E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6E7968" w:rsidP="006E7968" w:rsidR="006E7968" w:rsidRPr="004C4B9E">
      <w:pPr>
        <w:rPr>
          <w:sz w:val="23"/>
          <w:szCs w:val="23"/>
        </w:rPr>
      </w:pPr>
    </w:p>
    <w:p w:rsidRDefault="006E7968" w:rsidP="006E7968" w:rsidR="006E796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6E7968" w:rsidP="006E7968" w:rsidR="006E7968" w:rsidRPr="004C4B9E">
      <w:pPr>
        <w:rPr>
          <w:sz w:val="23"/>
          <w:szCs w:val="23"/>
        </w:rPr>
      </w:pPr>
    </w:p>
    <w:p w:rsidRDefault="006E7968" w:rsidP="006E7968" w:rsidR="006E796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IVETIĆ 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Ivetići</w:t>
      </w:r>
      <w:proofErr w:type="spellEnd"/>
      <w:r>
        <w:rPr>
          <w:sz w:val="23"/>
          <w:szCs w:val="23"/>
        </w:rPr>
        <w:t xml:space="preserve"> 75, OIB: 61089789816, dana 22. siječnja 2016</w:t>
      </w:r>
      <w:r w:rsidRPr="004C4B9E">
        <w:rPr>
          <w:sz w:val="23"/>
          <w:szCs w:val="23"/>
        </w:rPr>
        <w:t xml:space="preserve">. </w:t>
      </w:r>
    </w:p>
    <w:p w:rsidRDefault="006E7968" w:rsidP="006E7968" w:rsidR="006E7968" w:rsidRPr="004C4B9E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6E7968" w:rsidP="006E7968" w:rsidR="006E7968" w:rsidRPr="004C4B9E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IVETIĆ 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Ivetići</w:t>
      </w:r>
      <w:proofErr w:type="spellEnd"/>
      <w:r>
        <w:rPr>
          <w:sz w:val="23"/>
          <w:szCs w:val="23"/>
        </w:rPr>
        <w:t xml:space="preserve"> 75, OIB: 61089789816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18. veljače 2016. u 13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6E7968" w:rsidP="006E7968" w:rsidR="006E796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6E7968" w:rsidP="006E7968" w:rsidR="006E796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IVETIĆ 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Ivetići</w:t>
      </w:r>
      <w:proofErr w:type="spellEnd"/>
      <w:r>
        <w:rPr>
          <w:sz w:val="23"/>
          <w:szCs w:val="23"/>
        </w:rPr>
        <w:t xml:space="preserve"> 75, OIB: 61089789816</w:t>
      </w:r>
    </w:p>
    <w:p w:rsidRDefault="006E7968" w:rsidP="006E7968" w:rsidR="006E796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Sanjin Ivetić, Tinjan, Ivetići 75.</w:t>
      </w:r>
    </w:p>
    <w:p w:rsidRDefault="006E7968" w:rsidP="006E7968" w:rsidR="006E7968" w:rsidRPr="004040C4">
      <w:pPr>
        <w:jc w:val="both"/>
        <w:rPr>
          <w:sz w:val="23"/>
          <w:szCs w:val="23"/>
          <w:lang w:val="sv-SE"/>
        </w:rPr>
      </w:pPr>
    </w:p>
    <w:p w:rsidRDefault="006E7968" w:rsidP="006E7968" w:rsidR="006E7968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Sanjin Ivetić, Tinjan, Ivetići 75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IVETIĆ 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Ivetići</w:t>
      </w:r>
      <w:proofErr w:type="spellEnd"/>
      <w:r>
        <w:rPr>
          <w:sz w:val="23"/>
          <w:szCs w:val="23"/>
        </w:rPr>
        <w:t xml:space="preserve"> 75, OIB: 61089789816</w:t>
      </w:r>
      <w:r w:rsidRPr="00D10EBB">
        <w:rPr>
          <w:sz w:val="23"/>
          <w:szCs w:val="23"/>
          <w:lang w:val="sv-SE"/>
        </w:rPr>
        <w:t>.</w:t>
      </w:r>
    </w:p>
    <w:p w:rsidRDefault="006E7968" w:rsidP="006E7968" w:rsidR="006E7968">
      <w:pPr>
        <w:jc w:val="both"/>
        <w:rPr>
          <w:sz w:val="23"/>
          <w:szCs w:val="23"/>
        </w:rPr>
      </w:pPr>
    </w:p>
    <w:p w:rsidRDefault="006E7968" w:rsidP="006E7968" w:rsidR="006E7968" w:rsidRPr="00D10EBB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22. siječnja 2016</w:t>
      </w:r>
      <w:r w:rsidRPr="004C4B9E">
        <w:rPr>
          <w:sz w:val="23"/>
          <w:szCs w:val="23"/>
        </w:rPr>
        <w:t>.</w:t>
      </w:r>
    </w:p>
    <w:p w:rsidRDefault="006E7968" w:rsidP="006E7968" w:rsidR="006E796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6E7968" w:rsidP="006E7968" w:rsidR="006E796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6E7968" w:rsidP="006E7968" w:rsidR="006E796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6E7968" w:rsidP="006E7968" w:rsidR="006E7968">
      <w:pPr>
        <w:jc w:val="center"/>
        <w:rPr>
          <w:sz w:val="23"/>
          <w:szCs w:val="23"/>
        </w:rPr>
      </w:pPr>
    </w:p>
    <w:p w:rsidRDefault="006E7968" w:rsidP="006E7968" w:rsidR="006E7968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6E7968" w:rsidP="006E7968" w:rsidR="006E796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6E7968" w:rsidP="006E7968" w:rsidR="006E7968" w:rsidRPr="004C4B9E">
      <w:pPr>
        <w:jc w:val="both"/>
        <w:rPr>
          <w:sz w:val="23"/>
          <w:szCs w:val="23"/>
        </w:rPr>
      </w:pPr>
    </w:p>
    <w:p w:rsidRDefault="006E7968" w:rsidP="006E7968" w:rsidR="006E796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6E7968" w:rsidP="006E7968" w:rsidR="006E796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6E7968" w:rsidP="006E7968" w:rsidR="006E796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IVETIĆ 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Ivetići</w:t>
      </w:r>
      <w:proofErr w:type="spellEnd"/>
      <w:r>
        <w:rPr>
          <w:sz w:val="23"/>
          <w:szCs w:val="23"/>
        </w:rPr>
        <w:t xml:space="preserve"> 75</w:t>
      </w:r>
    </w:p>
    <w:p w:rsidRDefault="006E7968" w:rsidP="006E7968" w:rsidR="006E796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Sanjin Ivetić, Tinjan, Ivetići 75</w:t>
      </w:r>
      <w:r w:rsidRPr="004C4B9E">
        <w:rPr>
          <w:sz w:val="23"/>
          <w:szCs w:val="23"/>
          <w:lang w:val="sv-SE"/>
        </w:rPr>
        <w:tab/>
      </w:r>
    </w:p>
    <w:p w:rsidRDefault="006E7968" w:rsidP="006E7968" w:rsidR="006E796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E419E8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9E8" w:rsidR="00000000">
      <w:r>
        <w:separator/>
      </w:r>
    </w:p>
  </w:endnote>
  <w:endnote w:id="0" w:type="continuationSeparator">
    <w:p w:rsidRDefault="00E419E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9E8" w:rsidR="00000000">
      <w:r>
        <w:separator/>
      </w:r>
    </w:p>
  </w:footnote>
  <w:footnote w:id="0" w:type="continuationSeparator">
    <w:p w:rsidRDefault="00E419E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E796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419E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968"/>
    <w:rsid w:val="00554328"/>
    <w:rsid w:val="006E7968"/>
    <w:rsid w:val="00985388"/>
    <w:rsid w:val="00E4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96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79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796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9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96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9E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9E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9E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9E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96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79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796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9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96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9E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9E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9E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9E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IVETIĆ d.o.o. TINJAN</izvorni_sadrzaj>
    <derivirana_varijabla naziv="DomainObject.Predmet.ProtustrankaFormated_1">  IVETIĆ d.o.o. TINJAN</derivirana_varijabla>
  </DomainObject.Predmet.ProtustrankaFormated>
  <DomainObject.Predmet.ProtustrankaFormatedOIB>
    <izvorni_sadrzaj>  IVETIĆ d.o.o. TINJAN, OIB 61089789816</izvorni_sadrzaj>
    <derivirana_varijabla naziv="DomainObject.Predmet.ProtustrankaFormatedOIB_1">  IVETIĆ d.o.o. TINJAN, OIB 61089789816</derivirana_varijabla>
  </DomainObject.Predmet.ProtustrankaFormatedOIB>
  <DomainObject.Predmet.ProtustrankaFormatedWithAdress>
    <izvorni_sadrzaj> IVETIĆ d.o.o. TINJAN, Ivetići 75, 52444 Tinjan</izvorni_sadrzaj>
    <derivirana_varijabla naziv="DomainObject.Predmet.ProtustrankaFormatedWithAdress_1"> IVETIĆ d.o.o. TINJAN, Ivetići 75, 52444 Tinjan</derivirana_varijabla>
  </DomainObject.Predmet.ProtustrankaFormatedWithAdress>
  <DomainObject.Predmet.ProtustrankaFormatedWithAdressOIB>
    <izvorni_sadrzaj> IVETIĆ d.o.o. TINJAN, OIB 61089789816, Ivetići 75, 52444 Tinjan</izvorni_sadrzaj>
    <derivirana_varijabla naziv="DomainObject.Predmet.ProtustrankaFormatedWithAdressOIB_1"> IVETIĆ d.o.o. TINJAN, OIB 61089789816, Ivetići 75, 52444 Tinjan</derivirana_varijabla>
  </DomainObject.Predmet.ProtustrankaFormatedWithAdressOIB>
  <DomainObject.Predmet.ProtustrankaWithAdress>
    <izvorni_sadrzaj>IVETIĆ d.o.o. TINJAN Ivetići 75, 52444 Tinjan</izvorni_sadrzaj>
    <derivirana_varijabla naziv="DomainObject.Predmet.ProtustrankaWithAdress_1">IVETIĆ d.o.o. TINJAN Ivetići 75, 52444 Tinjan</derivirana_varijabla>
  </DomainObject.Predmet.ProtustrankaWithAdress>
  <DomainObject.Predmet.ProtustrankaWithAdressOIB>
    <izvorni_sadrzaj>IVETIĆ d.o.o. TINJAN, OIB 61089789816, Ivetići 75, 52444 Tinjan</izvorni_sadrzaj>
    <derivirana_varijabla naziv="DomainObject.Predmet.ProtustrankaWithAdressOIB_1">IVETIĆ d.o.o. TINJAN, OIB 61089789816, Ivetići 75, 52444 Tinjan</derivirana_varijabla>
  </DomainObject.Predmet.ProtustrankaWithAdressOIB>
  <DomainObject.Predmet.ProtustrankaNazivFormated>
    <izvorni_sadrzaj>IVETIĆ d.o.o. TINJAN</izvorni_sadrzaj>
    <derivirana_varijabla naziv="DomainObject.Predmet.ProtustrankaNazivFormated_1">IVETIĆ d.o.o. TINJAN</derivirana_varijabla>
  </DomainObject.Predmet.ProtustrankaNazivFormated>
  <DomainObject.Predmet.ProtustrankaNazivFormatedOIB>
    <izvorni_sadrzaj>IVETIĆ d.o.o. TINJAN, OIB 61089789816</izvorni_sadrzaj>
    <derivirana_varijabla naziv="DomainObject.Predmet.ProtustrankaNazivFormatedOIB_1">IVETIĆ d.o.o. TINJAN, OIB 61089789816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19502.52</izvorni_sadrzaj>
    <derivirana_varijabla naziv="DomainObject.Predmet.TrenutnaVrijednost_1">19502.52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IVETIĆ d.o.o. TINJAN</item>
    </izvorni_sadrzaj>
    <derivirana_varijabla naziv="DomainObject.Predmet.ProtuStrankaListFormated_1">
      <item>IVETIĆ d.o.o. TINJAN</item>
    </derivirana_varijabla>
  </DomainObject.Predmet.ProtuStrankaListFormated>
  <DomainObject.Predmet.ProtuStrankaListFormatedOIB>
    <izvorni_sadrzaj>
      <item>IVETIĆ d.o.o. TINJAN, OIB 61089789816</item>
    </izvorni_sadrzaj>
    <derivirana_varijabla naziv="DomainObject.Predmet.ProtuStrankaListFormatedOIB_1">
      <item>IVETIĆ d.o.o. TINJAN, OIB 61089789816</item>
    </derivirana_varijabla>
  </DomainObject.Predmet.ProtuStrankaListFormatedOIB>
  <DomainObject.Predmet.ProtuStrankaListFormatedWithAdress>
    <izvorni_sadrzaj>
      <item>IVETIĆ d.o.o. TINJAN, Ivetići 75, 52444 Tinjan</item>
    </izvorni_sadrzaj>
    <derivirana_varijabla naziv="DomainObject.Predmet.ProtuStrankaListFormatedWithAdress_1">
      <item>IVETIĆ d.o.o. TINJAN, Ivetići 75, 52444 Tinjan</item>
    </derivirana_varijabla>
  </DomainObject.Predmet.ProtuStrankaListFormatedWithAdress>
  <DomainObject.Predmet.ProtuStrankaListFormatedWithAdressOIB>
    <izvorni_sadrzaj>
      <item>IVETIĆ d.o.o. TINJAN, OIB 61089789816, Ivetići 75, 52444 Tinjan</item>
    </izvorni_sadrzaj>
    <derivirana_varijabla naziv="DomainObject.Predmet.ProtuStrankaListFormatedWithAdressOIB_1">
      <item>IVETIĆ d.o.o. TINJAN, OIB 61089789816, Ivetići 75, 52444 Tinjan</item>
    </derivirana_varijabla>
  </DomainObject.Predmet.ProtuStrankaListFormatedWithAdressOIB>
  <DomainObject.Predmet.ProtuStrankaListNazivFormated>
    <izvorni_sadrzaj>
      <item>IVETIĆ d.o.o. TINJAN</item>
    </izvorni_sadrzaj>
    <derivirana_varijabla naziv="DomainObject.Predmet.ProtuStrankaListNazivFormated_1">
      <item>IVETIĆ d.o.o. TINJAN</item>
    </derivirana_varijabla>
  </DomainObject.Predmet.ProtuStrankaListNazivFormated>
  <DomainObject.Predmet.ProtuStrankaListNazivFormatedOIB>
    <izvorni_sadrzaj>
      <item>IVETIĆ d.o.o. TINJAN, OIB 61089789816</item>
    </izvorni_sadrzaj>
    <derivirana_varijabla naziv="DomainObject.Predmet.ProtuStrankaListNazivFormatedOIB_1">
      <item>IVETIĆ d.o.o. TINJAN, OIB 61089789816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IVETIĆ d.o.o. TINJAN</izvorni_sadrzaj>
    <derivirana_varijabla naziv="DomainObject.Predmet.ProtustrankaIDrugi_1">IVETIĆ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IVETIĆ d.o.o. TINJAN, OIB 61089789816, Ivetići 75, 52444 Tinjan</izvorni_sadrzaj>
    <derivirana_varijabla naziv="DomainObject.Predmet.ProtustrankaIDrugiAdressOIB_1">IVETIĆ d.o.o. TINJAN, OIB 61089789816, Ivetići 75,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IVETIĆ d.o.o. TINJAN</item>
    </izvorni_sadrzaj>
    <derivirana_varijabla naziv="DomainObject.Predmet.SudioniciListNaziv_1">
      <item>FINANCIJSKA AGENCIJA, RC RIJEKA, PODRUŽNICA PULA, PULA</item>
      <item>IVETIĆ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IVETIĆ d.o.o. TINJAN, OIB 61089789816, Ivetići 75,52444 Tinjan</item>
    </izvorni_sadrzaj>
    <derivirana_varijabla naziv="DomainObject.Predmet.SudioniciListAdressOIB_1">
      <item>FINANCIJSKA AGENCIJA, RC RIJEKA, PODRUŽNICA PULA, PULA, OIB 85821130368, Giardini 5,52100 Pula</item>
      <item>IVETIĆ d.o.o. TINJAN, OIB 61089789816, Ivetići 75,52444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61089789816</item>
    </izvorni_sadrzaj>
    <derivirana_varijabla naziv="DomainObject.Predmet.SudioniciListNazivOIB_1">
      <item>, OIB 85821130368</item>
      <item>, OIB 61089789816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1402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2016-01-22T06:00:00Z</dcterms:created>
  <dc:creator>Jasmina Matika</dc:creator>
  <cp:lastModifiedBy>Jasmina Matika</cp:lastModifiedBy>
  <dcterms:modified xmlns:xsi="http://www.w3.org/2001/XMLSchema-instance" xsi:type="dcterms:W3CDTF">2016-01-22T06:05:00Z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