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fb470" w14:paraId="b3fb470" w:rsidRDefault="00027ADB" w:rsidP="00027ADB" w:rsidR="00027ADB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>TRGOVAČKI SUD U OSIJEKU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 xml:space="preserve">STALNA SLUŽBA U SLAVONSKOM BRODU 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>Trg pobjede 13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>SLAVONSKI BROD</w:t>
      </w:r>
    </w:p>
    <w:p w:rsidRDefault="00027ADB" w:rsidP="00027ADB" w:rsidR="00027ADB">
      <w:pPr>
        <w:jc w:val="both"/>
        <w:rPr>
          <w:b/>
        </w:rPr>
      </w:pPr>
    </w:p>
    <w:p w:rsidRDefault="00027ADB" w:rsidP="00027ADB" w:rsidR="00027ADB">
      <w:pPr>
        <w:jc w:val="center"/>
        <w:rPr>
          <w:b/>
        </w:rPr>
      </w:pPr>
      <w:r>
        <w:rPr>
          <w:b/>
        </w:rPr>
        <w:t>Z A K L J U Č A K</w:t>
      </w:r>
    </w:p>
    <w:p w:rsidRDefault="00027ADB" w:rsidP="00027ADB" w:rsidR="00027ADB">
      <w:pPr>
        <w:jc w:val="both"/>
      </w:pPr>
    </w:p>
    <w:p w:rsidRDefault="00027ADB" w:rsidP="00027ADB" w:rsidR="00027ADB">
      <w:pPr>
        <w:jc w:val="both"/>
      </w:pPr>
      <w:r>
        <w:t xml:space="preserve">                           </w:t>
      </w:r>
      <w:r>
        <w:rPr>
          <w:b/>
        </w:rPr>
        <w:t>TRGOVAČKI SUD U OSIJEKU, STALNA SLUŽBA U SLAVONSKOM BRODU</w:t>
      </w:r>
      <w:r>
        <w:t xml:space="preserve">, po stečajnoj sutkinji Mirni Vujčić, u stečajnom postupku nad stečajnim dužnikom </w:t>
      </w:r>
      <w:r w:rsidR="008147B9" w:rsidRPr="008147B9">
        <w:t>GRUPA FERDINAND društvo s ograničenom odgovornošću za promidžbu i trgovinu u stečaju, skraćena tvrtka: GRUPA FERDINAND d.o.o. u stečaju, Pakrac, Radničko naselje 6, OIB: 45488760710</w:t>
      </w:r>
      <w:r>
        <w:t xml:space="preserve">, dana </w:t>
      </w:r>
      <w:r w:rsidR="00B96F49">
        <w:t>04. listopada</w:t>
      </w:r>
      <w:r w:rsidR="00490F6D">
        <w:t xml:space="preserve"> 2018</w:t>
      </w:r>
      <w:r>
        <w:t>. godine</w:t>
      </w:r>
    </w:p>
    <w:p w:rsidRDefault="00027ADB" w:rsidP="00027ADB" w:rsidR="00027ADB">
      <w:pPr>
        <w:jc w:val="both"/>
      </w:pPr>
    </w:p>
    <w:p w:rsidRDefault="00027ADB" w:rsidP="00027ADB" w:rsidR="00027ADB">
      <w:pPr>
        <w:jc w:val="center"/>
      </w:pPr>
      <w:r>
        <w:t>z a k l j u č i o    j e</w:t>
      </w:r>
    </w:p>
    <w:p w:rsidRDefault="00027ADB" w:rsidP="00027ADB" w:rsidR="00027ADB">
      <w:pPr>
        <w:jc w:val="both"/>
      </w:pPr>
    </w:p>
    <w:p w:rsidRDefault="00027ADB" w:rsidP="00027ADB" w:rsidR="00027ADB">
      <w:pPr>
        <w:ind w:firstLine="1440"/>
        <w:jc w:val="both"/>
      </w:pPr>
      <w:r>
        <w:t xml:space="preserve">Kupcu </w:t>
      </w:r>
      <w:r w:rsidR="00DE6A0B" w:rsidRPr="00DE6A0B">
        <w:t>GRAD</w:t>
      </w:r>
      <w:r w:rsidR="00E84A5A">
        <w:t>U</w:t>
      </w:r>
      <w:r w:rsidR="00DE6A0B" w:rsidRPr="00DE6A0B">
        <w:t xml:space="preserve"> PAKRAC, Trg bana Josipa Jelačića 18, Pakrac, OIB 79689915301</w:t>
      </w:r>
      <w:r w:rsidR="00DE6A0B">
        <w:t xml:space="preserve"> </w:t>
      </w:r>
      <w:r>
        <w:t>predaju  se nekretnine i to:</w:t>
      </w:r>
    </w:p>
    <w:p w:rsidRDefault="00027ADB" w:rsidP="00027ADB" w:rsidR="00027ADB">
      <w:pPr>
        <w:ind w:firstLine="1440"/>
        <w:jc w:val="both"/>
      </w:pPr>
    </w:p>
    <w:p w:rsidRDefault="00027ADB" w:rsidP="00B96F49" w:rsidR="00B96F49">
      <w:pPr>
        <w:ind w:firstLine="708"/>
        <w:jc w:val="both"/>
      </w:pPr>
      <w:r>
        <w:t xml:space="preserve"> </w:t>
      </w:r>
      <w:r>
        <w:tab/>
      </w:r>
      <w:r w:rsidR="00B96F49" w:rsidRPr="000E40B4">
        <w:t xml:space="preserve">nekretnine upisane u  </w:t>
      </w:r>
      <w:proofErr w:type="spellStart"/>
      <w:r w:rsidR="00B96F49" w:rsidRPr="000E40B4">
        <w:t>zk.ul</w:t>
      </w:r>
      <w:proofErr w:type="spellEnd"/>
      <w:r w:rsidR="00B96F49" w:rsidRPr="000E40B4">
        <w:t>. 708 k.o. 321982 Pakrac i to:</w:t>
      </w:r>
    </w:p>
    <w:p w:rsidRDefault="00B96F49" w:rsidP="00B96F49" w:rsidR="00B96F49" w:rsidRPr="000E40B4">
      <w:pPr>
        <w:ind w:firstLine="708"/>
        <w:jc w:val="both"/>
      </w:pPr>
    </w:p>
    <w:p w:rsidRDefault="00B96F49" w:rsidP="00B96F49" w:rsidR="00B96F49" w:rsidRPr="000E40B4">
      <w:pPr>
        <w:ind w:firstLine="708"/>
        <w:jc w:val="both"/>
      </w:pPr>
      <w:r>
        <w:tab/>
      </w:r>
      <w:r w:rsidRPr="000E40B4">
        <w:t>- kč.br. 2260/2 – livada sa 2090 m2,</w:t>
      </w:r>
    </w:p>
    <w:p w:rsidRDefault="00B96F49" w:rsidP="00B96F49" w:rsidR="00B96F49" w:rsidRPr="000E40B4">
      <w:pPr>
        <w:ind w:firstLine="708"/>
        <w:jc w:val="both"/>
      </w:pPr>
      <w:r>
        <w:tab/>
      </w:r>
      <w:r w:rsidRPr="000E40B4">
        <w:t xml:space="preserve">- kč.br. </w:t>
      </w:r>
      <w:r w:rsidRPr="000E40B4">
        <w:rPr>
          <w:bCs/>
        </w:rPr>
        <w:t>2262/1</w:t>
      </w:r>
      <w:r w:rsidRPr="000E40B4">
        <w:t>– livada sa 154 m2,</w:t>
      </w:r>
    </w:p>
    <w:p w:rsidRDefault="00B96F49" w:rsidP="00B96F49" w:rsidR="00B96F49" w:rsidRPr="000E40B4">
      <w:pPr>
        <w:ind w:firstLine="708"/>
        <w:jc w:val="both"/>
      </w:pPr>
      <w:r>
        <w:tab/>
      </w:r>
      <w:r w:rsidRPr="000E40B4">
        <w:t xml:space="preserve">- kč.br. </w:t>
      </w:r>
      <w:r w:rsidRPr="000E40B4">
        <w:rPr>
          <w:bCs/>
        </w:rPr>
        <w:t>2263</w:t>
      </w:r>
      <w:r w:rsidRPr="000E40B4">
        <w:t xml:space="preserve">– </w:t>
      </w:r>
      <w:proofErr w:type="spellStart"/>
      <w:r w:rsidRPr="000E40B4">
        <w:t>pješćenjak</w:t>
      </w:r>
      <w:proofErr w:type="spellEnd"/>
      <w:r w:rsidRPr="000E40B4">
        <w:t xml:space="preserve"> i pašnjak sa 910 </w:t>
      </w:r>
      <w:proofErr w:type="spellStart"/>
      <w:r w:rsidRPr="000E40B4">
        <w:t>čhv</w:t>
      </w:r>
      <w:proofErr w:type="spellEnd"/>
      <w:r w:rsidRPr="000E40B4">
        <w:t>,</w:t>
      </w:r>
    </w:p>
    <w:p w:rsidRDefault="00B96F49" w:rsidP="00B96F49" w:rsidR="00B96F49" w:rsidRPr="000E40B4">
      <w:pPr>
        <w:ind w:firstLine="708"/>
        <w:jc w:val="both"/>
      </w:pPr>
      <w:r>
        <w:tab/>
      </w:r>
      <w:r w:rsidRPr="000E40B4">
        <w:t xml:space="preserve">- kč.br. 2264 –pašnjak sa 137 </w:t>
      </w:r>
      <w:proofErr w:type="spellStart"/>
      <w:r w:rsidRPr="000E40B4">
        <w:t>čhv</w:t>
      </w:r>
      <w:proofErr w:type="spellEnd"/>
      <w:r w:rsidRPr="000E40B4">
        <w:t>,</w:t>
      </w:r>
    </w:p>
    <w:p w:rsidRDefault="00B96F49" w:rsidP="00B96F49" w:rsidR="00B96F49" w:rsidRPr="000E40B4">
      <w:pPr>
        <w:ind w:firstLine="708"/>
        <w:jc w:val="both"/>
      </w:pPr>
      <w:r>
        <w:tab/>
      </w:r>
      <w:r w:rsidRPr="000E40B4">
        <w:t xml:space="preserve">- kč.br. 2265 – pašnjak sa 508 </w:t>
      </w:r>
      <w:proofErr w:type="spellStart"/>
      <w:r w:rsidRPr="000E40B4">
        <w:t>čhv</w:t>
      </w:r>
      <w:proofErr w:type="spellEnd"/>
      <w:r w:rsidRPr="000E40B4">
        <w:t>,</w:t>
      </w:r>
    </w:p>
    <w:p w:rsidRDefault="00B96F49" w:rsidP="00B96F49" w:rsidR="00B96F49" w:rsidRPr="000E40B4">
      <w:pPr>
        <w:ind w:firstLine="708"/>
        <w:jc w:val="both"/>
      </w:pPr>
      <w:r>
        <w:tab/>
      </w:r>
      <w:r w:rsidRPr="000E40B4">
        <w:t xml:space="preserve">- kč.br. 2266 – pašnjak sa 607 </w:t>
      </w:r>
      <w:proofErr w:type="spellStart"/>
      <w:r w:rsidRPr="000E40B4">
        <w:t>čhv</w:t>
      </w:r>
      <w:proofErr w:type="spellEnd"/>
      <w:r w:rsidRPr="000E40B4">
        <w:t>,</w:t>
      </w:r>
    </w:p>
    <w:p w:rsidRDefault="00B96F49" w:rsidP="00B96F49" w:rsidR="00B96F49" w:rsidRPr="000E40B4">
      <w:pPr>
        <w:ind w:firstLine="708"/>
        <w:jc w:val="both"/>
      </w:pPr>
      <w:r>
        <w:tab/>
      </w:r>
      <w:r w:rsidRPr="000E40B4">
        <w:t xml:space="preserve">- kč.br. 2267/1 – livada sa 253 </w:t>
      </w:r>
      <w:proofErr w:type="spellStart"/>
      <w:r w:rsidRPr="000E40B4">
        <w:t>čhv</w:t>
      </w:r>
      <w:proofErr w:type="spellEnd"/>
      <w:r w:rsidRPr="000E40B4">
        <w:t>,</w:t>
      </w:r>
    </w:p>
    <w:p w:rsidRDefault="00B96F49" w:rsidP="00B96F49" w:rsidR="00B96F49" w:rsidRPr="000E40B4">
      <w:pPr>
        <w:ind w:firstLine="708"/>
        <w:jc w:val="both"/>
      </w:pPr>
      <w:r>
        <w:tab/>
      </w:r>
      <w:r w:rsidRPr="000E40B4">
        <w:t xml:space="preserve">- kč.br. 2267/2 – livada sa 253 </w:t>
      </w:r>
      <w:proofErr w:type="spellStart"/>
      <w:r w:rsidRPr="000E40B4">
        <w:t>čhv</w:t>
      </w:r>
      <w:proofErr w:type="spellEnd"/>
      <w:r w:rsidRPr="000E40B4">
        <w:t>,</w:t>
      </w:r>
    </w:p>
    <w:p w:rsidRDefault="00B96F49" w:rsidP="00B96F49" w:rsidR="00B96F49" w:rsidRPr="000E40B4">
      <w:pPr>
        <w:ind w:firstLine="708"/>
        <w:jc w:val="both"/>
      </w:pPr>
      <w:r>
        <w:tab/>
      </w:r>
      <w:r w:rsidRPr="000E40B4">
        <w:t xml:space="preserve">- kč.br. 2268 – livada sa 664 </w:t>
      </w:r>
      <w:proofErr w:type="spellStart"/>
      <w:r w:rsidRPr="000E40B4">
        <w:t>čhv</w:t>
      </w:r>
      <w:proofErr w:type="spellEnd"/>
      <w:r w:rsidRPr="000E40B4">
        <w:t>,</w:t>
      </w:r>
    </w:p>
    <w:p w:rsidRDefault="00B96F49" w:rsidP="00B96F49" w:rsidR="00B96F49" w:rsidRPr="000E40B4">
      <w:pPr>
        <w:ind w:firstLine="708"/>
        <w:jc w:val="both"/>
      </w:pPr>
      <w:r>
        <w:tab/>
      </w:r>
      <w:r w:rsidRPr="000E40B4">
        <w:t xml:space="preserve">- kč.br. 2269 – livada sa 959 </w:t>
      </w:r>
      <w:proofErr w:type="spellStart"/>
      <w:r w:rsidRPr="000E40B4">
        <w:t>čhv</w:t>
      </w:r>
      <w:proofErr w:type="spellEnd"/>
      <w:r w:rsidRPr="000E40B4">
        <w:t>,</w:t>
      </w:r>
    </w:p>
    <w:p w:rsidRDefault="00B96F49" w:rsidP="00B96F49" w:rsidR="00B96F49" w:rsidRPr="000E40B4">
      <w:pPr>
        <w:ind w:firstLine="708"/>
        <w:jc w:val="both"/>
      </w:pPr>
      <w:r>
        <w:tab/>
      </w:r>
      <w:r w:rsidRPr="000E40B4">
        <w:t>- kč.br. 2270/1 – livada sa 2174 m2,</w:t>
      </w:r>
    </w:p>
    <w:p w:rsidRDefault="00B96F49" w:rsidP="00B96F49" w:rsidR="00B96F49" w:rsidRPr="000E40B4">
      <w:pPr>
        <w:ind w:firstLine="708"/>
        <w:jc w:val="both"/>
      </w:pPr>
      <w:r>
        <w:tab/>
      </w:r>
      <w:r w:rsidRPr="000E40B4">
        <w:t>- kč.br. 2271/1 – livada sa 2100 m2,</w:t>
      </w:r>
    </w:p>
    <w:p w:rsidRDefault="00B96F49" w:rsidP="00B96F49" w:rsidR="00B96F49" w:rsidRPr="000E40B4">
      <w:pPr>
        <w:ind w:firstLine="708"/>
        <w:jc w:val="both"/>
      </w:pPr>
      <w:r>
        <w:tab/>
      </w:r>
      <w:r w:rsidRPr="000E40B4">
        <w:t>- kč.br. 2271/2 – neplodno sa 1810 m2,</w:t>
      </w:r>
    </w:p>
    <w:p w:rsidRDefault="00B96F49" w:rsidP="00B96F49" w:rsidR="00B96F49" w:rsidRPr="000E40B4">
      <w:pPr>
        <w:ind w:firstLine="708"/>
        <w:jc w:val="both"/>
      </w:pPr>
      <w:r>
        <w:tab/>
      </w:r>
      <w:r w:rsidRPr="000E40B4">
        <w:t>- kč.br. 2271/3 – neplodno sa 1235 m2,</w:t>
      </w:r>
    </w:p>
    <w:p w:rsidRDefault="00B96F49" w:rsidP="00B96F49" w:rsidR="00B96F49" w:rsidRPr="000E40B4">
      <w:pPr>
        <w:ind w:firstLine="708"/>
        <w:jc w:val="both"/>
      </w:pPr>
      <w:r>
        <w:tab/>
      </w:r>
      <w:r w:rsidRPr="000E40B4">
        <w:t>- kč.br. 2272/2 – livada sa 628 m2,</w:t>
      </w:r>
    </w:p>
    <w:p w:rsidRDefault="00B96F49" w:rsidP="00B96F49" w:rsidR="00B96F49" w:rsidRPr="000E40B4">
      <w:pPr>
        <w:ind w:firstLine="708"/>
        <w:jc w:val="both"/>
      </w:pPr>
      <w:r>
        <w:tab/>
      </w:r>
      <w:r w:rsidRPr="000E40B4">
        <w:t xml:space="preserve">- kč.br. 2304/1 – dvorište, zgrada pilane, kotlovnica, strojarnica, porta, zgrada              </w:t>
      </w:r>
    </w:p>
    <w:p w:rsidRDefault="00B96F49" w:rsidP="00B96F49" w:rsidR="00B96F49" w:rsidRPr="000E40B4">
      <w:pPr>
        <w:ind w:firstLine="708"/>
        <w:jc w:val="both"/>
      </w:pPr>
      <w:r w:rsidRPr="000E40B4">
        <w:t xml:space="preserve"> </w:t>
      </w:r>
      <w:r>
        <w:tab/>
      </w:r>
      <w:r w:rsidRPr="000E40B4">
        <w:t xml:space="preserve"> društvene prehrane i zajedničkih službi sa 69210 m2,</w:t>
      </w:r>
    </w:p>
    <w:p w:rsidRDefault="00B96F49" w:rsidP="00B96F49" w:rsidR="00B96F49" w:rsidRPr="000E40B4">
      <w:pPr>
        <w:ind w:firstLine="708"/>
        <w:jc w:val="both"/>
      </w:pPr>
      <w:r>
        <w:tab/>
      </w:r>
      <w:r w:rsidRPr="000E40B4">
        <w:t xml:space="preserve">- kč.br. 2367/2 – oranica tabor sa 364 </w:t>
      </w:r>
      <w:proofErr w:type="spellStart"/>
      <w:r w:rsidRPr="000E40B4">
        <w:t>čhv</w:t>
      </w:r>
      <w:proofErr w:type="spellEnd"/>
      <w:r w:rsidRPr="000E40B4">
        <w:t>,</w:t>
      </w:r>
    </w:p>
    <w:p w:rsidRDefault="00B96F49" w:rsidP="00B96F49" w:rsidR="00B96F49" w:rsidRPr="000E40B4">
      <w:pPr>
        <w:ind w:firstLine="708"/>
        <w:jc w:val="both"/>
      </w:pPr>
      <w:r>
        <w:tab/>
      </w:r>
      <w:r w:rsidRPr="000E40B4">
        <w:t xml:space="preserve">odnosno ukupno 4655 </w:t>
      </w:r>
      <w:proofErr w:type="spellStart"/>
      <w:r w:rsidRPr="000E40B4">
        <w:t>čhv</w:t>
      </w:r>
      <w:proofErr w:type="spellEnd"/>
      <w:r w:rsidRPr="000E40B4">
        <w:t xml:space="preserve"> i 79401 m2;</w:t>
      </w:r>
    </w:p>
    <w:p w:rsidRDefault="00027ADB" w:rsidP="00B96F49" w:rsidR="00027ADB">
      <w:pPr>
        <w:jc w:val="both"/>
      </w:pPr>
    </w:p>
    <w:p w:rsidRDefault="00027ADB" w:rsidP="00027ADB" w:rsidR="00027ADB">
      <w:pPr>
        <w:jc w:val="center"/>
      </w:pPr>
      <w:r>
        <w:t>Obrazloženje</w:t>
      </w:r>
    </w:p>
    <w:p w:rsidRDefault="00027ADB" w:rsidP="00027ADB" w:rsidR="00027ADB"/>
    <w:p w:rsidRDefault="00027ADB" w:rsidP="00027ADB" w:rsidR="00027ADB">
      <w:pPr>
        <w:ind w:firstLine="1440"/>
        <w:jc w:val="both"/>
      </w:pPr>
      <w:r>
        <w:t>Rješenje o dosudi ovoga suda poslovni broj 7/St-</w:t>
      </w:r>
      <w:r w:rsidR="007C41A9">
        <w:t>743/2016-125</w:t>
      </w:r>
      <w:r w:rsidR="009C1C7E">
        <w:t xml:space="preserve"> </w:t>
      </w:r>
      <w:r>
        <w:t xml:space="preserve">od </w:t>
      </w:r>
      <w:r w:rsidR="007C41A9">
        <w:t>23. kolovoza</w:t>
      </w:r>
      <w:r w:rsidR="00490F6D">
        <w:t xml:space="preserve"> 2018</w:t>
      </w:r>
      <w:r>
        <w:t xml:space="preserve">. godine pravomoćno je dana </w:t>
      </w:r>
      <w:r w:rsidR="00E84A5A" w:rsidRPr="00E84A5A">
        <w:t>11. rujna</w:t>
      </w:r>
      <w:r w:rsidR="007200AE" w:rsidRPr="007200AE">
        <w:t xml:space="preserve"> 2018</w:t>
      </w:r>
      <w:r>
        <w:t xml:space="preserve">. godine, a kupac </w:t>
      </w:r>
      <w:r w:rsidR="009C1C7E" w:rsidRPr="009C1C7E">
        <w:t>GRAD PAKRAC, Trg bana Josipa Jelačića 18, Pakrac, OIB 79689915301</w:t>
      </w:r>
      <w:r>
        <w:t xml:space="preserve">, uplatio je u roku </w:t>
      </w:r>
      <w:proofErr w:type="spellStart"/>
      <w:r>
        <w:lastRenderedPageBreak/>
        <w:t>kupovninu</w:t>
      </w:r>
      <w:proofErr w:type="spellEnd"/>
      <w:r>
        <w:t xml:space="preserve"> u iznosu od </w:t>
      </w:r>
      <w:r w:rsidR="007C41A9">
        <w:t>998.321,80</w:t>
      </w:r>
      <w:r>
        <w:t xml:space="preserve"> Kn, pa je na temelju odredbe čl. 247. st. 1</w:t>
      </w:r>
      <w:r w:rsidR="00F05D40">
        <w:t xml:space="preserve">. </w:t>
      </w:r>
      <w:r>
        <w:t>Stečajnog zakona ( NN 71/15</w:t>
      </w:r>
      <w:r w:rsidR="00900BA5">
        <w:t>, 104/17</w:t>
      </w:r>
      <w:r>
        <w:t xml:space="preserve"> ) i uz  primjenu odredbe čl. 108. st. 4 Ovrš</w:t>
      </w:r>
      <w:r w:rsidR="009D5553">
        <w:t>nog zakona (NN 112/12, 25/13,</w:t>
      </w:r>
      <w:r>
        <w:t xml:space="preserve"> 93/14</w:t>
      </w:r>
      <w:r w:rsidR="009D5553">
        <w:t xml:space="preserve"> i 73/17</w:t>
      </w:r>
      <w:r>
        <w:t>) odlučeno kao u izreci zaključka.</w:t>
      </w:r>
    </w:p>
    <w:p w:rsidRDefault="00813BD2" w:rsidP="00027ADB" w:rsidR="00813BD2">
      <w:pPr>
        <w:ind w:firstLine="1440"/>
        <w:jc w:val="both"/>
      </w:pPr>
    </w:p>
    <w:p w:rsidRDefault="00027ADB" w:rsidP="00027ADB" w:rsidR="00027ADB" w:rsidRPr="004B1784">
      <w:pPr>
        <w:jc w:val="center"/>
        <w:rPr>
          <w:b/>
        </w:rPr>
      </w:pPr>
      <w:r>
        <w:t xml:space="preserve">U Slavonskom Brodu, </w:t>
      </w:r>
      <w:r w:rsidR="007C41A9">
        <w:t>04. listopada</w:t>
      </w:r>
      <w:r w:rsidR="00490F6D" w:rsidRPr="004B1784">
        <w:t xml:space="preserve"> 2018</w:t>
      </w:r>
      <w:r w:rsidRPr="004B1784">
        <w:t>. godine</w:t>
      </w:r>
    </w:p>
    <w:p w:rsidRDefault="00704A5A" w:rsidP="00027ADB" w:rsidR="00704A5A" w:rsidRPr="004B1784">
      <w:pPr>
        <w:jc w:val="center"/>
        <w:rPr>
          <w:b/>
        </w:rPr>
      </w:pPr>
    </w:p>
    <w:p w:rsidRDefault="00027ADB" w:rsidP="007C41A9" w:rsidR="00445837" w:rsidRPr="00445837">
      <w:pPr>
        <w:rPr>
          <w:lang w:eastAsia="en-US"/>
        </w:rPr>
      </w:pPr>
      <w:r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  <w:t xml:space="preserve">         </w:t>
      </w:r>
      <w:r>
        <w:rPr>
          <w:lang w:eastAsia="en-US"/>
        </w:rPr>
        <w:t xml:space="preserve"> Stečajna sutkinja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</w:t>
      </w:r>
      <w:r w:rsidR="00704A5A">
        <w:rPr>
          <w:lang w:eastAsia="en-US"/>
        </w:rPr>
        <w:t xml:space="preserve">       </w:t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  <w:t xml:space="preserve">          </w:t>
      </w:r>
      <w:r w:rsidR="007C41A9">
        <w:rPr>
          <w:lang w:eastAsia="en-US"/>
        </w:rPr>
        <w:t xml:space="preserve">   </w:t>
      </w:r>
      <w:r w:rsidR="00704A5A">
        <w:rPr>
          <w:lang w:eastAsia="en-US"/>
        </w:rPr>
        <w:t>Mirna Vujčić</w:t>
      </w:r>
    </w:p>
    <w:p w:rsidRDefault="00704A5A" w:rsidP="004B1784" w:rsidR="00704A5A">
      <w:pPr>
        <w:rPr>
          <w:lang w:eastAsia="en-US"/>
        </w:rPr>
      </w:pPr>
    </w:p>
    <w:p w:rsidRDefault="004B1784" w:rsidP="004B1784" w:rsidR="004B1784" w:rsidRPr="00704A5A">
      <w:pPr>
        <w:rPr>
          <w:lang w:eastAsia="en-US"/>
        </w:rPr>
      </w:pPr>
    </w:p>
    <w:p w:rsidRDefault="00027ADB" w:rsidP="00027ADB" w:rsidR="00027ADB">
      <w:pPr>
        <w:jc w:val="both"/>
      </w:pPr>
      <w:r>
        <w:rPr>
          <w:b/>
        </w:rPr>
        <w:t>Pouka o pravnom lijeku</w:t>
      </w:r>
      <w:r>
        <w:t>:</w:t>
      </w:r>
    </w:p>
    <w:p w:rsidRDefault="00027ADB" w:rsidP="00027ADB" w:rsidR="00027ADB">
      <w:pPr>
        <w:jc w:val="both"/>
      </w:pPr>
      <w:r>
        <w:t>Protiv ovog zaključka žalba nije dopuštena.</w:t>
      </w:r>
    </w:p>
    <w:p w:rsidRDefault="00027ADB" w:rsidP="00027ADB" w:rsidR="00027ADB">
      <w:pPr>
        <w:jc w:val="both"/>
      </w:pPr>
    </w:p>
    <w:p w:rsidRDefault="00027ADB" w:rsidP="00027ADB" w:rsidR="00027ADB">
      <w:pPr>
        <w:jc w:val="both"/>
      </w:pPr>
      <w:r>
        <w:t>DNA:</w:t>
      </w:r>
    </w:p>
    <w:p w:rsidRDefault="00027ADB" w:rsidP="00027ADB" w:rsidR="00027ADB">
      <w:pPr>
        <w:jc w:val="both"/>
      </w:pPr>
      <w:r>
        <w:t xml:space="preserve">1. Objaviti na mrežnoj stranici e-Oglasna ploča sudova </w:t>
      </w:r>
    </w:p>
    <w:p w:rsidRDefault="00027ADB" w:rsidP="00027ADB" w:rsidR="00027ADB">
      <w:pPr>
        <w:jc w:val="both"/>
      </w:pPr>
      <w:r>
        <w:t>2. Dostaviti radi obavijesti:</w:t>
      </w:r>
    </w:p>
    <w:p w:rsidRDefault="00027ADB" w:rsidP="00027ADB" w:rsidR="00027ADB">
      <w:pPr>
        <w:jc w:val="both"/>
      </w:pPr>
      <w:r>
        <w:t xml:space="preserve">-  kupcu  izravno </w:t>
      </w:r>
    </w:p>
    <w:p w:rsidRDefault="00027ADB" w:rsidP="00FC07DD" w:rsidR="00DB052E">
      <w:pPr>
        <w:jc w:val="both"/>
      </w:pPr>
      <w:r>
        <w:t>- stečajnom upravitelju</w:t>
      </w:r>
    </w:p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58DF" w:rsidP="007200AE" w:rsidR="006E58DF">
      <w:r>
        <w:separator/>
      </w:r>
    </w:p>
  </w:endnote>
  <w:endnote w:id="0" w:type="continuationSeparator">
    <w:p w:rsidRDefault="006E58DF" w:rsidP="007200AE" w:rsidR="006E58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58DF" w:rsidP="007200AE" w:rsidR="006E58DF">
      <w:r>
        <w:separator/>
      </w:r>
    </w:p>
  </w:footnote>
  <w:footnote w:id="0" w:type="continuationSeparator">
    <w:p w:rsidRDefault="006E58DF" w:rsidP="007200AE" w:rsidR="006E58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00AE" w:rsidP="007200AE" w:rsidR="007200AE">
    <w:pPr>
      <w:pStyle w:val="Zaglavlje"/>
      <w:jc w:val="right"/>
    </w:pPr>
    <w:r>
      <w:rPr>
        <w:b/>
      </w:rPr>
      <w:t>Broj:7/ St-</w:t>
    </w:r>
    <w:r w:rsidR="008147B9">
      <w:rPr>
        <w:b/>
      </w:rPr>
      <w:t>743</w:t>
    </w:r>
    <w:r>
      <w:rPr>
        <w:b/>
      </w:rPr>
      <w:t>/201</w:t>
    </w:r>
    <w:r w:rsidR="008147B9">
      <w:rPr>
        <w:b/>
      </w:rPr>
      <w:t>6-</w:t>
    </w:r>
    <w:r w:rsidR="00E84A5A">
      <w:rPr>
        <w:b/>
      </w:rPr>
      <w:t>147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5FF1"/>
    <w:rsid w:val="00027ADB"/>
    <w:rsid w:val="000F5BA0"/>
    <w:rsid w:val="003C7452"/>
    <w:rsid w:val="00445837"/>
    <w:rsid w:val="00490F6D"/>
    <w:rsid w:val="004B1784"/>
    <w:rsid w:val="00540D21"/>
    <w:rsid w:val="00620A0B"/>
    <w:rsid w:val="006E58DF"/>
    <w:rsid w:val="006F66EB"/>
    <w:rsid w:val="00704A5A"/>
    <w:rsid w:val="007200AE"/>
    <w:rsid w:val="007B5FF1"/>
    <w:rsid w:val="007C41A9"/>
    <w:rsid w:val="00813BD2"/>
    <w:rsid w:val="008147B9"/>
    <w:rsid w:val="00855492"/>
    <w:rsid w:val="00900BA5"/>
    <w:rsid w:val="009C1C7E"/>
    <w:rsid w:val="009D5553"/>
    <w:rsid w:val="00A16F66"/>
    <w:rsid w:val="00B96F49"/>
    <w:rsid w:val="00BB48A2"/>
    <w:rsid w:val="00C463EA"/>
    <w:rsid w:val="00D62E14"/>
    <w:rsid w:val="00DB052E"/>
    <w:rsid w:val="00DE6A0B"/>
    <w:rsid w:val="00E62345"/>
    <w:rsid w:val="00E84A5A"/>
    <w:rsid w:val="00F0189B"/>
    <w:rsid w:val="00F05D40"/>
    <w:rsid w:val="00F53694"/>
    <w:rsid w:val="00FC07DD"/>
    <w:rsid w:val="00FF0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7AD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27A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7AD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200A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200A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36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369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369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369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369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7AD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27A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7AD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200A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200A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36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369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69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69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69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1550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- kod Dubi ,II,III, IV dio spis u</izvorni_sadrzaj>
    <derivirana_varijabla naziv="DomainObject.Predmet.PrimjedbaSuca_1">I, - kod Dubi ,II,III, IV dio spis u</derivirana_varijabla>
  </DomainObject.Predmet.PrimjedbaSuca>
  <DomainObject.Predmet.ProtustrankaFormated>
    <izvorni_sadrzaj>  GRUPA FERDINAND društvo s ograničenom odgovornošću za promidžbu i trgovinu</izvorni_sadrzaj>
    <derivirana_varijabla naziv="DomainObject.Predmet.ProtustrankaFormated_1">  GRUPA FERDINAND društvo s ograničenom odgovornošću za promidžbu i trgovinu</derivirana_varijabla>
  </DomainObject.Predmet.ProtustrankaFormated>
  <DomainObject.Predmet.ProtustrankaFormatedOIB>
    <izvorni_sadrzaj>  GRUPA FERDINAND društvo s ograničenom odgovornošću za promidžbu i trgovinu, OIB 45488760710</izvorni_sadrzaj>
    <derivirana_varijabla naziv="DomainObject.Predmet.ProtustrankaFormatedOIB_1">  GRUPA FERDINAND društvo s ograničenom odgovornošću za promidžbu i trgovinu, OIB 45488760710</derivirana_varijabla>
  </DomainObject.Predmet.ProtustrankaFormatedOIB>
  <DomainObject.Predmet.ProtustrankaFormatedWithAdress>
    <izvorni_sadrzaj> GRUPA FERDINAND društvo s ograničenom odgovornošću za promidžbu i trgovinu, Radničko naselje 6, 34550 Pakrac</izvorni_sadrzaj>
    <derivirana_varijabla naziv="DomainObject.Predmet.ProtustrankaFormatedWithAdress_1"> GRUPA FERDINAND društvo s ograničenom odgovornošću za promidžbu i trgovinu, Radničko naselje 6, 34550 Pakrac</derivirana_varijabla>
  </DomainObject.Predmet.ProtustrankaFormatedWithAdress>
  <DomainObject.Predmet.ProtustrankaFormatedWithAdressOIB>
    <izvorni_sadrzaj> GRUPA FERDINAND društvo s ograničenom odgovornošću za promidžbu i trgovinu, OIB 45488760710, Radničko naselje 6, 34550 Pakrac</izvorni_sadrzaj>
    <derivirana_varijabla naziv="DomainObject.Predmet.ProtustrankaFormatedWithAdressOIB_1"> GRUPA FERDINAND društvo s ograničenom odgovornošću za promidžbu i trgovinu, OIB 45488760710, Radničko naselje 6, 34550 Pakrac</derivirana_varijabla>
  </DomainObject.Predmet.ProtustrankaFormatedWithAdressOIB>
  <DomainObject.Predmet.ProtustrankaWithAdress>
    <izvorni_sadrzaj>GRUPA FERDINAND društvo s ograničenom odgovornošću za promidžbu i trgovinu Radničko naselje 6, 34550 Pakrac</izvorni_sadrzaj>
    <derivirana_varijabla naziv="DomainObject.Predmet.ProtustrankaWithAdress_1">GRUPA FERDINAND društvo s ograničenom odgovornošću za promidžbu i trgovinu Radničko naselje 6, 34550 Pakrac</derivirana_varijabla>
  </DomainObject.Predmet.ProtustrankaWithAdress>
  <DomainObject.Predmet.ProtustrankaWithAdressOIB>
    <izvorni_sadrzaj>GRUPA FERDINAND društvo s ograničenom odgovornošću za promidžbu i trgovinu, OIB 45488760710, Radničko naselje 6, 34550 Pakrac</izvorni_sadrzaj>
    <derivirana_varijabla naziv="DomainObject.Predmet.ProtustrankaWithAdressOIB_1">GRUPA FERDINAND društvo s ograničenom odgovornošću za promidžbu i trgovinu, OIB 45488760710, Radničko naselje 6, 34550 Pakrac</derivirana_varijabla>
  </DomainObject.Predmet.ProtustrankaWithAdressOIB>
  <DomainObject.Predmet.ProtustrankaNazivFormated>
    <izvorni_sadrzaj>GRUPA FERDINAND društvo s ograničenom odgovornošću za promidžbu i trgovinu</izvorni_sadrzaj>
    <derivirana_varijabla naziv="DomainObject.Predmet.ProtustrankaNazivFormated_1">GRUPA FERDINAND društvo s ograničenom odgovornošću za promidžbu i trgovinu</derivirana_varijabla>
  </DomainObject.Predmet.ProtustrankaNazivFormated>
  <DomainObject.Predmet.ProtustrankaNazivFormatedOIB>
    <izvorni_sadrzaj>GRUPA FERDINAND društvo s ograničenom odgovornošću za promidžbu i trgovinu, OIB 45488760710</izvorni_sadrzaj>
    <derivirana_varijabla naziv="DomainObject.Predmet.ProtustrankaNazivFormatedOIB_1">GRUPA FERDINAND društvo s ograničenom odgovornošću za promidžbu i trgovinu, OIB 45488760710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1968067.32</izvorni_sadrzaj>
    <derivirana_varijabla naziv="DomainObject.Predmet.TrenutnaVrijednost_1">1968067.32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GRUPA FERDINAND društvo s ograničenom odgovornošću za promidžbu i trgovinu</item>
    </izvorni_sadrzaj>
    <derivirana_varijabla naziv="DomainObject.Predmet.ProtuStrankaListFormated_1">
      <item>GRUPA FERDINAND društvo s ograničenom odgovornošću za promidžbu i trgovinu</item>
    </derivirana_varijabla>
  </DomainObject.Predmet.ProtuStrankaListFormated>
  <DomainObject.Predmet.ProtuStrankaListFormatedOIB>
    <izvorni_sadrzaj>
      <item>GRUPA FERDINAND društvo s ograničenom odgovornošću za promidžbu i trgovinu, OIB 45488760710</item>
    </izvorni_sadrzaj>
    <derivirana_varijabla naziv="DomainObject.Predmet.ProtuStrankaListFormatedOIB_1">
      <item>GRUPA FERDINAND društvo s ograničenom odgovornošću za promidžbu i trgovinu, OIB 45488760710</item>
    </derivirana_varijabla>
  </DomainObject.Predmet.ProtuStrankaListFormatedOIB>
  <DomainObject.Predmet.ProtuStrankaListFormatedWithAdress>
    <izvorni_sadrzaj>
      <item>GRUPA FERDINAND društvo s ograničenom odgovornošću za promidžbu i trgovinu, Radničko naselje 6, 34550 Pakrac</item>
    </izvorni_sadrzaj>
    <derivirana_varijabla naziv="DomainObject.Predmet.ProtuStrankaListFormatedWithAdress_1">
      <item>GRUPA FERDINAND društvo s ograničenom odgovornošću za promidžbu i trgovinu, Radničko naselje 6, 34550 Pakrac</item>
    </derivirana_varijabla>
  </DomainObject.Predmet.ProtuStrankaListFormatedWithAdress>
  <DomainObject.Predmet.ProtuStrankaListFormatedWithAdressOIB>
    <izvorni_sadrzaj>
      <item>GRUPA FERDINAND društvo s ograničenom odgovornošću za promidžbu i trgovinu, OIB 45488760710, Radničko naselje 6, 34550 Pakrac</item>
    </izvorni_sadrzaj>
    <derivirana_varijabla naziv="DomainObject.Predmet.ProtuStrankaListFormatedWithAdressOIB_1">
      <item>GRUPA FERDINAND društvo s ograničenom odgovornošću za promidžbu i trgovinu, OIB 45488760710, Radničko naselje 6, 34550 Pakrac</item>
    </derivirana_varijabla>
  </DomainObject.Predmet.ProtuStrankaListFormatedWithAdressOIB>
  <DomainObject.Predmet.ProtuStrankaListNazivFormated>
    <izvorni_sadrzaj>
      <item>GRUPA FERDINAND društvo s ograničenom odgovornošću za promidžbu i trgovinu</item>
    </izvorni_sadrzaj>
    <derivirana_varijabla naziv="DomainObject.Predmet.ProtuStrankaListNazivFormated_1">
      <item>GRUPA FERDINAND društvo s ograničenom odgovornošću za promidžbu i trgovinu</item>
    </derivirana_varijabla>
  </DomainObject.Predmet.ProtuStrankaListNazivFormated>
  <DomainObject.Predmet.ProtuStrankaListNazivFormatedOIB>
    <izvorni_sadrzaj>
      <item>GRUPA FERDINAND društvo s ograničenom odgovornošću za promidžbu i trgovinu, OIB 45488760710</item>
    </izvorni_sadrzaj>
    <derivirana_varijabla naziv="DomainObject.Predmet.ProtuStrankaListNazivFormatedOIB_1">
      <item>GRUPA FERDINAND društvo s ograničenom odgovornošću za promidžbu i trgovinu, OIB 45488760710</item>
    </derivirana_varijabla>
  </DomainObject.Predmet.ProtuStrankaListNazivFormatedOIB>
  <DomainObject.Predmet.OstaliListFormated>
    <izvorni_sadrzaj>
      <item>Ivan Nemec</item>
      <item>Dušan Hvala</item>
      <item>Josip Letica</item>
      <item>Zlatko Markasović</item>
      <item>Vesna Lazarić</item>
      <item>Biljana Bandić Lutonski</item>
      <item>Gabrijel Zovak</item>
    </izvorni_sadrzaj>
    <derivirana_varijabla naziv="DomainObject.Predmet.OstaliListFormated_1">
      <item>Ivan Nemec</item>
      <item>Dušan Hvala</item>
      <item>Josip Letica</item>
      <item>Zlatko Markasović</item>
      <item>Vesna Lazarić</item>
      <item>Biljana Bandić Lutonski</item>
      <item>Gabrijel Zovak</item>
    </derivirana_varijabla>
  </DomainObject.Predmet.OstaliListFormated>
  <DomainObject.Predmet.OstaliListFormatedOIB>
    <izvorni_sadrzaj>
      <item>Ivan Nemec</item>
      <item>Dušan Hvala, OIB 85287715664</item>
      <item>Josip Letica</item>
      <item>Zlatko Markasović</item>
      <item>Vesna Lazarić</item>
      <item>Biljana Bandić Lutonski</item>
      <item>Gabrijel Zovak</item>
    </izvorni_sadrzaj>
    <derivirana_varijabla naziv="DomainObject.Predmet.OstaliListFormatedOIB_1">
      <item>Ivan Nemec</item>
      <item>Dušan Hvala, OIB 85287715664</item>
      <item>Josip Letica</item>
      <item>Zlatko Markasović</item>
      <item>Vesna Lazarić</item>
      <item>Biljana Bandić Lutonski</item>
      <item>Gabrijel Zovak</item>
    </derivirana_varijabla>
  </DomainObject.Predmet.OstaliListFormatedOIB>
  <DomainObject.Predmet.OstaliListFormatedWithAdress>
    <izvorni_sadrzaj>
      <item>Ivan Nemec, Dobeno 103, Mengeš, Dobeno</item>
      <item>Dušan Hvala</item>
      <item>Josip Letica</item>
      <item>Zlatko Markasović</item>
      <item>Vesna Lazarić</item>
      <item>Biljana Bandić Lutonski</item>
      <item>Gabrijel Zovak</item>
    </izvorni_sadrzaj>
    <derivirana_varijabla naziv="DomainObject.Predmet.OstaliListFormatedWithAdress_1">
      <item>Ivan Nemec, Dobeno 103, Mengeš, Dobeno</item>
      <item>Dušan Hvala</item>
      <item>Josip Letica</item>
      <item>Zlatko Markasović</item>
      <item>Vesna Lazarić</item>
      <item>Biljana Bandić Lutonski</item>
      <item>Gabrijel Zovak</item>
    </derivirana_varijabla>
  </DomainObject.Predmet.OstaliListFormatedWithAdress>
  <DomainObject.Predmet.OstaliListFormatedWithAdressOIB>
    <izvorni_sadrzaj>
      <item>Ivan Nemec, Dobeno 103, Mengeš, Dobeno</item>
      <item>Dušan Hvala, OIB 85287715664</item>
      <item>Josip Letica</item>
      <item>Zlatko Markasović</item>
      <item>Vesna Lazarić</item>
      <item>Biljana Bandić Lutonski</item>
      <item>Gabrijel Zovak</item>
    </izvorni_sadrzaj>
    <derivirana_varijabla naziv="DomainObject.Predmet.OstaliListFormatedWithAdressOIB_1">
      <item>Ivan Nemec, Dobeno 103, Mengeš, Dobeno</item>
      <item>Dušan Hvala, OIB 85287715664</item>
      <item>Josip Letica</item>
      <item>Zlatko Markasović</item>
      <item>Vesna Lazarić</item>
      <item>Biljana Bandić Lutonski</item>
      <item>Gabrijel Zovak</item>
    </derivirana_varijabla>
  </DomainObject.Predmet.OstaliListFormatedWithAdressOIB>
  <DomainObject.Predmet.OstaliListNazivFormated>
    <izvorni_sadrzaj>
      <item>Ivan Nemec</item>
      <item>Dušan Hvala</item>
      <item>Josip Letica</item>
      <item>Zlatko Markasović</item>
      <item>Vesna Lazarić</item>
      <item>Biljana Bandić Lutonski</item>
      <item>Gabrijel Zovak</item>
    </izvorni_sadrzaj>
    <derivirana_varijabla naziv="DomainObject.Predmet.OstaliListNazivFormated_1">
      <item>Ivan Nemec</item>
      <item>Dušan Hvala</item>
      <item>Josip Letica</item>
      <item>Zlatko Markasović</item>
      <item>Vesna Lazarić</item>
      <item>Biljana Bandić Lutonski</item>
      <item>Gabrijel Zovak</item>
    </derivirana_varijabla>
  </DomainObject.Predmet.OstaliListNazivFormated>
  <DomainObject.Predmet.OstaliListNazivFormatedOIB>
    <izvorni_sadrzaj>
      <item>Ivan Nemec</item>
      <item>Dušan Hvala, OIB 85287715664</item>
      <item>Josip Letica</item>
      <item>Zlatko Markasović</item>
      <item>Vesna Lazarić</item>
      <item>Biljana Bandić Lutonski</item>
      <item>Gabrijel Zovak</item>
    </izvorni_sadrzaj>
    <derivirana_varijabla naziv="DomainObject.Predmet.OstaliListNazivFormatedOIB_1">
      <item>Ivan Nemec</item>
      <item>Dušan Hvala, OIB 85287715664</item>
      <item>Josip Letica</item>
      <item>Zlatko Markasović</item>
      <item>Vesna Lazarić</item>
      <item>Biljana Bandić Lutonski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GRUPA FERDINAND društvo s ograničenom odgovornošću za promidžbu i trgovinu</izvorni_sadrzaj>
    <derivirana_varijabla naziv="DomainObject.Predmet.ProtustrankaIDrugi_1">GRUPA FERDINAND društvo s ograničenom odgovornošću za promidžbu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GRUPA FERDINAND društvo s ograničenom odgovornošću za promidžbu i trgovinu, OIB 45488760710, Radničko naselje 6, 34550 Pakrac</izvorni_sadrzaj>
    <derivirana_varijabla naziv="DomainObject.Predmet.ProtustrankaIDrugiAdressOIB_1">GRUPA FERDINAND društvo s ograničenom odgovornošću za promidžbu i trgovinu, OIB 45488760710, Radničko naselje 6,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  <item>Gabrijel Zovak</item>
    </izvorni_sadrzaj>
    <derivirana_varijabla naziv="DomainObject.Predmet.SudioniciListNaziv_1"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  <item>Gabrijel Zovak</item>
    </derivirana_varijabla>
  </DomainObject.Predmet.SudioniciListNaziv>
  <DomainObject.Predmet.SudioniciListAdressOIB>
    <izvorni_sadrzaj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  <item>Gabrijel Zovak</item>
    </izvorni_sadrzaj>
    <derivirana_varijabla naziv="DomainObject.Predmet.SudioniciListAdressOIB_1"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45488760710</item>
      <item>, OIB null</item>
      <item>, OIB 85287715664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45488760710</item>
      <item>, OIB null</item>
      <item>, OIB 85287715664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372</properties:Words>
  <properties:Characters>1796</properties:Characters>
  <properties:Lines>65</properties:Lines>
  <properties:Paragraphs>40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2018-10-04T09:47:00Z</dcterms:created>
  <dc:creator>wsadmin</dc:creator>
  <cp:lastModifiedBy>wsadmin</cp:lastModifiedBy>
  <cp:lastPrinted>2018-06-14T10:17:00Z</cp:lastPrinted>
  <dcterms:modified xmlns:xsi="http://www.w3.org/2001/XMLSchema-instance" xsi:type="dcterms:W3CDTF">2018-10-04T11:41:00Z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(St-743-2016-04.10.18.-GRUPA FERDINAND -zaključak.docx)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