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4506" w14:paraId="0e5450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C7362">
        <w:rPr>
          <w:lang w:val="hr-HR"/>
        </w:rPr>
        <w:t>96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C7362">
        <w:rPr>
          <w:lang w:val="hr-HR"/>
        </w:rPr>
        <w:t>LONGAN</w:t>
      </w:r>
      <w:r w:rsidR="00B1067A">
        <w:rPr>
          <w:lang w:val="hr-HR"/>
        </w:rPr>
        <w:t xml:space="preserve"> jednostavno društvo s ograničenom odgovornošću za </w:t>
      </w:r>
      <w:r w:rsidR="007C7362">
        <w:rPr>
          <w:lang w:val="hr-HR"/>
        </w:rPr>
        <w:t xml:space="preserve">ugostiteljstvo i </w:t>
      </w:r>
      <w:r w:rsidR="00475E5C">
        <w:rPr>
          <w:lang w:val="hr-HR"/>
        </w:rPr>
        <w:t>usluge</w:t>
      </w:r>
      <w:r w:rsidR="004E0415">
        <w:rPr>
          <w:lang w:val="hr-HR"/>
        </w:rPr>
        <w:t xml:space="preserve">, </w:t>
      </w:r>
      <w:r w:rsidR="007C7362">
        <w:rPr>
          <w:lang w:val="hr-HR"/>
        </w:rPr>
        <w:t xml:space="preserve">Zagreb, </w:t>
      </w:r>
      <w:proofErr w:type="spellStart"/>
      <w:r w:rsidR="007C7362">
        <w:rPr>
          <w:lang w:val="hr-HR"/>
        </w:rPr>
        <w:t>Gundulićeva</w:t>
      </w:r>
      <w:proofErr w:type="spellEnd"/>
      <w:r w:rsidR="007C7362">
        <w:rPr>
          <w:lang w:val="hr-HR"/>
        </w:rPr>
        <w:t xml:space="preserve"> ulica 34,</w:t>
      </w:r>
      <w:r w:rsidR="00B1067A">
        <w:rPr>
          <w:lang w:val="hr-HR"/>
        </w:rPr>
        <w:t xml:space="preserve"> </w:t>
      </w:r>
      <w:r w:rsidR="004E041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C7362">
        <w:rPr>
          <w:lang w:val="hr-HR"/>
        </w:rPr>
        <w:t>080965218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C7362">
        <w:rPr>
          <w:lang w:val="hr-HR"/>
        </w:rPr>
        <w:t>44602640466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C7362">
        <w:rPr>
          <w:lang w:val="hr-HR"/>
        </w:rPr>
        <w:t>96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C7362">
        <w:rPr>
          <w:lang w:val="hr-HR"/>
        </w:rPr>
        <w:t>23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7362">
        <w:rPr>
          <w:lang w:val="hr-HR"/>
        </w:rPr>
        <w:t>21.513,90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C7362">
        <w:rPr>
          <w:lang w:val="hr-HR"/>
        </w:rPr>
        <w:t>Darko Milanović</w:t>
      </w:r>
      <w:r w:rsidR="00DC7C7C">
        <w:rPr>
          <w:lang w:val="hr-HR"/>
        </w:rPr>
        <w:t>,</w:t>
      </w:r>
      <w:r w:rsidR="003F036D">
        <w:rPr>
          <w:lang w:val="hr-HR"/>
        </w:rPr>
        <w:t xml:space="preserve"> </w:t>
      </w:r>
      <w:r w:rsidR="00475E5C">
        <w:rPr>
          <w:lang w:val="hr-HR"/>
        </w:rPr>
        <w:t>Zagreb</w:t>
      </w:r>
      <w:r w:rsidR="00DC7C7C">
        <w:rPr>
          <w:lang w:val="hr-HR"/>
        </w:rPr>
        <w:t>,</w:t>
      </w:r>
      <w:r w:rsidR="00475E5C">
        <w:rPr>
          <w:lang w:val="hr-HR"/>
        </w:rPr>
        <w:t xml:space="preserve"> </w:t>
      </w:r>
      <w:r w:rsidR="007C7362">
        <w:rPr>
          <w:lang w:val="hr-HR"/>
        </w:rPr>
        <w:t xml:space="preserve">Ulica Frana </w:t>
      </w:r>
      <w:proofErr w:type="spellStart"/>
      <w:r w:rsidR="007C7362">
        <w:rPr>
          <w:lang w:val="hr-HR"/>
        </w:rPr>
        <w:t>Vrbanića</w:t>
      </w:r>
      <w:proofErr w:type="spellEnd"/>
      <w:r w:rsidR="007C7362">
        <w:rPr>
          <w:lang w:val="hr-HR"/>
        </w:rPr>
        <w:t xml:space="preserve"> 25,</w:t>
      </w:r>
      <w:r w:rsidR="00DC7C7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B4339">
        <w:rPr>
          <w:lang w:val="hr-HR"/>
        </w:rPr>
        <w:t>93676713686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4B1692" w:rsidR="00D81A66">
      <w:pPr>
        <w:ind w:hanging="284"/>
        <w:rPr>
          <w:lang w:val="hr-HR"/>
        </w:rPr>
      </w:pPr>
      <w:r>
        <w:rPr>
          <w:lang w:val="hr-HR"/>
        </w:rPr>
        <w:t xml:space="preserve">  </w:t>
      </w:r>
      <w:r w:rsidR="004B1692">
        <w:rPr>
          <w:lang w:val="hr-HR"/>
        </w:rPr>
        <w:tab/>
      </w:r>
      <w:r w:rsidR="004B1692">
        <w:rPr>
          <w:lang w:val="hr-HR"/>
        </w:rPr>
        <w:tab/>
      </w:r>
      <w:r w:rsidR="004B1692">
        <w:rPr>
          <w:lang w:val="hr-HR"/>
        </w:rPr>
        <w:tab/>
      </w:r>
      <w:r w:rsidR="004B1692">
        <w:rPr>
          <w:lang w:val="hr-HR"/>
        </w:rPr>
        <w:tab/>
      </w:r>
      <w:r w:rsidR="004B1692">
        <w:rPr>
          <w:lang w:val="hr-HR"/>
        </w:rPr>
        <w:tab/>
      </w:r>
      <w:r w:rsidR="004B1692">
        <w:rPr>
          <w:lang w:val="hr-HR"/>
        </w:rPr>
        <w:tab/>
      </w:r>
      <w:r w:rsidR="004B1692">
        <w:rPr>
          <w:lang w:val="hr-HR"/>
        </w:rPr>
        <w:tab/>
        <w:t xml:space="preserve">         </w:t>
      </w:r>
      <w:r>
        <w:rPr>
          <w:lang w:val="hr-HR"/>
        </w:rPr>
        <w:t>MIROSLAV LOVREKOVIĆ</w:t>
      </w:r>
      <w:r w:rsidR="004B1692">
        <w:rPr>
          <w:lang w:val="hr-HR"/>
        </w:rPr>
        <w:t>, v.r.</w:t>
      </w:r>
    </w:p>
    <w:p w:rsidRDefault="004B1692" w:rsidP="004B1692" w:rsidR="004B1692">
      <w:pPr>
        <w:ind w:hanging="28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4B1692" w:rsidP="004B1692" w:rsidR="004B1692" w:rsidRPr="000664E3">
      <w:pPr>
        <w:ind w:hanging="28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BFF" w:rsidR="00BC3BFF">
      <w:r>
        <w:separator/>
      </w:r>
    </w:p>
  </w:endnote>
  <w:endnote w:id="0" w:type="continuationSeparator">
    <w:p w:rsidRDefault="00BC3BFF" w:rsidR="00BC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BFF" w:rsidR="00BC3BFF">
      <w:r>
        <w:separator/>
      </w:r>
    </w:p>
  </w:footnote>
  <w:footnote w:id="0" w:type="continuationSeparator">
    <w:p w:rsidRDefault="00BC3BFF" w:rsidR="00BC3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E5B05"/>
    <w:rsid w:val="003F036D"/>
    <w:rsid w:val="00405CB4"/>
    <w:rsid w:val="004525DA"/>
    <w:rsid w:val="004629E7"/>
    <w:rsid w:val="00475E5C"/>
    <w:rsid w:val="004B1692"/>
    <w:rsid w:val="004B2C5E"/>
    <w:rsid w:val="004B7E8E"/>
    <w:rsid w:val="004E0415"/>
    <w:rsid w:val="004F1612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067A"/>
    <w:rsid w:val="00B135A7"/>
    <w:rsid w:val="00B24E12"/>
    <w:rsid w:val="00B53C1D"/>
    <w:rsid w:val="00B7583B"/>
    <w:rsid w:val="00B9216B"/>
    <w:rsid w:val="00B97F89"/>
    <w:rsid w:val="00BC3BFF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1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1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LONGAN jednostavno društvo s ograničenom odgovornošću za ugostiteljstvo i usluge</izvorni_sadrzaj>
    <derivirana_varijabla naziv="DomainObject.Predmet.ProtustrankaFormated_1">  LONGAN jednostavno društvo s ograničenom odgovornošću za ugostiteljstvo i usluge</derivirana_varijabla>
  </DomainObject.Predmet.ProtustrankaFormated>
  <DomainObject.Predmet.ProtustrankaFormatedOIB>
    <izvorni_sadrzaj>  LONGAN jednostavno društvo s ograničenom odgovornošću za ugostiteljstvo i usluge, OIB 44602640466</izvorni_sadrzaj>
    <derivirana_varijabla naziv="DomainObject.Predmet.ProtustrankaFormatedOIB_1">  LONGAN jednostavno društvo s ograničenom odgovornošću za ugostiteljstvo i usluge, OIB 44602640466</derivirana_varijabla>
  </DomainObject.Predmet.ProtustrankaFormatedOIB>
  <DomainObject.Predmet.ProtustrankaFormatedWithAdress>
    <izvorni_sadrzaj> LONGAN jednostavno društvo s ograničenom odgovornošću za ugostiteljstvo i usluge, Gundulićeva ulica 34, 10000 Zagreb</izvorni_sadrzaj>
    <derivirana_varijabla naziv="DomainObject.Predmet.ProtustrankaFormatedWithAdress_1"> LONGAN jednostavno društvo s ograničenom odgovornošću za ugostiteljstvo i usluge, Gundulićeva ulica 34, 10000 Zagreb</derivirana_varijabla>
  </DomainObject.Predmet.ProtustrankaFormatedWithAdress>
  <DomainObject.Predmet.ProtustrankaFormatedWithAdressOIB>
    <izvorni_sadrzaj> LONGAN jednostavno društvo s ograničenom odgovornošću za ugostiteljstvo i usluge, OIB 44602640466, Gundulićeva ulica 34, 10000 Zagreb</izvorni_sadrzaj>
    <derivirana_varijabla naziv="DomainObject.Predmet.ProtustrankaFormatedWithAdressOIB_1"> LONGAN jednostavno društvo s ograničenom odgovornošću za ugostiteljstvo i usluge, OIB 44602640466, Gundulićeva ulica 34, 10000 Zagreb</derivirana_varijabla>
  </DomainObject.Predmet.ProtustrankaFormatedWithAdressOIB>
  <DomainObject.Predmet.ProtustrankaWithAdress>
    <izvorni_sadrzaj>LONGAN jednostavno društvo s ograničenom odgovornošću za ugostiteljstvo i usluge Gundulićeva ulica 34, 10000 Zagreb</izvorni_sadrzaj>
    <derivirana_varijabla naziv="DomainObject.Predmet.ProtustrankaWithAdress_1">LONGAN jednostavno društvo s ograničenom odgovornošću za ugostiteljstvo i usluge Gundulićeva ulica 34, 10000 Zagreb</derivirana_varijabla>
  </DomainObject.Predmet.ProtustrankaWithAdress>
  <DomainObject.Predmet.ProtustrankaWithAdressOIB>
    <izvorni_sadrzaj>LONGAN jednostavno društvo s ograničenom odgovornošću za ugostiteljstvo i usluge, OIB 44602640466, Gundulićeva ulica 34, 10000 Zagreb</izvorni_sadrzaj>
    <derivirana_varijabla naziv="DomainObject.Predmet.ProtustrankaWithAdressOIB_1">LONGAN jednostavno društvo s ograničenom odgovornošću za ugostiteljstvo i usluge, OIB 44602640466, Gundulićeva ulica 34, 10000 Zagreb</derivirana_varijabla>
  </DomainObject.Predmet.ProtustrankaWithAdressOIB>
  <DomainObject.Predmet.ProtustrankaNazivFormated>
    <izvorni_sadrzaj>LONGAN jednostavno društvo s ograničenom odgovornošću za ugostiteljstvo i usluge</izvorni_sadrzaj>
    <derivirana_varijabla naziv="DomainObject.Predmet.ProtustrankaNazivFormated_1">LONGAN jednostavno društvo s ograničenom odgovornošću za ugostiteljstvo i usluge</derivirana_varijabla>
  </DomainObject.Predmet.ProtustrankaNazivFormated>
  <DomainObject.Predmet.ProtustrankaNazivFormatedOIB>
    <izvorni_sadrzaj>LONGAN jednostavno društvo s ograničenom odgovornošću za ugostiteljstvo i usluge, OIB 44602640466</izvorni_sadrzaj>
    <derivirana_varijabla naziv="DomainObject.Predmet.ProtustrankaNazivFormatedOIB_1">LONGAN jednostavno društvo s ograničenom odgovornošću za ugostiteljstvo i usluge, OIB 44602640466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LONGAN jednostavno društvo s ograničenom odgovornošću za ugostiteljstvo i usluge</item>
    </izvorni_sadrzaj>
    <derivirana_varijabla naziv="DomainObject.Predmet.ProtuStrankaListFormated_1">
      <item>LONGAN jednostavno društvo s ograničenom odgovornošću za ugostiteljstvo i usluge</item>
    </derivirana_varijabla>
  </DomainObject.Predmet.ProtuStrankaListFormated>
  <DomainObject.Predmet.ProtuStrankaListFormatedOIB>
    <izvorni_sadrzaj>
      <item>LONGAN jednostavno društvo s ograničenom odgovornošću za ugostiteljstvo i usluge, OIB 44602640466</item>
    </izvorni_sadrzaj>
    <derivirana_varijabla naziv="DomainObject.Predmet.ProtuStrankaListFormatedOIB_1">
      <item>LONGAN jednostavno društvo s ograničenom odgovornošću za ugostiteljstvo i usluge, OIB 44602640466</item>
    </derivirana_varijabla>
  </DomainObject.Predmet.ProtuStrankaListFormatedOIB>
  <DomainObject.Predmet.ProtuStrankaListFormatedWithAdress>
    <izvorni_sadrzaj>
      <item>LONGAN jednostavno društvo s ograničenom odgovornošću za ugostiteljstvo i usluge, Gundulićeva ulica 34, 10000 Zagreb</item>
    </izvorni_sadrzaj>
    <derivirana_varijabla naziv="DomainObject.Predmet.ProtuStrankaListFormatedWithAdress_1">
      <item>LONGAN jednostavno društvo s ograničenom odgovornošću za ugostiteljstvo i usluge, Gundulićeva ulica 34, 10000 Zagreb</item>
    </derivirana_varijabla>
  </DomainObject.Predmet.ProtuStrankaListFormatedWithAdress>
  <DomainObject.Predmet.ProtuStrankaListFormatedWithAdressOIB>
    <izvorni_sadrzaj>
      <item>LONGAN jednostavno društvo s ograničenom odgovornošću za ugostiteljstvo i usluge, OIB 44602640466, Gundulićeva ulica 34, 10000 Zagreb</item>
    </izvorni_sadrzaj>
    <derivirana_varijabla naziv="DomainObject.Predmet.ProtuStrankaListFormatedWithAdressOIB_1">
      <item>LONGAN jednostavno društvo s ograničenom odgovornošću za ugostiteljstvo i usluge, OIB 44602640466, Gundulićeva ulica 34, 10000 Zagreb</item>
    </derivirana_varijabla>
  </DomainObject.Predmet.ProtuStrankaListFormatedWithAdressOIB>
  <DomainObject.Predmet.ProtuStrankaListNazivFormated>
    <izvorni_sadrzaj>
      <item>LONGAN jednostavno društvo s ograničenom odgovornošću za ugostiteljstvo i usluge</item>
    </izvorni_sadrzaj>
    <derivirana_varijabla naziv="DomainObject.Predmet.ProtuStrankaListNazivFormated_1">
      <item>LONGAN jednostavno društvo s ograničenom odgovornošću za ugostiteljstvo i usluge</item>
    </derivirana_varijabla>
  </DomainObject.Predmet.ProtuStrankaListNazivFormated>
  <DomainObject.Predmet.ProtuStrankaListNazivFormatedOIB>
    <izvorni_sadrzaj>
      <item>LONGAN jednostavno društvo s ograničenom odgovornošću za ugostiteljstvo i usluge, OIB 44602640466</item>
    </izvorni_sadrzaj>
    <derivirana_varijabla naziv="DomainObject.Predmet.ProtuStrankaListNazivFormatedOIB_1">
      <item>LONGAN jednostavno društvo s ograničenom odgovornošću za ugostiteljstvo i usluge, OIB 44602640466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LONGAN jednostavno društvo s ograničenom odgovornošću za ugostiteljstvo i usluge</izvorni_sadrzaj>
    <derivirana_varijabla naziv="DomainObject.Predmet.ProtustrankaIDrugi_1">LONGAN jednostavno društvo s ograničenom odgovornošću za ugostiteljstvo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LONGAN jednostavno društvo s ograničenom odgovornošću za ugostiteljstvo i usluge, OIB 44602640466, Gundulićeva ulica 34, 10000 Zagreb</izvorni_sadrzaj>
    <derivirana_varijabla naziv="DomainObject.Predmet.ProtustrankaIDrugiAdressOIB_1">LONGAN jednostavno društvo s ograničenom odgovornošću za ugostiteljstvo i usluge, OIB 44602640466, Gundulićeva ulica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LONGAN jednostavno društvo s ograničenom odgovornošću za ugostiteljstvo i usluge</item>
      <item>FINA Regionalni centar Zagreb, Podružnica Zagreb</item>
    </izvorni_sadrzaj>
    <derivirana_varijabla naziv="DomainObject.Predmet.SudioniciListNaziv_1">
      <item>LONGAN jednostavno društvo s ograničenom odgovornošću za ugostiteljstvo i usluge</item>
      <item>FINA Regionalni centar Zagreb, Podružnica Zagreb</item>
    </derivirana_varijabla>
  </DomainObject.Predmet.SudioniciListNaziv>
  <DomainObject.Predmet.SudioniciListAdressOIB>
    <izvorni_sadrzaj>
      <item>LONGAN jednostavno društvo s ograničenom odgovornošću za ugostiteljstvo i usluge, OIB 44602640466, Gundulićeva ulica 34,10000 Zagreb</item>
      <item>FINA Regionalni centar Zagreb, Podružnica Zagreb, OIB 85821130368, Trg svibanjskih žrtava 1995. br. 1,10000 Zagreb</item>
    </izvorni_sadrzaj>
    <derivirana_varijabla naziv="DomainObject.Predmet.SudioniciListAdressOIB_1">
      <item>LONGAN jednostavno društvo s ograničenom odgovornošću za ugostiteljstvo i usluge, OIB 44602640466, Gundulićeva ulica 34,10000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44602640466</item>
      <item>, OIB 85821130368</item>
    </izvorni_sadrzaj>
    <derivirana_varijabla naziv="DomainObject.Predmet.SudioniciListNazivOIB_1">
      <item>, OIB 44602640466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DEDB2-5FCE-4947-9A00-E4C50293D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1710</properties:Characters>
  <properties:Lines>44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2017-03-15T08:08:00Z</dcterms:created>
  <dc:creator>ssabljic</dc:creator>
  <cp:lastModifiedBy>Miroslav Lovreković</cp:lastModifiedBy>
  <cp:lastPrinted>2017-03-15T12:30:00Z</cp:lastPrinted>
  <dcterms:modified xmlns:xsi="http://www.w3.org/2001/XMLSchema-instance" xsi:type="dcterms:W3CDTF">2017-03-15T12:30:00Z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