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80af" w14:paraId="ebc80af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204627" w:rsidP="00584931" w:rsidR="00B1686E">
      <w:pPr>
        <w:ind w:left="5040"/>
        <w:jc w:val="right"/>
      </w:pPr>
      <w:r>
        <w:t>JOSIP GRGIN</w:t>
      </w:r>
    </w:p>
    <w:p w:rsidRDefault="00204627" w:rsidP="00584931" w:rsidR="00204627">
      <w:pPr>
        <w:ind w:left="5040"/>
        <w:jc w:val="right"/>
      </w:pPr>
      <w:r>
        <w:t>Slivnica Ulica II 13/b</w:t>
      </w:r>
    </w:p>
    <w:p w:rsidRDefault="00204627" w:rsidP="00584931" w:rsidR="00204627">
      <w:pPr>
        <w:ind w:left="5040"/>
        <w:jc w:val="right"/>
      </w:pPr>
      <w:r>
        <w:t>Posedarje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204627">
        <w:t>841</w:t>
      </w:r>
      <w:r>
        <w:t xml:space="preserve">/16-5 od </w:t>
      </w:r>
      <w:r w:rsidR="00B1686E">
        <w:t>09. lipnja</w:t>
      </w:r>
      <w:r>
        <w:t xml:space="preserve"> 2016. pokrenut je prethodni postupak radi utvrđivanja uvjeta za otvaranje stečajnog postupka nad stečajnim dužnikom </w:t>
      </w:r>
      <w:r w:rsidR="00204627">
        <w:t>GRGIN GRUPA j.d.o.o., Zadar, Šibenska 3/D, OIB: 65049801464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04627">
        <w:t>29</w:t>
      </w:r>
      <w:r w:rsidR="00B1686E">
        <w:t>. lipnja</w:t>
      </w:r>
      <w:r w:rsidR="007C0F7F">
        <w:t xml:space="preserve"> 2016. u</w:t>
      </w:r>
      <w:r w:rsidR="007C0F7F" w:rsidRPr="00F60CD9">
        <w:t xml:space="preserve"> </w:t>
      </w:r>
      <w:r w:rsidR="00B1686E">
        <w:t>08,</w:t>
      </w:r>
      <w:r w:rsidR="00204627">
        <w:t>30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04627">
        <w:t>29</w:t>
      </w:r>
      <w:r w:rsidR="00B1686E">
        <w:t>. lipnja</w:t>
      </w:r>
      <w:r w:rsidR="007C0F7F">
        <w:t xml:space="preserve"> </w:t>
      </w:r>
      <w:r>
        <w:t xml:space="preserve">2016. u </w:t>
      </w:r>
      <w:r w:rsidR="00B1686E">
        <w:t>08,</w:t>
      </w:r>
      <w:r w:rsidR="00204627">
        <w:t>32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1686E">
        <w:t>09.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204627" w:rsidP="00B0613D" w:rsidR="00D55EFA" w:rsidRPr="008B1A21">
      <w:r>
        <w:t>Martina Kalmeta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06126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204627">
      <w:rPr>
        <w:b/>
        <w:bCs/>
        <w:sz w:val="28"/>
      </w:rPr>
      <w:t>841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04627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4E6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A0E11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A0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E1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E1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E1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A0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E1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E1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E1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GRGIN GRUPA j.d.o.o. za proizvodnju, prodaju i usluge</izvorni_sadrzaj>
    <derivirana_varijabla naziv="DomainObject.Predmet.ProtustrankaFormated_1">  GRGIN GRUPA j.d.o.o. za proizvodnju, prodaju i usluge</derivirana_varijabla>
  </DomainObject.Predmet.ProtustrankaFormated>
  <DomainObject.Predmet.ProtustrankaFormatedOIB>
    <izvorni_sadrzaj>  GRGIN GRUPA j.d.o.o. za proizvodnju, prodaju i usluge, OIB 65049801464</izvorni_sadrzaj>
    <derivirana_varijabla naziv="DomainObject.Predmet.ProtustrankaFormatedOIB_1">  GRGIN GRUPA j.d.o.o. za proizvodnju, prodaju i usluge, OIB 65049801464</derivirana_varijabla>
  </DomainObject.Predmet.ProtustrankaFormatedOIB>
  <DomainObject.Predmet.ProtustrankaFormatedWithAdress>
    <izvorni_sadrzaj> GRGIN GRUPA j.d.o.o. za proizvodnju, prodaju i usluge, Šibenska 3/D, 23000 Zadar</izvorni_sadrzaj>
    <derivirana_varijabla naziv="DomainObject.Predmet.ProtustrankaFormatedWithAdress_1"> GRGIN GRUPA j.d.o.o. za proizvodnju, prodaju i usluge, Šibenska 3/D, 23000 Zadar</derivirana_varijabla>
  </DomainObject.Predmet.ProtustrankaFormatedWithAdress>
  <DomainObject.Predmet.ProtustrankaFormatedWithAdressOIB>
    <izvorni_sadrzaj> GRGIN GRUPA j.d.o.o. za proizvodnju, prodaju i usluge, OIB 65049801464, Šibenska 3/D, 23000 Zadar</izvorni_sadrzaj>
    <derivirana_varijabla naziv="DomainObject.Predmet.ProtustrankaFormatedWithAdressOIB_1"> GRGIN GRUPA j.d.o.o. za proizvodnju, prodaju i usluge, OIB 65049801464, Šibenska 3/D, 23000 Zadar</derivirana_varijabla>
  </DomainObject.Predmet.ProtustrankaFormatedWithAdressOIB>
  <DomainObject.Predmet.ProtustrankaWithAdress>
    <izvorni_sadrzaj>GRGIN GRUPA j.d.o.o. za proizvodnju, prodaju i usluge Šibenska 3/D, 23000 Zadar</izvorni_sadrzaj>
    <derivirana_varijabla naziv="DomainObject.Predmet.ProtustrankaWithAdress_1">GRGIN GRUPA j.d.o.o. za proizvodnju, prodaju i usluge Šibenska 3/D, 23000 Zadar</derivirana_varijabla>
  </DomainObject.Predmet.ProtustrankaWithAdress>
  <DomainObject.Predmet.ProtustrankaWithAdressOIB>
    <izvorni_sadrzaj>GRGIN GRUPA j.d.o.o. za proizvodnju, prodaju i usluge, OIB 65049801464, Šibenska 3/D, 23000 Zadar</izvorni_sadrzaj>
    <derivirana_varijabla naziv="DomainObject.Predmet.ProtustrankaWithAdressOIB_1">GRGIN GRUPA j.d.o.o. za proizvodnju, prodaju i usluge, OIB 65049801464, Šibenska 3/D, 23000 Zadar</derivirana_varijabla>
  </DomainObject.Predmet.ProtustrankaWithAdressOIB>
  <DomainObject.Predmet.ProtustrankaNazivFormated>
    <izvorni_sadrzaj>GRGIN GRUPA j.d.o.o. za proizvodnju, prodaju i usluge</izvorni_sadrzaj>
    <derivirana_varijabla naziv="DomainObject.Predmet.ProtustrankaNazivFormated_1">GRGIN GRUPA j.d.o.o. za proizvodnju, prodaju i usluge</derivirana_varijabla>
  </DomainObject.Predmet.ProtustrankaNazivFormated>
  <DomainObject.Predmet.ProtustrankaNazivFormatedOIB>
    <izvorni_sadrzaj>GRGIN GRUPA j.d.o.o. za proizvodnju, prodaju i usluge, OIB 65049801464</izvorni_sadrzaj>
    <derivirana_varijabla naziv="DomainObject.Predmet.ProtustrankaNazivFormatedOIB_1">GRGIN GRUPA j.d.o.o. za proizvodnju, prodaju i usluge, OIB 65049801464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1095322.79</izvorni_sadrzaj>
    <derivirana_varijabla naziv="DomainObject.Predmet.TrenutnaVrijednost_1">1095322.79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GRGIN GRUPA j.d.o.o. za proizvodnju, prodaju i usluge</item>
    </izvorni_sadrzaj>
    <derivirana_varijabla naziv="DomainObject.Predmet.ProtuStrankaListFormated_1">
      <item>GRGIN GRUPA j.d.o.o. za proizvodnju, prodaju i usluge</item>
    </derivirana_varijabla>
  </DomainObject.Predmet.ProtuStrankaListFormated>
  <DomainObject.Predmet.ProtuStrankaListFormatedOIB>
    <izvorni_sadrzaj>
      <item>GRGIN GRUPA j.d.o.o. za proizvodnju, prodaju i usluge, OIB 65049801464</item>
    </izvorni_sadrzaj>
    <derivirana_varijabla naziv="DomainObject.Predmet.ProtuStrankaListFormatedOIB_1">
      <item>GRGIN GRUPA j.d.o.o. za proizvodnju, prodaju i usluge, OIB 65049801464</item>
    </derivirana_varijabla>
  </DomainObject.Predmet.ProtuStrankaListFormatedOIB>
  <DomainObject.Predmet.ProtuStrankaListFormatedWithAdress>
    <izvorni_sadrzaj>
      <item>GRGIN GRUPA j.d.o.o. za proizvodnju, prodaju i usluge, Šibenska 3/D, 23000 Zadar</item>
    </izvorni_sadrzaj>
    <derivirana_varijabla naziv="DomainObject.Predmet.ProtuStrankaListFormatedWithAdress_1">
      <item>GRGIN GRUPA j.d.o.o. za proizvodnju, prodaju i usluge, Šibenska 3/D, 23000 Zadar</item>
    </derivirana_varijabla>
  </DomainObject.Predmet.ProtuStrankaListFormatedWithAdress>
  <DomainObject.Predmet.ProtuStrankaListFormatedWithAdressOIB>
    <izvorni_sadrzaj>
      <item>GRGIN GRUPA j.d.o.o. za proizvodnju, prodaju i usluge, OIB 65049801464, Šibenska 3/D, 23000 Zadar</item>
    </izvorni_sadrzaj>
    <derivirana_varijabla naziv="DomainObject.Predmet.ProtuStrankaListFormatedWithAdressOIB_1">
      <item>GRGIN GRUPA j.d.o.o. za proizvodnju, prodaju i usluge, OIB 65049801464, Šibenska 3/D, 23000 Zadar</item>
    </derivirana_varijabla>
  </DomainObject.Predmet.ProtuStrankaListFormatedWithAdressOIB>
  <DomainObject.Predmet.ProtuStrankaListNazivFormated>
    <izvorni_sadrzaj>
      <item>GRGIN GRUPA j.d.o.o. za proizvodnju, prodaju i usluge</item>
    </izvorni_sadrzaj>
    <derivirana_varijabla naziv="DomainObject.Predmet.ProtuStrankaListNazivFormated_1">
      <item>GRGIN GRUPA j.d.o.o. za proizvodnju, prodaju i usluge</item>
    </derivirana_varijabla>
  </DomainObject.Predmet.ProtuStrankaListNazivFormated>
  <DomainObject.Predmet.ProtuStrankaListNazivFormatedOIB>
    <izvorni_sadrzaj>
      <item>GRGIN GRUPA j.d.o.o. za proizvodnju, prodaju i usluge, OIB 65049801464</item>
    </izvorni_sadrzaj>
    <derivirana_varijabla naziv="DomainObject.Predmet.ProtuStrankaListNazivFormatedOIB_1">
      <item>GRGIN GRUPA j.d.o.o. za proizvodnju, prodaju i usluge, OIB 65049801464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GRGIN GRUPA j.d.o.o. za proizvodnju, prodaju i usluge</izvorni_sadrzaj>
    <derivirana_varijabla naziv="DomainObject.Predmet.ProtustrankaIDrugi_1">GRGIN GRUPA j.d.o.o. za proizvodnju, prodaju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GRGIN GRUPA j.d.o.o. za proizvodnju, prodaju i usluge, OIB 65049801464, Šibenska 3/D, 23000 Zadar</izvorni_sadrzaj>
    <derivirana_varijabla naziv="DomainObject.Predmet.ProtustrankaIDrugiAdressOIB_1">GRGIN GRUPA j.d.o.o. za proizvodnju, prodaju i usluge, OIB 65049801464, Šibenska 3/D,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GRGIN GRUPA j.d.o.o. za proizvodnju, prodaju i usluge</item>
      <item>Josip Grgin</item>
    </izvorni_sadrzaj>
    <derivirana_varijabla naziv="DomainObject.Predmet.SudioniciListNaziv_1">
      <item>Financijska agencija</item>
      <item>GRGIN GRUPA j.d.o.o. za proizvodnju, prodaju i usluge</item>
      <item>Josip Grgin</item>
    </derivirana_varijabla>
  </DomainObject.Predmet.SudioniciListNaziv>
  <DomainObject.Predmet.SudioniciListAdressOIB>
    <izvorni_sadrzaj>
      <item>Financijska agencija, OIB 85821130368, Ivana Danila 4,23000 Zadar</item>
      <item>GRGIN GRUPA j.d.o.o. za proizvodnju, prodaju i usluge, OIB 65049801464, Šibenska 3/D,23000 Zadar</item>
      <item>Josip Grgin, OIB 68386722966, SLIVNICA ULICA II 13 B (ranije: SLIVNICA, SLIVNICA DONJA, 12),23242 Slivnica</item>
    </izvorni_sadrzaj>
    <derivirana_varijabla naziv="DomainObject.Predmet.SudioniciListAdressOIB_1">
      <item>Financijska agencija, OIB 85821130368, Ivana Danila 4,23000 Zadar</item>
      <item>GRGIN GRUPA j.d.o.o. za proizvodnju, prodaju i usluge, OIB 65049801464, Šibenska 3/D,23000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65049801464</item>
      <item>, OIB 68386722966</item>
    </izvorni_sadrzaj>
    <derivirana_varijabla naziv="DomainObject.Predmet.SudioniciListNazivOIB_1">
      <item>, OIB 85821130368</item>
      <item>, OIB 65049801464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C4117-2715-420F-B4B1-C27D28626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864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2016-06-08T11:44:00Z</dcterms:created>
  <dc:creator>Ardena Bajlo</dc:creator>
  <cp:lastModifiedBy>wsadmin</cp:lastModifiedBy>
  <cp:lastPrinted>2016-05-03T06:25:00Z</cp:lastPrinted>
  <dcterms:modified xmlns:xsi="http://www.w3.org/2001/XMLSchema-instance" xsi:type="dcterms:W3CDTF">2016-06-10T08:55:00Z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