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1be5" w14:paraId="fec1be5" w:rsidRDefault="000629A1" w:rsidP="000629A1" w:rsidR="000629A1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9A1" w:rsidP="000629A1" w:rsidR="000629A1" w:rsidRPr="00C17B5B">
      <w:r w:rsidRPr="00C17B5B">
        <w:rPr>
          <w:rFonts w:eastAsia="MS Mincho"/>
          <w:szCs w:val="24"/>
        </w:rPr>
        <w:t>REPUBLIKA HRVATSKA</w:t>
      </w:r>
    </w:p>
    <w:p w:rsidRDefault="000629A1" w:rsidP="000629A1" w:rsidR="000629A1" w:rsidRPr="00C17B5B">
      <w:r w:rsidRPr="00C17B5B">
        <w:rPr>
          <w:rFonts w:eastAsia="MS Mincho"/>
          <w:szCs w:val="24"/>
        </w:rPr>
        <w:t>TRGOVAČKI SUD U RIJECI</w:t>
      </w:r>
    </w:p>
    <w:p w:rsidRDefault="000629A1" w:rsidP="000629A1" w:rsidR="000629A1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9058B1" w:rsidP="000629A1" w:rsidR="009058B1" w:rsidRPr="007D6DC4">
      <w:pPr>
        <w:rPr>
          <w:bCs/>
          <w:szCs w:val="24"/>
          <w:lang w:val="hr-HR"/>
        </w:rPr>
      </w:pPr>
    </w:p>
    <w:p w:rsidRDefault="007D6DC4" w:rsidP="0059273D" w:rsidR="007D6DC4" w:rsidRPr="007D6DC4">
      <w:pPr>
        <w:rPr>
          <w:bCs/>
          <w:szCs w:val="24"/>
          <w:lang w:val="hr-HR"/>
        </w:rPr>
      </w:pPr>
    </w:p>
    <w:p w:rsidRDefault="007D6DC4" w:rsidP="00F57E27" w:rsidR="007D6DC4" w:rsidRPr="007D6DC4">
      <w:pPr>
        <w:jc w:val="center"/>
        <w:rPr>
          <w:bCs/>
          <w:szCs w:val="24"/>
          <w:lang w:val="hr-HR"/>
        </w:rPr>
      </w:pPr>
    </w:p>
    <w:p w:rsidRDefault="008F6855" w:rsidP="00923293" w:rsidR="008F6855" w:rsidRPr="007D6DC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7D6DC4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D6DC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7D6DC4" w:rsidP="00923293" w:rsidR="007D6DC4" w:rsidRPr="007D6DC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7D6DC4">
      <w:pPr>
        <w:jc w:val="center"/>
        <w:rPr>
          <w:szCs w:val="24"/>
          <w:lang w:val="hr-HR"/>
        </w:rPr>
      </w:pPr>
      <w:r w:rsidRPr="007D6DC4">
        <w:rPr>
          <w:szCs w:val="24"/>
          <w:lang w:val="hr-HR"/>
        </w:rPr>
        <w:t>R J E Š E N J E</w:t>
      </w:r>
    </w:p>
    <w:p w:rsidRDefault="008A0459" w:rsidP="0093212F" w:rsidR="008A0459" w:rsidRPr="007D6DC4">
      <w:pPr>
        <w:jc w:val="center"/>
        <w:rPr>
          <w:szCs w:val="24"/>
          <w:lang w:val="hr-HR"/>
        </w:rPr>
      </w:pPr>
    </w:p>
    <w:p w:rsidRDefault="00AC08FE" w:rsidP="0093212F" w:rsidR="00AC08FE" w:rsidRPr="007D6DC4">
      <w:pPr>
        <w:jc w:val="center"/>
        <w:rPr>
          <w:szCs w:val="24"/>
          <w:lang w:val="hr-HR"/>
        </w:rPr>
      </w:pPr>
    </w:p>
    <w:p w:rsidRDefault="00116C59" w:rsidP="006C0005" w:rsidR="00AC08FE" w:rsidRPr="007D6DC4">
      <w:pPr>
        <w:ind w:firstLine="720"/>
        <w:jc w:val="both"/>
        <w:rPr>
          <w:lang w:val="hr-HR"/>
        </w:rPr>
      </w:pPr>
      <w:r w:rsidRPr="007D6DC4">
        <w:rPr>
          <w:bCs/>
          <w:lang w:val="hr-HR"/>
        </w:rPr>
        <w:t xml:space="preserve">Trgovački sud u Rijeci, po </w:t>
      </w:r>
      <w:r w:rsidR="00494FB9" w:rsidRPr="007D6DC4">
        <w:rPr>
          <w:bCs/>
          <w:lang w:val="hr-HR"/>
        </w:rPr>
        <w:t xml:space="preserve">stečajnom </w:t>
      </w:r>
      <w:r w:rsidRPr="007D6DC4">
        <w:rPr>
          <w:bCs/>
          <w:lang w:val="hr-HR"/>
        </w:rPr>
        <w:t xml:space="preserve">sucu Liljani Ugrin, </w:t>
      </w:r>
      <w:r w:rsidR="00494FB9" w:rsidRPr="007D6DC4">
        <w:rPr>
          <w:bCs/>
          <w:lang w:val="hr-HR"/>
        </w:rPr>
        <w:t>odl</w:t>
      </w:r>
      <w:r w:rsidRPr="007D6DC4">
        <w:rPr>
          <w:bCs/>
          <w:lang w:val="hr-HR"/>
        </w:rPr>
        <w:t xml:space="preserve">učujući o prijedlogu </w:t>
      </w:r>
      <w:r w:rsidR="006E5129" w:rsidRPr="007D6DC4">
        <w:rPr>
          <w:bCs/>
          <w:lang w:val="hr-HR"/>
        </w:rPr>
        <w:t xml:space="preserve">vjerovnika </w:t>
      </w:r>
      <w:r w:rsidR="006E5129" w:rsidRPr="007D6DC4">
        <w:rPr>
          <w:bCs/>
          <w:szCs w:val="24"/>
          <w:lang w:val="hr-HR"/>
        </w:rPr>
        <w:t xml:space="preserve">ANE KONJEVIĆ iz Matulja, B. Laginje 33 </w:t>
      </w:r>
      <w:r w:rsidRPr="007D6DC4">
        <w:rPr>
          <w:lang w:val="hr-HR"/>
        </w:rPr>
        <w:t xml:space="preserve">za otvaranje stečajnog postupka nad </w:t>
      </w:r>
      <w:r w:rsidR="005531BE" w:rsidRPr="007D6DC4">
        <w:rPr>
          <w:szCs w:val="24"/>
          <w:lang w:val="hr-HR"/>
        </w:rPr>
        <w:t xml:space="preserve">dužnikom J. D. društvo s ograničenom odgovornošću za trgovinu i usluge Jurdani, Jušići 93A ( MBS  </w:t>
      </w:r>
      <w:hyperlink r:id="rId10" w:history="true">
        <w:r w:rsidR="005531BE" w:rsidRPr="007D6DC4">
          <w:rPr>
            <w:szCs w:val="24"/>
            <w:lang w:val="hr-HR"/>
          </w:rPr>
          <w:t>040259677</w:t>
        </w:r>
      </w:hyperlink>
      <w:r w:rsidR="005531BE" w:rsidRPr="007D6DC4">
        <w:rPr>
          <w:szCs w:val="24"/>
          <w:lang w:val="hr-HR"/>
        </w:rPr>
        <w:t xml:space="preserve"> – OIB 23388198129 )</w:t>
      </w:r>
      <w:r w:rsidR="008F6855" w:rsidRPr="007D6DC4">
        <w:rPr>
          <w:lang w:val="hr-HR"/>
        </w:rPr>
        <w:t xml:space="preserve"> </w:t>
      </w:r>
      <w:r w:rsidR="00A90A90" w:rsidRPr="007D6DC4">
        <w:rPr>
          <w:szCs w:val="24"/>
          <w:lang w:val="hr-HR"/>
        </w:rPr>
        <w:t xml:space="preserve">dana </w:t>
      </w:r>
      <w:r w:rsidR="005F45BA" w:rsidRPr="007D6DC4">
        <w:rPr>
          <w:szCs w:val="24"/>
          <w:lang w:val="hr-HR"/>
        </w:rPr>
        <w:t>2</w:t>
      </w:r>
      <w:r w:rsidR="009F42B0">
        <w:rPr>
          <w:szCs w:val="24"/>
          <w:lang w:val="hr-HR"/>
        </w:rPr>
        <w:t>4</w:t>
      </w:r>
      <w:r w:rsidR="004455DB" w:rsidRPr="007D6DC4">
        <w:rPr>
          <w:lang w:val="hr-HR"/>
        </w:rPr>
        <w:t xml:space="preserve">. </w:t>
      </w:r>
      <w:r w:rsidR="00494FB9" w:rsidRPr="007D6DC4">
        <w:rPr>
          <w:lang w:val="hr-HR"/>
        </w:rPr>
        <w:t xml:space="preserve">rujna </w:t>
      </w:r>
      <w:r w:rsidR="00963287" w:rsidRPr="007D6DC4">
        <w:rPr>
          <w:lang w:val="hr-HR"/>
        </w:rPr>
        <w:t>201</w:t>
      </w:r>
      <w:r w:rsidR="00494FB9" w:rsidRPr="007D6DC4">
        <w:rPr>
          <w:lang w:val="hr-HR"/>
        </w:rPr>
        <w:t>5</w:t>
      </w:r>
      <w:r w:rsidR="00AC08FE" w:rsidRPr="007D6DC4">
        <w:rPr>
          <w:lang w:val="hr-HR"/>
        </w:rPr>
        <w:t xml:space="preserve">. </w:t>
      </w:r>
    </w:p>
    <w:p w:rsidRDefault="00456F51" w:rsidP="00AF5E6A" w:rsidR="00456F51" w:rsidRPr="007D6DC4">
      <w:pPr>
        <w:jc w:val="center"/>
        <w:rPr>
          <w:rFonts w:eastAsia="MS Mincho"/>
          <w:szCs w:val="24"/>
          <w:lang w:val="hr-HR"/>
        </w:rPr>
      </w:pPr>
    </w:p>
    <w:p w:rsidRDefault="00475C75" w:rsidP="00AF5E6A" w:rsidR="00475C75" w:rsidRPr="007D6DC4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7D6DC4">
      <w:pPr>
        <w:jc w:val="center"/>
        <w:rPr>
          <w:rFonts w:eastAsia="MS Mincho"/>
          <w:szCs w:val="24"/>
          <w:lang w:val="hr-HR"/>
        </w:rPr>
      </w:pPr>
      <w:r w:rsidRPr="007D6DC4">
        <w:rPr>
          <w:rFonts w:eastAsia="MS Mincho"/>
          <w:szCs w:val="24"/>
          <w:lang w:val="hr-HR"/>
        </w:rPr>
        <w:t>r i j e š i o</w:t>
      </w:r>
      <w:r w:rsidR="004C7FE7" w:rsidRPr="007D6DC4">
        <w:rPr>
          <w:rFonts w:eastAsia="MS Mincho"/>
          <w:szCs w:val="24"/>
          <w:lang w:val="hr-HR"/>
        </w:rPr>
        <w:t xml:space="preserve"> </w:t>
      </w:r>
      <w:r w:rsidRPr="007D6DC4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7D6DC4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7D6DC4">
      <w:pPr>
        <w:jc w:val="both"/>
        <w:rPr>
          <w:rFonts w:eastAsia="MS Mincho"/>
          <w:szCs w:val="24"/>
          <w:lang w:val="hr-HR"/>
        </w:rPr>
      </w:pPr>
      <w:r w:rsidRPr="007D6DC4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7D6DC4">
      <w:pPr>
        <w:jc w:val="both"/>
        <w:rPr>
          <w:lang w:val="hr-HR"/>
        </w:rPr>
      </w:pPr>
      <w:r w:rsidRPr="007D6DC4">
        <w:rPr>
          <w:rFonts w:eastAsia="MS Mincho"/>
          <w:lang w:val="hr-HR"/>
        </w:rPr>
        <w:t xml:space="preserve">I. </w:t>
      </w:r>
      <w:r w:rsidRPr="007D6DC4">
        <w:rPr>
          <w:rFonts w:eastAsia="MS Mincho"/>
          <w:lang w:val="hr-HR"/>
        </w:rPr>
        <w:tab/>
      </w:r>
      <w:r w:rsidRPr="007D6DC4">
        <w:rPr>
          <w:lang w:val="hr-HR"/>
        </w:rPr>
        <w:t xml:space="preserve">O t v a r a   s e  stečajni postupak nad </w:t>
      </w:r>
      <w:r w:rsidR="002E4310" w:rsidRPr="007D6DC4">
        <w:rPr>
          <w:lang w:val="hr-HR"/>
        </w:rPr>
        <w:t xml:space="preserve">dužnikom </w:t>
      </w:r>
      <w:r w:rsidR="005531BE" w:rsidRPr="007D6DC4">
        <w:rPr>
          <w:szCs w:val="24"/>
          <w:lang w:val="hr-HR"/>
        </w:rPr>
        <w:t>J. D. društvo s ograničenom odgovornošću za trgovinu i usluge Jurdani, Jušići 93A</w:t>
      </w:r>
      <w:r w:rsidR="00C965B5">
        <w:rPr>
          <w:szCs w:val="24"/>
          <w:lang w:val="hr-HR"/>
        </w:rPr>
        <w:t xml:space="preserve"> ( MBS</w:t>
      </w:r>
      <w:r w:rsidR="005531BE" w:rsidRPr="007D6DC4">
        <w:rPr>
          <w:szCs w:val="24"/>
          <w:lang w:val="hr-HR"/>
        </w:rPr>
        <w:t xml:space="preserve"> </w:t>
      </w:r>
      <w:hyperlink r:id="rId11" w:history="true">
        <w:r w:rsidR="005531BE" w:rsidRPr="007D6DC4">
          <w:rPr>
            <w:szCs w:val="24"/>
            <w:lang w:val="hr-HR"/>
          </w:rPr>
          <w:t>040259677</w:t>
        </w:r>
      </w:hyperlink>
      <w:r w:rsidR="005531BE" w:rsidRPr="007D6DC4">
        <w:rPr>
          <w:szCs w:val="24"/>
          <w:lang w:val="hr-HR"/>
        </w:rPr>
        <w:t xml:space="preserve"> – OIB 23388198129 )</w:t>
      </w:r>
      <w:r w:rsidR="00C86BF5" w:rsidRPr="007D6DC4">
        <w:rPr>
          <w:lang w:val="hr-HR"/>
        </w:rPr>
        <w:t>.</w:t>
      </w:r>
    </w:p>
    <w:p w:rsidRDefault="008E11DA" w:rsidP="000F1062" w:rsidR="008E11DA" w:rsidRPr="007D6DC4">
      <w:pPr>
        <w:jc w:val="both"/>
        <w:rPr>
          <w:rFonts w:eastAsia="MS Mincho"/>
          <w:lang w:val="hr-HR"/>
        </w:rPr>
      </w:pPr>
    </w:p>
    <w:p w:rsidRDefault="00315D7F" w:rsidP="00116C59" w:rsidR="00D7739C" w:rsidRPr="007D6DC4">
      <w:pPr>
        <w:jc w:val="both"/>
        <w:rPr>
          <w:lang w:val="hr-HR"/>
        </w:rPr>
      </w:pPr>
      <w:r w:rsidRPr="007D6DC4">
        <w:rPr>
          <w:rFonts w:eastAsia="MS Mincho"/>
          <w:lang w:val="hr-HR"/>
        </w:rPr>
        <w:t>II.</w:t>
      </w:r>
      <w:r w:rsidRPr="007D6DC4">
        <w:rPr>
          <w:rFonts w:eastAsia="MS Mincho"/>
          <w:lang w:val="hr-HR"/>
        </w:rPr>
        <w:tab/>
        <w:t xml:space="preserve">Za stečajnog upravitelja imenuje se </w:t>
      </w:r>
      <w:smartTag w:element="PersonName" w:uri="urn:schemas-microsoft-com:office:smarttags">
        <w:r w:rsidR="00FB794F" w:rsidRPr="007D6DC4">
          <w:rPr>
            <w:lang w:val="hr-HR"/>
          </w:rPr>
          <w:t>Loris Rak</w:t>
        </w:r>
      </w:smartTag>
      <w:r w:rsidR="00FB794F" w:rsidRPr="007D6DC4">
        <w:rPr>
          <w:lang w:val="hr-HR"/>
        </w:rPr>
        <w:t xml:space="preserve"> ( OIB: 81830822007 ) iz Rijeke, Zagrebačka 18</w:t>
      </w:r>
      <w:r w:rsidR="00966BAE" w:rsidRPr="007D6DC4">
        <w:rPr>
          <w:color w:val="000000"/>
          <w:lang w:val="hr-HR"/>
        </w:rPr>
        <w:t>.</w:t>
      </w:r>
    </w:p>
    <w:p w:rsidRDefault="00D7739C" w:rsidP="00D7739C" w:rsidR="00D7739C" w:rsidRPr="007D6DC4">
      <w:pPr>
        <w:jc w:val="both"/>
        <w:rPr>
          <w:szCs w:val="24"/>
          <w:lang w:val="hr-HR"/>
        </w:rPr>
      </w:pPr>
    </w:p>
    <w:p w:rsidRDefault="00315D7F" w:rsidP="00D7739C" w:rsidR="00826CBE" w:rsidRPr="007D6DC4">
      <w:pPr>
        <w:jc w:val="both"/>
        <w:rPr>
          <w:szCs w:val="24"/>
          <w:lang w:val="hr-HR"/>
        </w:rPr>
      </w:pPr>
      <w:r w:rsidRPr="007D6DC4">
        <w:rPr>
          <w:szCs w:val="24"/>
          <w:lang w:val="hr-HR"/>
        </w:rPr>
        <w:t>I</w:t>
      </w:r>
      <w:r w:rsidR="00826CBE" w:rsidRPr="007D6DC4">
        <w:rPr>
          <w:szCs w:val="24"/>
          <w:lang w:val="hr-HR"/>
        </w:rPr>
        <w:t xml:space="preserve">II. </w:t>
      </w:r>
      <w:r w:rsidR="00826CBE" w:rsidRPr="007D6DC4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7D6DC4">
      <w:pPr>
        <w:jc w:val="both"/>
        <w:rPr>
          <w:szCs w:val="24"/>
          <w:lang w:val="hr-HR"/>
        </w:rPr>
      </w:pPr>
    </w:p>
    <w:p w:rsidRDefault="00826CBE" w:rsidP="006C0005" w:rsidR="002867C1" w:rsidRPr="007D6DC4">
      <w:pPr>
        <w:jc w:val="both"/>
        <w:rPr>
          <w:lang w:val="hr-HR"/>
        </w:rPr>
      </w:pPr>
      <w:r w:rsidRPr="007D6DC4">
        <w:rPr>
          <w:lang w:val="hr-HR"/>
        </w:rPr>
        <w:t>I</w:t>
      </w:r>
      <w:r w:rsidR="00315D7F" w:rsidRPr="007D6DC4">
        <w:rPr>
          <w:lang w:val="hr-HR"/>
        </w:rPr>
        <w:t>V</w:t>
      </w:r>
      <w:r w:rsidRPr="007D6DC4">
        <w:rPr>
          <w:lang w:val="hr-HR"/>
        </w:rPr>
        <w:t>.</w:t>
      </w:r>
      <w:r w:rsidRPr="007D6DC4">
        <w:rPr>
          <w:lang w:val="hr-HR"/>
        </w:rPr>
        <w:tab/>
        <w:t xml:space="preserve">Z a k l j u č u j e </w:t>
      </w:r>
      <w:r w:rsidR="00E63919" w:rsidRPr="007D6DC4">
        <w:rPr>
          <w:lang w:val="hr-HR"/>
        </w:rPr>
        <w:t xml:space="preserve"> </w:t>
      </w:r>
      <w:r w:rsidRPr="007D6DC4">
        <w:rPr>
          <w:lang w:val="hr-HR"/>
        </w:rPr>
        <w:t xml:space="preserve"> s e </w:t>
      </w:r>
      <w:r w:rsidR="00E70B9A" w:rsidRPr="007D6DC4">
        <w:rPr>
          <w:lang w:val="hr-HR"/>
        </w:rPr>
        <w:t xml:space="preserve"> </w:t>
      </w:r>
      <w:r w:rsidRPr="007D6DC4">
        <w:rPr>
          <w:lang w:val="hr-HR"/>
        </w:rPr>
        <w:t xml:space="preserve">stečajni postupak nad </w:t>
      </w:r>
      <w:r w:rsidR="00DF388C" w:rsidRPr="007D6DC4">
        <w:rPr>
          <w:lang w:val="hr-HR"/>
        </w:rPr>
        <w:t xml:space="preserve">dužnikom </w:t>
      </w:r>
      <w:r w:rsidR="005531BE" w:rsidRPr="007D6DC4">
        <w:rPr>
          <w:szCs w:val="24"/>
          <w:lang w:val="hr-HR"/>
        </w:rPr>
        <w:t xml:space="preserve">J. D. društvo s ograničenom odgovornošću za trgovinu i usluge Jurdani, Jušići 93A ( MBS </w:t>
      </w:r>
      <w:hyperlink r:id="rId12" w:history="true">
        <w:r w:rsidR="005531BE" w:rsidRPr="007D6DC4">
          <w:rPr>
            <w:szCs w:val="24"/>
            <w:lang w:val="hr-HR"/>
          </w:rPr>
          <w:t>040259677</w:t>
        </w:r>
      </w:hyperlink>
      <w:r w:rsidR="005531BE" w:rsidRPr="007D6DC4">
        <w:rPr>
          <w:szCs w:val="24"/>
          <w:lang w:val="hr-HR"/>
        </w:rPr>
        <w:t xml:space="preserve"> – OIB 23388198129 )</w:t>
      </w:r>
      <w:r w:rsidR="008E11DA" w:rsidRPr="007D6DC4">
        <w:rPr>
          <w:szCs w:val="24"/>
          <w:lang w:val="hr-HR"/>
        </w:rPr>
        <w:t>.</w:t>
      </w:r>
    </w:p>
    <w:p w:rsidRDefault="002867C1" w:rsidP="00966BAE" w:rsidR="002867C1" w:rsidRPr="007D6DC4">
      <w:pPr>
        <w:jc w:val="both"/>
        <w:rPr>
          <w:lang w:val="hr-HR"/>
        </w:rPr>
      </w:pPr>
    </w:p>
    <w:p w:rsidRDefault="00826CBE" w:rsidP="006C3DE1" w:rsidR="009630F0" w:rsidRPr="007D6DC4">
      <w:pPr>
        <w:jc w:val="both"/>
        <w:rPr>
          <w:lang w:val="hr-HR"/>
        </w:rPr>
      </w:pPr>
      <w:r w:rsidRPr="007D6DC4">
        <w:rPr>
          <w:szCs w:val="24"/>
          <w:lang w:val="hr-HR"/>
        </w:rPr>
        <w:t>V.</w:t>
      </w:r>
      <w:r w:rsidRPr="007D6DC4">
        <w:rPr>
          <w:szCs w:val="24"/>
          <w:lang w:val="hr-HR"/>
        </w:rPr>
        <w:tab/>
        <w:t>Ovo rješenje objavit</w:t>
      </w:r>
      <w:r w:rsidR="00475C75" w:rsidRPr="007D6DC4">
        <w:rPr>
          <w:szCs w:val="24"/>
          <w:lang w:val="hr-HR"/>
        </w:rPr>
        <w:t xml:space="preserve"> će se</w:t>
      </w:r>
      <w:r w:rsidRPr="007D6DC4">
        <w:rPr>
          <w:szCs w:val="24"/>
          <w:lang w:val="hr-HR"/>
        </w:rPr>
        <w:t xml:space="preserve"> </w:t>
      </w:r>
      <w:r w:rsidR="00494FB9" w:rsidRPr="007D6DC4">
        <w:rPr>
          <w:lang w:val="hr-HR"/>
        </w:rPr>
        <w:t>na mrežnoj stranici e-oglasne ploče suda</w:t>
      </w:r>
      <w:r w:rsidR="009630F0" w:rsidRPr="007D6DC4">
        <w:rPr>
          <w:lang w:val="hr-HR"/>
        </w:rPr>
        <w:t>.</w:t>
      </w:r>
    </w:p>
    <w:p w:rsidRDefault="009630F0" w:rsidP="006C3DE1" w:rsidR="009630F0" w:rsidRPr="007D6DC4">
      <w:pPr>
        <w:jc w:val="both"/>
        <w:rPr>
          <w:lang w:val="hr-HR"/>
        </w:rPr>
      </w:pPr>
    </w:p>
    <w:p w:rsidRDefault="009630F0" w:rsidP="006C3DE1" w:rsidR="00826CBE" w:rsidRPr="007D6DC4">
      <w:pPr>
        <w:jc w:val="both"/>
        <w:rPr>
          <w:szCs w:val="24"/>
          <w:lang w:val="hr-HR"/>
        </w:rPr>
      </w:pPr>
      <w:r w:rsidRPr="007D6DC4">
        <w:rPr>
          <w:lang w:val="hr-HR"/>
        </w:rPr>
        <w:t>VI.</w:t>
      </w:r>
      <w:r w:rsidRPr="007D6DC4">
        <w:rPr>
          <w:lang w:val="hr-HR"/>
        </w:rPr>
        <w:tab/>
        <w:t xml:space="preserve">Po </w:t>
      </w:r>
      <w:r w:rsidR="002A6F16" w:rsidRPr="007D6DC4">
        <w:rPr>
          <w:szCs w:val="24"/>
          <w:lang w:val="hr-HR"/>
        </w:rPr>
        <w:t xml:space="preserve">pravomoćnosti </w:t>
      </w:r>
      <w:r w:rsidRPr="007D6DC4">
        <w:rPr>
          <w:szCs w:val="24"/>
          <w:lang w:val="hr-HR"/>
        </w:rPr>
        <w:t xml:space="preserve">rješenje </w:t>
      </w:r>
      <w:r w:rsidR="00475C75" w:rsidRPr="007D6DC4">
        <w:rPr>
          <w:szCs w:val="24"/>
          <w:lang w:val="hr-HR"/>
        </w:rPr>
        <w:t xml:space="preserve">će se </w:t>
      </w:r>
      <w:r w:rsidR="00826CBE" w:rsidRPr="007D6DC4">
        <w:rPr>
          <w:szCs w:val="24"/>
          <w:lang w:val="hr-HR"/>
        </w:rPr>
        <w:t>dostav</w:t>
      </w:r>
      <w:r w:rsidR="006C3DE1" w:rsidRPr="007D6DC4">
        <w:rPr>
          <w:szCs w:val="24"/>
          <w:lang w:val="hr-HR"/>
        </w:rPr>
        <w:t>i</w:t>
      </w:r>
      <w:r w:rsidR="002A6F16" w:rsidRPr="007D6DC4">
        <w:rPr>
          <w:szCs w:val="24"/>
          <w:lang w:val="hr-HR"/>
        </w:rPr>
        <w:t xml:space="preserve">ti </w:t>
      </w:r>
      <w:r w:rsidR="00826CBE" w:rsidRPr="007D6DC4">
        <w:rPr>
          <w:szCs w:val="24"/>
          <w:lang w:val="hr-HR"/>
        </w:rPr>
        <w:t>registru ovog suda radi brisanja dužnika</w:t>
      </w:r>
      <w:r w:rsidR="006C3DE1" w:rsidRPr="007D6DC4">
        <w:rPr>
          <w:szCs w:val="24"/>
          <w:lang w:val="hr-HR"/>
        </w:rPr>
        <w:t xml:space="preserve"> iz registra. </w:t>
      </w:r>
      <w:r w:rsidR="00826CBE" w:rsidRPr="007D6DC4">
        <w:rPr>
          <w:szCs w:val="24"/>
          <w:lang w:val="hr-HR"/>
        </w:rPr>
        <w:t xml:space="preserve"> </w:t>
      </w:r>
    </w:p>
    <w:p w:rsidRDefault="006E5129" w:rsidP="008A0459" w:rsidR="006E5129" w:rsidRPr="007D6DC4">
      <w:pPr>
        <w:jc w:val="center"/>
        <w:rPr>
          <w:szCs w:val="24"/>
          <w:lang w:val="hr-HR"/>
        </w:rPr>
      </w:pPr>
    </w:p>
    <w:p w:rsidRDefault="00826CBE" w:rsidP="008A0459" w:rsidR="00826CBE" w:rsidRPr="007D6DC4">
      <w:pPr>
        <w:jc w:val="center"/>
        <w:rPr>
          <w:szCs w:val="24"/>
          <w:lang w:val="hr-HR"/>
        </w:rPr>
      </w:pPr>
      <w:r w:rsidRPr="007D6DC4">
        <w:rPr>
          <w:szCs w:val="24"/>
          <w:lang w:val="hr-HR"/>
        </w:rPr>
        <w:t>Obrazloženje</w:t>
      </w:r>
    </w:p>
    <w:p w:rsidRDefault="00A12ABE" w:rsidP="008A0459" w:rsidR="00A12ABE" w:rsidRPr="007D6DC4">
      <w:pPr>
        <w:jc w:val="center"/>
        <w:rPr>
          <w:szCs w:val="24"/>
          <w:lang w:val="hr-HR"/>
        </w:rPr>
      </w:pPr>
    </w:p>
    <w:p w:rsidRDefault="00952624" w:rsidP="008A0459" w:rsidR="00952624" w:rsidRPr="007D6DC4">
      <w:pPr>
        <w:jc w:val="both"/>
        <w:rPr>
          <w:szCs w:val="24"/>
          <w:lang w:val="hr-HR"/>
        </w:rPr>
      </w:pPr>
    </w:p>
    <w:p w:rsidRDefault="005531BE" w:rsidP="006C0005" w:rsidR="006C0005" w:rsidRPr="007D6DC4">
      <w:pPr>
        <w:ind w:firstLine="720"/>
        <w:jc w:val="both"/>
        <w:rPr>
          <w:lang w:val="hr-HR"/>
        </w:rPr>
      </w:pPr>
      <w:r w:rsidRPr="007D6DC4">
        <w:rPr>
          <w:szCs w:val="24"/>
          <w:lang w:val="hr-HR"/>
        </w:rPr>
        <w:t>Prijedlog za otvaranje stečaja nad dužnikom J. D. d</w:t>
      </w:r>
      <w:r w:rsidR="00D016B3">
        <w:rPr>
          <w:szCs w:val="24"/>
          <w:lang w:val="hr-HR"/>
        </w:rPr>
        <w:t>.o.o. Jurdani</w:t>
      </w:r>
      <w:r w:rsidRPr="007D6DC4">
        <w:rPr>
          <w:szCs w:val="24"/>
          <w:lang w:val="hr-HR"/>
        </w:rPr>
        <w:t xml:space="preserve"> podni</w:t>
      </w:r>
      <w:r w:rsidR="00FB794F" w:rsidRPr="007D6DC4">
        <w:rPr>
          <w:szCs w:val="24"/>
          <w:lang w:val="hr-HR"/>
        </w:rPr>
        <w:t xml:space="preserve">jela je </w:t>
      </w:r>
      <w:r w:rsidRPr="007D6DC4">
        <w:rPr>
          <w:szCs w:val="24"/>
          <w:lang w:val="hr-HR"/>
        </w:rPr>
        <w:t xml:space="preserve"> </w:t>
      </w:r>
      <w:r w:rsidR="00FB794F" w:rsidRPr="007D6DC4">
        <w:rPr>
          <w:szCs w:val="24"/>
          <w:lang w:val="hr-HR"/>
        </w:rPr>
        <w:t xml:space="preserve">zaposlenica </w:t>
      </w:r>
      <w:r w:rsidRPr="007D6DC4">
        <w:rPr>
          <w:szCs w:val="24"/>
          <w:lang w:val="hr-HR"/>
        </w:rPr>
        <w:t xml:space="preserve">dužnika </w:t>
      </w:r>
      <w:r w:rsidRPr="007D6DC4">
        <w:rPr>
          <w:bCs/>
          <w:szCs w:val="24"/>
          <w:lang w:val="hr-HR"/>
        </w:rPr>
        <w:t xml:space="preserve">ANA KONJEVIĆ iz Matulja, B. Laginje 33 uz obrazloženje da </w:t>
      </w:r>
      <w:r w:rsidR="00FB794F" w:rsidRPr="007D6DC4">
        <w:rPr>
          <w:bCs/>
          <w:szCs w:val="24"/>
          <w:lang w:val="hr-HR"/>
        </w:rPr>
        <w:t xml:space="preserve">joj </w:t>
      </w:r>
      <w:r w:rsidRPr="007D6DC4">
        <w:rPr>
          <w:bCs/>
          <w:szCs w:val="24"/>
          <w:lang w:val="hr-HR"/>
        </w:rPr>
        <w:t>je dužnik u obvezi podmiriti tražbinu u iznosu od 3.473,49 kn na ime neisplaćen</w:t>
      </w:r>
      <w:r w:rsidR="00FB794F" w:rsidRPr="007D6DC4">
        <w:rPr>
          <w:bCs/>
          <w:szCs w:val="24"/>
          <w:lang w:val="hr-HR"/>
        </w:rPr>
        <w:t>e</w:t>
      </w:r>
      <w:r w:rsidRPr="007D6DC4">
        <w:rPr>
          <w:bCs/>
          <w:szCs w:val="24"/>
          <w:lang w:val="hr-HR"/>
        </w:rPr>
        <w:t xml:space="preserve"> </w:t>
      </w:r>
      <w:r w:rsidR="00FB794F" w:rsidRPr="007D6DC4">
        <w:rPr>
          <w:bCs/>
          <w:szCs w:val="24"/>
          <w:lang w:val="hr-HR"/>
        </w:rPr>
        <w:t>bruto pla</w:t>
      </w:r>
      <w:r w:rsidR="009E54E0">
        <w:rPr>
          <w:bCs/>
          <w:szCs w:val="24"/>
          <w:lang w:val="hr-HR"/>
        </w:rPr>
        <w:t>ć</w:t>
      </w:r>
      <w:r w:rsidR="00FB794F" w:rsidRPr="007D6DC4">
        <w:rPr>
          <w:bCs/>
          <w:szCs w:val="24"/>
          <w:lang w:val="hr-HR"/>
        </w:rPr>
        <w:t>e za studeni 2012.</w:t>
      </w:r>
      <w:r w:rsidR="001C0908">
        <w:rPr>
          <w:bCs/>
          <w:szCs w:val="24"/>
          <w:lang w:val="hr-HR"/>
        </w:rPr>
        <w:t>, a da je</w:t>
      </w:r>
      <w:r w:rsidRPr="007D6DC4">
        <w:rPr>
          <w:bCs/>
          <w:szCs w:val="24"/>
          <w:lang w:val="hr-HR"/>
        </w:rPr>
        <w:t xml:space="preserve"> dužnik nesposoban za plaćanje.</w:t>
      </w:r>
    </w:p>
    <w:p w:rsidRDefault="00FB794F" w:rsidP="008E11DA" w:rsidR="00FB794F" w:rsidRPr="007D6DC4">
      <w:pPr>
        <w:ind w:firstLine="720"/>
        <w:jc w:val="both"/>
        <w:rPr>
          <w:lang w:val="hr-HR"/>
        </w:rPr>
      </w:pPr>
    </w:p>
    <w:p w:rsidRDefault="006C0005" w:rsidP="008E11DA" w:rsidR="002F25B6" w:rsidRPr="007D6DC4">
      <w:pPr>
        <w:ind w:firstLine="720"/>
        <w:jc w:val="both"/>
        <w:rPr>
          <w:lang w:val="hr-HR"/>
        </w:rPr>
      </w:pPr>
      <w:r w:rsidRPr="007D6DC4">
        <w:rPr>
          <w:lang w:val="hr-HR"/>
        </w:rPr>
        <w:t xml:space="preserve">Kako je </w:t>
      </w:r>
      <w:r w:rsidR="005531BE" w:rsidRPr="007D6DC4">
        <w:rPr>
          <w:lang w:val="hr-HR"/>
        </w:rPr>
        <w:t xml:space="preserve">uvidom u priloženu dokumentaciju utvrđeno da je vjerovnik </w:t>
      </w:r>
      <w:r w:rsidR="005531BE" w:rsidRPr="007D6DC4">
        <w:rPr>
          <w:szCs w:val="24"/>
          <w:lang w:val="hr-HR"/>
        </w:rPr>
        <w:t xml:space="preserve">sukladno odredbi članka 39. stavak 1. i 2. </w:t>
      </w:r>
      <w:r w:rsidR="005531BE" w:rsidRPr="007D6DC4">
        <w:rPr>
          <w:lang w:val="hr-HR"/>
        </w:rPr>
        <w:t>Stečajnog zakona ( „Narodne novine“ broj 44/96,</w:t>
      </w:r>
      <w:r w:rsidR="001C0908">
        <w:rPr>
          <w:lang w:val="hr-HR"/>
        </w:rPr>
        <w:t xml:space="preserve"> 29/99, 129/00, 123/03, 82/06, </w:t>
      </w:r>
      <w:r w:rsidR="005531BE" w:rsidRPr="007D6DC4">
        <w:rPr>
          <w:lang w:val="hr-HR"/>
        </w:rPr>
        <w:t>116/10, 25/12 i 133/12, u daljnjem tekstu SZ )</w:t>
      </w:r>
      <w:r w:rsidR="005531BE" w:rsidRPr="007D6DC4">
        <w:rPr>
          <w:szCs w:val="24"/>
          <w:lang w:val="hr-HR"/>
        </w:rPr>
        <w:t xml:space="preserve"> ovlašten podnijeti prijedlog za otvaranje stečaja, </w:t>
      </w:r>
      <w:r w:rsidR="002F25B6" w:rsidRPr="007D6DC4">
        <w:rPr>
          <w:szCs w:val="24"/>
          <w:lang w:val="hr-HR"/>
        </w:rPr>
        <w:t xml:space="preserve">te kako je predlagatelj </w:t>
      </w:r>
      <w:r w:rsidR="00FB794F" w:rsidRPr="007D6DC4">
        <w:rPr>
          <w:szCs w:val="24"/>
          <w:lang w:val="hr-HR"/>
        </w:rPr>
        <w:t>u</w:t>
      </w:r>
      <w:r w:rsidR="002F25B6" w:rsidRPr="007D6DC4">
        <w:rPr>
          <w:szCs w:val="24"/>
          <w:lang w:val="hr-HR"/>
        </w:rPr>
        <w:t xml:space="preserve">z prijedlog dostavio isprave kojim je učinio vjerojatnim svoju tražbinu ( list 2 do 5 spisa ), te potvrdu Financijske agencije ( list 6 spisa ) iz koje je utvrđeno da je dužnikov račun u blokadi, na osnovu odredbe članka 42. stavak 1. SZ </w:t>
      </w:r>
      <w:r w:rsidRPr="007D6DC4">
        <w:rPr>
          <w:szCs w:val="24"/>
          <w:lang w:val="hr-HR"/>
        </w:rPr>
        <w:t>ovosu</w:t>
      </w:r>
      <w:r w:rsidR="002D73AD" w:rsidRPr="007D6DC4">
        <w:rPr>
          <w:szCs w:val="24"/>
          <w:lang w:val="hr-HR"/>
        </w:rPr>
        <w:t>d</w:t>
      </w:r>
      <w:r w:rsidR="008F6855" w:rsidRPr="007D6DC4">
        <w:rPr>
          <w:szCs w:val="24"/>
          <w:lang w:val="hr-HR"/>
        </w:rPr>
        <w:t>nim rješenjem posl. br. 7 St-</w:t>
      </w:r>
      <w:r w:rsidR="00475C75" w:rsidRPr="007D6DC4">
        <w:rPr>
          <w:szCs w:val="24"/>
          <w:lang w:val="hr-HR"/>
        </w:rPr>
        <w:t>7</w:t>
      </w:r>
      <w:r w:rsidR="002F25B6" w:rsidRPr="007D6DC4">
        <w:rPr>
          <w:szCs w:val="24"/>
          <w:lang w:val="hr-HR"/>
        </w:rPr>
        <w:t>86</w:t>
      </w:r>
      <w:r w:rsidRPr="007D6DC4">
        <w:rPr>
          <w:szCs w:val="24"/>
          <w:lang w:val="hr-HR"/>
        </w:rPr>
        <w:t>/1</w:t>
      </w:r>
      <w:r w:rsidR="00494FB9" w:rsidRPr="007D6DC4">
        <w:rPr>
          <w:szCs w:val="24"/>
          <w:lang w:val="hr-HR"/>
        </w:rPr>
        <w:t>3</w:t>
      </w:r>
      <w:r w:rsidR="008F6855" w:rsidRPr="007D6DC4">
        <w:rPr>
          <w:szCs w:val="24"/>
          <w:lang w:val="hr-HR"/>
        </w:rPr>
        <w:t>-2</w:t>
      </w:r>
      <w:r w:rsidRPr="007D6DC4">
        <w:rPr>
          <w:szCs w:val="24"/>
          <w:lang w:val="hr-HR"/>
        </w:rPr>
        <w:t xml:space="preserve"> od </w:t>
      </w:r>
      <w:r w:rsidR="002F25B6" w:rsidRPr="007D6DC4">
        <w:rPr>
          <w:szCs w:val="24"/>
          <w:lang w:val="hr-HR"/>
        </w:rPr>
        <w:t>4. kolovoza 2</w:t>
      </w:r>
      <w:r w:rsidRPr="007D6DC4">
        <w:rPr>
          <w:szCs w:val="24"/>
          <w:lang w:val="hr-HR"/>
        </w:rPr>
        <w:t>01</w:t>
      </w:r>
      <w:r w:rsidR="002F25B6" w:rsidRPr="007D6DC4">
        <w:rPr>
          <w:szCs w:val="24"/>
          <w:lang w:val="hr-HR"/>
        </w:rPr>
        <w:t>4</w:t>
      </w:r>
      <w:r w:rsidRPr="007D6DC4">
        <w:rPr>
          <w:szCs w:val="24"/>
          <w:lang w:val="hr-HR"/>
        </w:rPr>
        <w:t>.</w:t>
      </w:r>
      <w:r w:rsidR="00B147FD" w:rsidRPr="007D6DC4">
        <w:rPr>
          <w:lang w:val="hr-HR"/>
        </w:rPr>
        <w:t xml:space="preserve"> </w:t>
      </w:r>
      <w:r w:rsidR="00A77792" w:rsidRPr="007D6DC4">
        <w:rPr>
          <w:lang w:val="hr-HR"/>
        </w:rPr>
        <w:t xml:space="preserve">pokrenut </w:t>
      </w:r>
      <w:r w:rsidR="001C7070" w:rsidRPr="007D6DC4">
        <w:rPr>
          <w:lang w:val="hr-HR"/>
        </w:rPr>
        <w:t xml:space="preserve">je </w:t>
      </w:r>
      <w:r w:rsidR="002F25B6" w:rsidRPr="007D6DC4">
        <w:rPr>
          <w:lang w:val="hr-HR"/>
        </w:rPr>
        <w:t xml:space="preserve">prethodni </w:t>
      </w:r>
      <w:r w:rsidR="00A77792" w:rsidRPr="007D6DC4">
        <w:rPr>
          <w:lang w:val="hr-HR"/>
        </w:rPr>
        <w:t>postupak radi utvrđivanja uvjeta za otvaranje stečajnoga postupka</w:t>
      </w:r>
      <w:r w:rsidR="002F25B6" w:rsidRPr="007D6DC4">
        <w:rPr>
          <w:lang w:val="hr-HR"/>
        </w:rPr>
        <w:t>.</w:t>
      </w:r>
    </w:p>
    <w:p w:rsidRDefault="002F25B6" w:rsidP="008E11DA" w:rsidR="002F25B6" w:rsidRPr="007D6DC4">
      <w:pPr>
        <w:ind w:firstLine="720"/>
        <w:jc w:val="both"/>
        <w:rPr>
          <w:lang w:val="hr-HR"/>
        </w:rPr>
      </w:pPr>
    </w:p>
    <w:p w:rsidRDefault="00893E61" w:rsidP="006C3DE1" w:rsidR="0088429A" w:rsidRPr="007D6DC4">
      <w:pPr>
        <w:ind w:firstLine="720"/>
        <w:jc w:val="both"/>
        <w:rPr>
          <w:szCs w:val="24"/>
          <w:lang w:val="hr-HR"/>
        </w:rPr>
      </w:pPr>
      <w:r w:rsidRPr="007D6DC4">
        <w:rPr>
          <w:lang w:val="hr-HR"/>
        </w:rPr>
        <w:t xml:space="preserve">Istim </w:t>
      </w:r>
      <w:r w:rsidR="003D0477" w:rsidRPr="007D6DC4">
        <w:rPr>
          <w:lang w:val="hr-HR"/>
        </w:rPr>
        <w:t xml:space="preserve">rješenjem </w:t>
      </w:r>
      <w:r w:rsidR="00826CBE" w:rsidRPr="007D6DC4">
        <w:rPr>
          <w:szCs w:val="24"/>
          <w:lang w:val="hr-HR"/>
        </w:rPr>
        <w:t xml:space="preserve">određeno </w:t>
      </w:r>
      <w:r w:rsidR="00242C44" w:rsidRPr="007D6DC4">
        <w:rPr>
          <w:szCs w:val="24"/>
          <w:lang w:val="hr-HR"/>
        </w:rPr>
        <w:t xml:space="preserve">je </w:t>
      </w:r>
      <w:r w:rsidR="00826CBE" w:rsidRPr="007D6DC4">
        <w:rPr>
          <w:szCs w:val="24"/>
          <w:lang w:val="hr-HR"/>
        </w:rPr>
        <w:t>ročište</w:t>
      </w:r>
      <w:r w:rsidR="008A0459" w:rsidRPr="007D6DC4">
        <w:rPr>
          <w:szCs w:val="24"/>
          <w:lang w:val="hr-HR"/>
        </w:rPr>
        <w:t xml:space="preserve"> </w:t>
      </w:r>
      <w:r w:rsidR="00826CBE" w:rsidRPr="007D6DC4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7D6DC4">
        <w:rPr>
          <w:szCs w:val="24"/>
          <w:lang w:val="hr-HR"/>
        </w:rPr>
        <w:t xml:space="preserve">predlagatelj, </w:t>
      </w:r>
      <w:r w:rsidR="001077AC" w:rsidRPr="007D6DC4">
        <w:rPr>
          <w:lang w:val="hr-HR"/>
        </w:rPr>
        <w:t>zastupni</w:t>
      </w:r>
      <w:r w:rsidR="00732535" w:rsidRPr="007D6DC4">
        <w:rPr>
          <w:lang w:val="hr-HR"/>
        </w:rPr>
        <w:t xml:space="preserve">k </w:t>
      </w:r>
      <w:r w:rsidR="001077AC" w:rsidRPr="007D6DC4">
        <w:rPr>
          <w:lang w:val="hr-HR"/>
        </w:rPr>
        <w:t>dužnika po zakonu</w:t>
      </w:r>
      <w:r w:rsidR="00B827F5" w:rsidRPr="007D6DC4">
        <w:rPr>
          <w:lang w:val="hr-HR"/>
        </w:rPr>
        <w:t xml:space="preserve"> i</w:t>
      </w:r>
      <w:r w:rsidR="00966BAE" w:rsidRPr="007D6DC4">
        <w:rPr>
          <w:lang w:val="hr-HR"/>
        </w:rPr>
        <w:t xml:space="preserve"> </w:t>
      </w:r>
      <w:r w:rsidR="0088429A" w:rsidRPr="007D6DC4">
        <w:rPr>
          <w:szCs w:val="24"/>
          <w:lang w:val="hr-HR"/>
        </w:rPr>
        <w:t>banka koja za dužnika vodi poslove platnog prometa</w:t>
      </w:r>
      <w:r w:rsidR="00B827F5" w:rsidRPr="007D6DC4">
        <w:rPr>
          <w:szCs w:val="24"/>
          <w:lang w:val="hr-HR"/>
        </w:rPr>
        <w:t>.</w:t>
      </w:r>
    </w:p>
    <w:p w:rsidRDefault="00242C44" w:rsidP="00645F2D" w:rsidR="00242C44" w:rsidRPr="007D6DC4">
      <w:pPr>
        <w:ind w:firstLine="720"/>
        <w:jc w:val="both"/>
        <w:rPr>
          <w:lang w:val="hr-HR"/>
        </w:rPr>
      </w:pPr>
    </w:p>
    <w:p w:rsidRDefault="002F25B6" w:rsidP="002F25B6" w:rsidR="00645F2D" w:rsidRPr="007D6DC4">
      <w:pPr>
        <w:ind w:firstLine="720"/>
        <w:jc w:val="both"/>
        <w:rPr>
          <w:lang w:val="hr-HR"/>
        </w:rPr>
      </w:pPr>
      <w:r w:rsidRPr="007D6DC4">
        <w:rPr>
          <w:lang w:val="hr-HR"/>
        </w:rPr>
        <w:t>Tijekom prethodnog postupka osobe koje vode poslove društva iako uredno pozvane nisu podnijele sudu</w:t>
      </w:r>
      <w:r w:rsidR="00242C44" w:rsidRPr="007D6DC4">
        <w:rPr>
          <w:lang w:val="hr-HR"/>
        </w:rPr>
        <w:t xml:space="preserve"> popis imovine dužnika</w:t>
      </w:r>
      <w:r w:rsidRPr="007D6DC4">
        <w:rPr>
          <w:lang w:val="hr-HR"/>
        </w:rPr>
        <w:t xml:space="preserve">, a stranke nisu pristupile na </w:t>
      </w:r>
      <w:r w:rsidR="00645F2D" w:rsidRPr="007D6DC4">
        <w:rPr>
          <w:lang w:val="hr-HR"/>
        </w:rPr>
        <w:t>ročište radi izjašnjenja o prijedlogu za otvaranje stečajnoga postupka</w:t>
      </w:r>
      <w:r w:rsidRPr="007D6DC4">
        <w:rPr>
          <w:lang w:val="hr-HR"/>
        </w:rPr>
        <w:t xml:space="preserve"> dana 14. listopada 2014., ni na </w:t>
      </w:r>
      <w:r w:rsidR="00645F2D" w:rsidRPr="007D6DC4">
        <w:rPr>
          <w:lang w:val="hr-HR"/>
        </w:rPr>
        <w:t>ročište radi rasprave o uvjetima za otvaranje stečajnog postupka</w:t>
      </w:r>
      <w:r w:rsidRPr="007D6DC4">
        <w:rPr>
          <w:lang w:val="hr-HR"/>
        </w:rPr>
        <w:t xml:space="preserve"> dana 13. siječnja 2015. </w:t>
      </w:r>
    </w:p>
    <w:p w:rsidRDefault="00645F2D" w:rsidP="00645F2D" w:rsidR="00645F2D" w:rsidRPr="007D6DC4">
      <w:pPr>
        <w:jc w:val="both"/>
        <w:rPr>
          <w:lang w:val="hr-HR"/>
        </w:rPr>
      </w:pPr>
    </w:p>
    <w:p w:rsidRDefault="00435448" w:rsidP="009058B1" w:rsidR="0012311E" w:rsidRPr="007D6DC4">
      <w:pPr>
        <w:ind w:firstLine="720"/>
        <w:jc w:val="both"/>
        <w:rPr>
          <w:lang w:val="hr-HR"/>
        </w:rPr>
      </w:pPr>
      <w:r>
        <w:rPr>
          <w:lang w:val="hr-HR"/>
        </w:rPr>
        <w:t>Uvid</w:t>
      </w:r>
      <w:r w:rsidR="00FB794F" w:rsidRPr="007D6DC4">
        <w:rPr>
          <w:lang w:val="hr-HR"/>
        </w:rPr>
        <w:t xml:space="preserve">om u dokumentaciju koja </w:t>
      </w:r>
      <w:r w:rsidR="002F25B6" w:rsidRPr="007D6DC4">
        <w:rPr>
          <w:lang w:val="hr-HR"/>
        </w:rPr>
        <w:t>priliježe spisu</w:t>
      </w:r>
      <w:r w:rsidR="00751D78">
        <w:rPr>
          <w:lang w:val="hr-HR"/>
        </w:rPr>
        <w:t>,</w:t>
      </w:r>
      <w:r w:rsidR="002F25B6" w:rsidRPr="007D6DC4">
        <w:rPr>
          <w:lang w:val="hr-HR"/>
        </w:rPr>
        <w:t xml:space="preserve"> </w:t>
      </w:r>
      <w:r w:rsidR="00FB794F" w:rsidRPr="007D6DC4">
        <w:rPr>
          <w:lang w:val="hr-HR"/>
        </w:rPr>
        <w:t>posebno podnijete potvrde Financijske agencije</w:t>
      </w:r>
      <w:r w:rsidR="009F42B0">
        <w:rPr>
          <w:lang w:val="hr-HR"/>
        </w:rPr>
        <w:t>,</w:t>
      </w:r>
      <w:r w:rsidR="00FB794F" w:rsidRPr="007D6DC4">
        <w:rPr>
          <w:lang w:val="hr-HR"/>
        </w:rPr>
        <w:t xml:space="preserve"> </w:t>
      </w:r>
      <w:r w:rsidR="0075234A">
        <w:rPr>
          <w:lang w:val="hr-HR"/>
        </w:rPr>
        <w:t xml:space="preserve">utvrđeno je </w:t>
      </w:r>
      <w:r w:rsidR="009058B1" w:rsidRPr="007D6DC4">
        <w:rPr>
          <w:lang w:val="hr-HR"/>
        </w:rPr>
        <w:t>postojanje stečajnog razloga nesposobnosti za plaćanje dužnika, te ka</w:t>
      </w:r>
      <w:r w:rsidR="00751D78">
        <w:rPr>
          <w:lang w:val="hr-HR"/>
        </w:rPr>
        <w:t>k</w:t>
      </w:r>
      <w:r w:rsidR="009058B1" w:rsidRPr="007D6DC4">
        <w:rPr>
          <w:lang w:val="hr-HR"/>
        </w:rPr>
        <w:t xml:space="preserve">o nisu dostavljeni dokazi da bi </w:t>
      </w:r>
      <w:r w:rsidR="002F25B6" w:rsidRPr="007D6DC4">
        <w:rPr>
          <w:lang w:val="hr-HR"/>
        </w:rPr>
        <w:t>dužnik imao imovine za pokriće troškova kako prethodnog, tako i otvorenog stečajnog postupka</w:t>
      </w:r>
      <w:r w:rsidR="009058B1" w:rsidRPr="007D6DC4">
        <w:rPr>
          <w:lang w:val="hr-HR"/>
        </w:rPr>
        <w:t>,</w:t>
      </w:r>
      <w:r w:rsidR="002F25B6" w:rsidRPr="007D6DC4">
        <w:rPr>
          <w:lang w:val="hr-HR"/>
        </w:rPr>
        <w:t xml:space="preserve"> </w:t>
      </w:r>
      <w:r w:rsidR="005F45BA" w:rsidRPr="007D6DC4">
        <w:rPr>
          <w:lang w:val="hr-HR"/>
        </w:rPr>
        <w:t xml:space="preserve">valjalo je </w:t>
      </w:r>
      <w:r w:rsidR="002F25B6" w:rsidRPr="007D6DC4">
        <w:rPr>
          <w:lang w:val="hr-HR"/>
        </w:rPr>
        <w:t xml:space="preserve">sukladno odredbi članka </w:t>
      </w:r>
      <w:r w:rsidR="003E11E4" w:rsidRPr="007D6DC4">
        <w:rPr>
          <w:lang w:val="hr-HR"/>
        </w:rPr>
        <w:t xml:space="preserve">63. stavak 1. </w:t>
      </w:r>
      <w:r w:rsidR="00925726" w:rsidRPr="007D6DC4">
        <w:rPr>
          <w:lang w:val="hr-HR"/>
        </w:rPr>
        <w:t>SZ</w:t>
      </w:r>
      <w:r w:rsidR="00893E61" w:rsidRPr="007D6DC4">
        <w:rPr>
          <w:lang w:val="hr-HR"/>
        </w:rPr>
        <w:t xml:space="preserve"> </w:t>
      </w:r>
      <w:r w:rsidR="001E26B8" w:rsidRPr="007D6DC4">
        <w:rPr>
          <w:szCs w:val="24"/>
          <w:lang w:val="hr-HR"/>
        </w:rPr>
        <w:t>o</w:t>
      </w:r>
      <w:r w:rsidR="00893E61" w:rsidRPr="007D6DC4">
        <w:rPr>
          <w:szCs w:val="24"/>
          <w:lang w:val="hr-HR"/>
        </w:rPr>
        <w:t>vosudnim r</w:t>
      </w:r>
      <w:r w:rsidR="003E11E4" w:rsidRPr="007D6DC4">
        <w:rPr>
          <w:lang w:val="hr-HR"/>
        </w:rPr>
        <w:t xml:space="preserve">ješenjem poslovni broj </w:t>
      </w:r>
      <w:r w:rsidR="00A12828" w:rsidRPr="007D6DC4">
        <w:rPr>
          <w:lang w:val="hr-HR"/>
        </w:rPr>
        <w:t xml:space="preserve">7 </w:t>
      </w:r>
      <w:r w:rsidR="003E11E4" w:rsidRPr="007D6DC4">
        <w:rPr>
          <w:lang w:val="hr-HR"/>
        </w:rPr>
        <w:t>St</w:t>
      </w:r>
      <w:r w:rsidR="00C7696A" w:rsidRPr="007D6DC4">
        <w:rPr>
          <w:lang w:val="hr-HR"/>
        </w:rPr>
        <w:t>-</w:t>
      </w:r>
      <w:r w:rsidR="00475C75" w:rsidRPr="007D6DC4">
        <w:rPr>
          <w:lang w:val="hr-HR"/>
        </w:rPr>
        <w:t>7</w:t>
      </w:r>
      <w:r w:rsidR="009058B1" w:rsidRPr="007D6DC4">
        <w:rPr>
          <w:lang w:val="hr-HR"/>
        </w:rPr>
        <w:t>86</w:t>
      </w:r>
      <w:r w:rsidR="005E3A2F" w:rsidRPr="007D6DC4">
        <w:rPr>
          <w:lang w:val="hr-HR"/>
        </w:rPr>
        <w:t>/</w:t>
      </w:r>
      <w:r w:rsidR="005B183B" w:rsidRPr="007D6DC4">
        <w:rPr>
          <w:lang w:val="hr-HR"/>
        </w:rPr>
        <w:t>1</w:t>
      </w:r>
      <w:r w:rsidR="008D066D" w:rsidRPr="007D6DC4">
        <w:rPr>
          <w:lang w:val="hr-HR"/>
        </w:rPr>
        <w:t>3</w:t>
      </w:r>
      <w:r w:rsidR="00680D48" w:rsidRPr="007D6DC4">
        <w:rPr>
          <w:lang w:val="hr-HR"/>
        </w:rPr>
        <w:t>-</w:t>
      </w:r>
      <w:r w:rsidR="009058B1" w:rsidRPr="007D6DC4">
        <w:rPr>
          <w:lang w:val="hr-HR"/>
        </w:rPr>
        <w:t>10</w:t>
      </w:r>
      <w:r w:rsidR="00680D48" w:rsidRPr="007D6DC4">
        <w:rPr>
          <w:lang w:val="hr-HR"/>
        </w:rPr>
        <w:t xml:space="preserve"> </w:t>
      </w:r>
      <w:r w:rsidR="003E11E4" w:rsidRPr="007D6DC4">
        <w:rPr>
          <w:lang w:val="hr-HR"/>
        </w:rPr>
        <w:t xml:space="preserve">od </w:t>
      </w:r>
      <w:r w:rsidR="009058B1" w:rsidRPr="007D6DC4">
        <w:rPr>
          <w:lang w:val="hr-HR"/>
        </w:rPr>
        <w:t>13</w:t>
      </w:r>
      <w:r w:rsidR="004037E7" w:rsidRPr="007D6DC4">
        <w:rPr>
          <w:lang w:val="hr-HR"/>
        </w:rPr>
        <w:t xml:space="preserve">. </w:t>
      </w:r>
      <w:r w:rsidR="009058B1" w:rsidRPr="007D6DC4">
        <w:rPr>
          <w:lang w:val="hr-HR"/>
        </w:rPr>
        <w:t xml:space="preserve">siječnja </w:t>
      </w:r>
      <w:r w:rsidR="00645F2D" w:rsidRPr="007D6DC4">
        <w:rPr>
          <w:lang w:val="hr-HR"/>
        </w:rPr>
        <w:t>2</w:t>
      </w:r>
      <w:r w:rsidR="008D066D" w:rsidRPr="007D6DC4">
        <w:rPr>
          <w:lang w:val="hr-HR"/>
        </w:rPr>
        <w:t>01</w:t>
      </w:r>
      <w:r w:rsidR="009058B1" w:rsidRPr="007D6DC4">
        <w:rPr>
          <w:lang w:val="hr-HR"/>
        </w:rPr>
        <w:t>5</w:t>
      </w:r>
      <w:r w:rsidR="008D066D" w:rsidRPr="007D6DC4">
        <w:rPr>
          <w:lang w:val="hr-HR"/>
        </w:rPr>
        <w:t xml:space="preserve">. </w:t>
      </w:r>
      <w:r w:rsidR="002B5DA1" w:rsidRPr="007D6DC4">
        <w:rPr>
          <w:lang w:val="hr-HR"/>
        </w:rPr>
        <w:t>pozva</w:t>
      </w:r>
      <w:r w:rsidR="005F45BA" w:rsidRPr="007D6DC4">
        <w:rPr>
          <w:lang w:val="hr-HR"/>
        </w:rPr>
        <w:t xml:space="preserve">ti </w:t>
      </w:r>
      <w:r w:rsidR="00680D48" w:rsidRPr="007D6DC4">
        <w:rPr>
          <w:lang w:val="hr-HR"/>
        </w:rPr>
        <w:t>osob</w:t>
      </w:r>
      <w:r w:rsidR="00DD6C41" w:rsidRPr="007D6DC4">
        <w:rPr>
          <w:lang w:val="hr-HR"/>
        </w:rPr>
        <w:t>e</w:t>
      </w:r>
      <w:r w:rsidR="00680D48" w:rsidRPr="007D6DC4">
        <w:rPr>
          <w:lang w:val="hr-HR"/>
        </w:rPr>
        <w:t xml:space="preserve"> koje imaju pravni interes da se </w:t>
      </w:r>
      <w:r w:rsidR="001E26B8" w:rsidRPr="007D6DC4">
        <w:rPr>
          <w:lang w:val="hr-HR"/>
        </w:rPr>
        <w:t xml:space="preserve">nad dužnikom </w:t>
      </w:r>
      <w:r w:rsidR="00680D48" w:rsidRPr="007D6DC4">
        <w:rPr>
          <w:lang w:val="hr-HR"/>
        </w:rPr>
        <w:t>provede stečajni postupak</w:t>
      </w:r>
      <w:r w:rsidR="00BA2947" w:rsidRPr="007D6DC4">
        <w:rPr>
          <w:lang w:val="hr-HR"/>
        </w:rPr>
        <w:t>,</w:t>
      </w:r>
      <w:r w:rsidR="00680D48" w:rsidRPr="007D6DC4">
        <w:rPr>
          <w:lang w:val="hr-HR"/>
        </w:rPr>
        <w:t xml:space="preserve"> da </w:t>
      </w:r>
      <w:r w:rsidR="002B5DA1" w:rsidRPr="007D6DC4">
        <w:rPr>
          <w:lang w:val="hr-HR"/>
        </w:rPr>
        <w:t xml:space="preserve">u roku od 15 dana od dana objave </w:t>
      </w:r>
      <w:r w:rsidR="003E11E4" w:rsidRPr="007D6DC4">
        <w:rPr>
          <w:lang w:val="hr-HR"/>
        </w:rPr>
        <w:t xml:space="preserve">tog rješenja </w:t>
      </w:r>
      <w:r w:rsidR="001E26B8" w:rsidRPr="007D6DC4">
        <w:rPr>
          <w:lang w:val="hr-HR"/>
        </w:rPr>
        <w:t xml:space="preserve">u “Narodnim novinama” </w:t>
      </w:r>
      <w:r w:rsidR="002B5DA1" w:rsidRPr="007D6DC4">
        <w:rPr>
          <w:lang w:val="hr-HR"/>
        </w:rPr>
        <w:t>predujme</w:t>
      </w:r>
      <w:r w:rsidR="00DD6C41" w:rsidRPr="007D6DC4">
        <w:rPr>
          <w:lang w:val="hr-HR"/>
        </w:rPr>
        <w:t>,</w:t>
      </w:r>
      <w:r w:rsidR="002B5DA1" w:rsidRPr="007D6DC4">
        <w:rPr>
          <w:lang w:val="hr-HR"/>
        </w:rPr>
        <w:t xml:space="preserve"> za pokriće troškova stečajnog postupka</w:t>
      </w:r>
      <w:r w:rsidR="00DD6C41" w:rsidRPr="007D6DC4">
        <w:rPr>
          <w:lang w:val="hr-HR"/>
        </w:rPr>
        <w:t>,</w:t>
      </w:r>
      <w:r w:rsidR="003E11E4" w:rsidRPr="007D6DC4">
        <w:rPr>
          <w:lang w:val="hr-HR"/>
        </w:rPr>
        <w:t xml:space="preserve"> </w:t>
      </w:r>
      <w:r w:rsidR="002B5DA1" w:rsidRPr="007D6DC4">
        <w:rPr>
          <w:lang w:val="hr-HR"/>
        </w:rPr>
        <w:t xml:space="preserve">iznos od </w:t>
      </w:r>
      <w:r w:rsidR="00A5402A" w:rsidRPr="007D6DC4">
        <w:rPr>
          <w:lang w:val="hr-HR"/>
        </w:rPr>
        <w:t>2</w:t>
      </w:r>
      <w:r w:rsidR="005E3A2F" w:rsidRPr="007D6DC4">
        <w:rPr>
          <w:lang w:val="hr-HR"/>
        </w:rPr>
        <w:t>0</w:t>
      </w:r>
      <w:r w:rsidR="00AF5E6A" w:rsidRPr="007D6DC4">
        <w:rPr>
          <w:lang w:val="hr-HR"/>
        </w:rPr>
        <w:t>.</w:t>
      </w:r>
      <w:r w:rsidR="002131DE" w:rsidRPr="007D6DC4">
        <w:rPr>
          <w:lang w:val="hr-HR"/>
        </w:rPr>
        <w:t>0</w:t>
      </w:r>
      <w:r w:rsidR="00AF5E6A" w:rsidRPr="007D6DC4">
        <w:rPr>
          <w:lang w:val="hr-HR"/>
        </w:rPr>
        <w:t>00,</w:t>
      </w:r>
      <w:r w:rsidR="002B5DA1" w:rsidRPr="007D6DC4">
        <w:rPr>
          <w:lang w:val="hr-HR"/>
        </w:rPr>
        <w:t>00 kn na prolazni depozit ovog suda</w:t>
      </w:r>
      <w:r w:rsidR="003E11E4" w:rsidRPr="007D6DC4">
        <w:rPr>
          <w:lang w:val="hr-HR"/>
        </w:rPr>
        <w:t>, uz upozorenje da u</w:t>
      </w:r>
      <w:r w:rsidR="002B5DA1" w:rsidRPr="007D6DC4">
        <w:rPr>
          <w:lang w:val="hr-HR"/>
        </w:rPr>
        <w:t>koliko vjerovnici ne postupe po tom rješenju</w:t>
      </w:r>
      <w:r w:rsidR="00BA2947" w:rsidRPr="007D6DC4">
        <w:rPr>
          <w:lang w:val="hr-HR"/>
        </w:rPr>
        <w:t>,</w:t>
      </w:r>
      <w:r w:rsidR="002B5DA1" w:rsidRPr="007D6DC4">
        <w:rPr>
          <w:lang w:val="hr-HR"/>
        </w:rPr>
        <w:t xml:space="preserve"> </w:t>
      </w:r>
      <w:r w:rsidR="003E11E4" w:rsidRPr="007D6DC4">
        <w:rPr>
          <w:lang w:val="hr-HR"/>
        </w:rPr>
        <w:t xml:space="preserve">da će </w:t>
      </w:r>
      <w:r w:rsidR="002B5DA1" w:rsidRPr="007D6DC4">
        <w:rPr>
          <w:lang w:val="hr-HR"/>
        </w:rPr>
        <w:t>stečajni sudac</w:t>
      </w:r>
      <w:r w:rsidR="008D066D" w:rsidRPr="007D6DC4">
        <w:rPr>
          <w:lang w:val="hr-HR"/>
        </w:rPr>
        <w:t>,</w:t>
      </w:r>
      <w:r w:rsidR="002B5DA1" w:rsidRPr="007D6DC4">
        <w:rPr>
          <w:lang w:val="hr-HR"/>
        </w:rPr>
        <w:t xml:space="preserve"> </w:t>
      </w:r>
      <w:r w:rsidR="008D066D" w:rsidRPr="007D6DC4">
        <w:rPr>
          <w:lang w:val="hr-HR"/>
        </w:rPr>
        <w:t xml:space="preserve">donijeti </w:t>
      </w:r>
      <w:r w:rsidR="002B5DA1" w:rsidRPr="007D6DC4">
        <w:rPr>
          <w:lang w:val="hr-HR"/>
        </w:rPr>
        <w:t>odluku o otvaranju i zaključenju</w:t>
      </w:r>
      <w:r w:rsidR="003E11E4" w:rsidRPr="007D6DC4">
        <w:rPr>
          <w:lang w:val="hr-HR"/>
        </w:rPr>
        <w:t xml:space="preserve"> postupka</w:t>
      </w:r>
      <w:r w:rsidR="0012311E" w:rsidRPr="007D6DC4">
        <w:rPr>
          <w:lang w:val="hr-HR"/>
        </w:rPr>
        <w:t>.</w:t>
      </w:r>
    </w:p>
    <w:p w:rsidRDefault="0012311E" w:rsidP="0012311E" w:rsidR="0012311E" w:rsidRPr="007D6DC4">
      <w:pPr>
        <w:ind w:firstLine="720"/>
        <w:jc w:val="both"/>
        <w:rPr>
          <w:lang w:val="hr-HR"/>
        </w:rPr>
      </w:pPr>
    </w:p>
    <w:p w:rsidRDefault="0012311E" w:rsidP="006C0005" w:rsidR="003E11E4" w:rsidRPr="007D6DC4">
      <w:pPr>
        <w:ind w:firstLine="720"/>
        <w:jc w:val="both"/>
        <w:rPr>
          <w:szCs w:val="24"/>
          <w:lang w:val="hr-HR"/>
        </w:rPr>
      </w:pPr>
      <w:r w:rsidRPr="007D6DC4">
        <w:rPr>
          <w:lang w:val="hr-HR"/>
        </w:rPr>
        <w:t xml:space="preserve">Navedeni </w:t>
      </w:r>
      <w:r w:rsidR="00001320" w:rsidRPr="007D6DC4">
        <w:rPr>
          <w:lang w:val="hr-HR"/>
        </w:rPr>
        <w:t xml:space="preserve">poziv </w:t>
      </w:r>
      <w:r w:rsidR="003E11E4" w:rsidRPr="007D6DC4">
        <w:rPr>
          <w:szCs w:val="24"/>
          <w:lang w:val="hr-HR"/>
        </w:rPr>
        <w:t xml:space="preserve">objavljen </w:t>
      </w:r>
      <w:r w:rsidR="005F45BA" w:rsidRPr="007D6DC4">
        <w:rPr>
          <w:szCs w:val="24"/>
          <w:lang w:val="hr-HR"/>
        </w:rPr>
        <w:t xml:space="preserve">je </w:t>
      </w:r>
      <w:r w:rsidR="003E11E4" w:rsidRPr="007D6DC4">
        <w:rPr>
          <w:szCs w:val="24"/>
          <w:lang w:val="hr-HR"/>
        </w:rPr>
        <w:t xml:space="preserve">na oglasnoj </w:t>
      </w:r>
      <w:r w:rsidR="00D06EA7" w:rsidRPr="007D6DC4">
        <w:rPr>
          <w:szCs w:val="24"/>
          <w:lang w:val="hr-HR"/>
        </w:rPr>
        <w:t>ploči</w:t>
      </w:r>
      <w:r w:rsidR="003E11E4" w:rsidRPr="007D6DC4">
        <w:rPr>
          <w:szCs w:val="24"/>
          <w:lang w:val="hr-HR"/>
        </w:rPr>
        <w:t xml:space="preserve"> suda </w:t>
      </w:r>
      <w:r w:rsidR="009639B6">
        <w:rPr>
          <w:szCs w:val="24"/>
          <w:lang w:val="hr-HR"/>
        </w:rPr>
        <w:t>13</w:t>
      </w:r>
      <w:r w:rsidR="00645F2D" w:rsidRPr="007D6DC4">
        <w:rPr>
          <w:szCs w:val="24"/>
          <w:lang w:val="hr-HR"/>
        </w:rPr>
        <w:t xml:space="preserve">. </w:t>
      </w:r>
      <w:r w:rsidR="009639B6">
        <w:rPr>
          <w:szCs w:val="24"/>
          <w:lang w:val="hr-HR"/>
        </w:rPr>
        <w:t>siječnja</w:t>
      </w:r>
      <w:r w:rsidR="00645F2D" w:rsidRPr="007D6DC4">
        <w:rPr>
          <w:szCs w:val="24"/>
          <w:lang w:val="hr-HR"/>
        </w:rPr>
        <w:t xml:space="preserve"> </w:t>
      </w:r>
      <w:r w:rsidR="004037E7" w:rsidRPr="007D6DC4">
        <w:rPr>
          <w:lang w:val="hr-HR"/>
        </w:rPr>
        <w:t>201</w:t>
      </w:r>
      <w:r w:rsidR="009639B6">
        <w:rPr>
          <w:lang w:val="hr-HR"/>
        </w:rPr>
        <w:t>5</w:t>
      </w:r>
      <w:r w:rsidR="000E5DBC" w:rsidRPr="007D6DC4">
        <w:rPr>
          <w:lang w:val="hr-HR"/>
        </w:rPr>
        <w:t>.</w:t>
      </w:r>
      <w:r w:rsidR="00893E61" w:rsidRPr="007D6DC4">
        <w:rPr>
          <w:szCs w:val="24"/>
          <w:lang w:val="hr-HR"/>
        </w:rPr>
        <w:t xml:space="preserve">, </w:t>
      </w:r>
      <w:r w:rsidR="001D0ED6" w:rsidRPr="007D6DC4">
        <w:rPr>
          <w:szCs w:val="24"/>
          <w:lang w:val="hr-HR"/>
        </w:rPr>
        <w:t>te</w:t>
      </w:r>
      <w:r w:rsidR="002A6F16" w:rsidRPr="007D6DC4">
        <w:rPr>
          <w:szCs w:val="24"/>
          <w:lang w:val="hr-HR"/>
        </w:rPr>
        <w:t xml:space="preserve"> u </w:t>
      </w:r>
      <w:r w:rsidR="003E11E4" w:rsidRPr="007D6DC4">
        <w:rPr>
          <w:szCs w:val="24"/>
          <w:lang w:val="hr-HR"/>
        </w:rPr>
        <w:t>“Narodnim novin</w:t>
      </w:r>
      <w:r w:rsidR="002A6F16" w:rsidRPr="007D6DC4">
        <w:rPr>
          <w:szCs w:val="24"/>
          <w:lang w:val="hr-HR"/>
        </w:rPr>
        <w:t>a</w:t>
      </w:r>
      <w:r w:rsidR="003E11E4" w:rsidRPr="007D6DC4">
        <w:rPr>
          <w:szCs w:val="24"/>
          <w:lang w:val="hr-HR"/>
        </w:rPr>
        <w:t>ma” broj</w:t>
      </w:r>
      <w:r w:rsidR="008D4CC4" w:rsidRPr="007D6DC4">
        <w:rPr>
          <w:szCs w:val="24"/>
          <w:lang w:val="hr-HR"/>
        </w:rPr>
        <w:t xml:space="preserve"> </w:t>
      </w:r>
      <w:r w:rsidR="008D066D" w:rsidRPr="007D6DC4">
        <w:rPr>
          <w:szCs w:val="24"/>
          <w:lang w:val="hr-HR"/>
        </w:rPr>
        <w:t xml:space="preserve">57 </w:t>
      </w:r>
      <w:r w:rsidR="003E11E4" w:rsidRPr="007D6DC4">
        <w:rPr>
          <w:szCs w:val="24"/>
          <w:lang w:val="hr-HR"/>
        </w:rPr>
        <w:t xml:space="preserve">od </w:t>
      </w:r>
      <w:r w:rsidR="00962C63" w:rsidRPr="007D6DC4">
        <w:rPr>
          <w:szCs w:val="24"/>
          <w:lang w:val="hr-HR"/>
        </w:rPr>
        <w:t>2</w:t>
      </w:r>
      <w:r w:rsidR="008D066D" w:rsidRPr="007D6DC4">
        <w:rPr>
          <w:szCs w:val="24"/>
          <w:lang w:val="hr-HR"/>
        </w:rPr>
        <w:t>7</w:t>
      </w:r>
      <w:r w:rsidR="008F6855" w:rsidRPr="007D6DC4">
        <w:rPr>
          <w:lang w:val="hr-HR"/>
        </w:rPr>
        <w:t xml:space="preserve">. </w:t>
      </w:r>
      <w:r w:rsidR="008D066D" w:rsidRPr="007D6DC4">
        <w:rPr>
          <w:lang w:val="hr-HR"/>
        </w:rPr>
        <w:t xml:space="preserve">svibnja </w:t>
      </w:r>
      <w:r w:rsidR="008F6855" w:rsidRPr="007D6DC4">
        <w:rPr>
          <w:lang w:val="hr-HR"/>
        </w:rPr>
        <w:t>201</w:t>
      </w:r>
      <w:r w:rsidR="008D066D" w:rsidRPr="007D6DC4">
        <w:rPr>
          <w:lang w:val="hr-HR"/>
        </w:rPr>
        <w:t>5</w:t>
      </w:r>
      <w:r w:rsidR="003E11E4" w:rsidRPr="007D6DC4">
        <w:rPr>
          <w:szCs w:val="24"/>
          <w:lang w:val="hr-HR"/>
        </w:rPr>
        <w:t xml:space="preserve">. </w:t>
      </w:r>
    </w:p>
    <w:p w:rsidRDefault="003E11E4" w:rsidP="003E11E4" w:rsidR="003E11E4" w:rsidRPr="007D6DC4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7D6DC4">
      <w:pPr>
        <w:ind w:firstLine="720"/>
        <w:jc w:val="both"/>
        <w:rPr>
          <w:szCs w:val="24"/>
          <w:lang w:val="hr-HR"/>
        </w:rPr>
      </w:pPr>
      <w:r w:rsidRPr="007D6DC4">
        <w:rPr>
          <w:szCs w:val="24"/>
          <w:lang w:val="hr-HR"/>
        </w:rPr>
        <w:t xml:space="preserve">Uvidom u spis </w:t>
      </w:r>
      <w:r w:rsidR="00680D48" w:rsidRPr="007D6DC4">
        <w:rPr>
          <w:szCs w:val="24"/>
          <w:lang w:val="hr-HR"/>
        </w:rPr>
        <w:t>i</w:t>
      </w:r>
      <w:r w:rsidRPr="007D6DC4">
        <w:rPr>
          <w:szCs w:val="24"/>
          <w:lang w:val="hr-HR"/>
        </w:rPr>
        <w:t xml:space="preserve"> računovodstvo </w:t>
      </w:r>
      <w:r w:rsidR="00001320" w:rsidRPr="007D6DC4">
        <w:rPr>
          <w:szCs w:val="24"/>
          <w:lang w:val="hr-HR"/>
        </w:rPr>
        <w:t xml:space="preserve">ovog </w:t>
      </w:r>
      <w:r w:rsidRPr="007D6DC4">
        <w:rPr>
          <w:szCs w:val="24"/>
          <w:lang w:val="hr-HR"/>
        </w:rPr>
        <w:t xml:space="preserve">suda utvrđeno je da </w:t>
      </w:r>
      <w:r w:rsidR="00DD6C41" w:rsidRPr="007D6DC4">
        <w:rPr>
          <w:lang w:val="hr-HR"/>
        </w:rPr>
        <w:t xml:space="preserve">osobe koje imaju pravni interes da se </w:t>
      </w:r>
      <w:r w:rsidR="001E26B8" w:rsidRPr="007D6DC4">
        <w:rPr>
          <w:lang w:val="hr-HR"/>
        </w:rPr>
        <w:t>nad dužnikom</w:t>
      </w:r>
      <w:r w:rsidR="001E26B8" w:rsidRPr="007D6DC4">
        <w:rPr>
          <w:szCs w:val="24"/>
          <w:lang w:val="hr-HR"/>
        </w:rPr>
        <w:t xml:space="preserve"> </w:t>
      </w:r>
      <w:r w:rsidR="00DD6C41" w:rsidRPr="007D6DC4">
        <w:rPr>
          <w:lang w:val="hr-HR"/>
        </w:rPr>
        <w:t xml:space="preserve">provede stečajni postupak </w:t>
      </w:r>
      <w:r w:rsidRPr="007D6DC4">
        <w:rPr>
          <w:szCs w:val="24"/>
          <w:lang w:val="hr-HR"/>
        </w:rPr>
        <w:t xml:space="preserve">nisu </w:t>
      </w:r>
      <w:r w:rsidR="00001320" w:rsidRPr="007D6DC4">
        <w:rPr>
          <w:szCs w:val="24"/>
          <w:lang w:val="hr-HR"/>
        </w:rPr>
        <w:t>predujmile</w:t>
      </w:r>
      <w:r w:rsidR="00DD6C41" w:rsidRPr="007D6DC4">
        <w:rPr>
          <w:szCs w:val="24"/>
          <w:lang w:val="hr-HR"/>
        </w:rPr>
        <w:t xml:space="preserve"> </w:t>
      </w:r>
      <w:r w:rsidR="00BA2947" w:rsidRPr="007D6DC4">
        <w:rPr>
          <w:szCs w:val="24"/>
          <w:lang w:val="hr-HR"/>
        </w:rPr>
        <w:t xml:space="preserve">označen </w:t>
      </w:r>
      <w:r w:rsidR="00DD6C41" w:rsidRPr="007D6DC4">
        <w:rPr>
          <w:szCs w:val="24"/>
          <w:lang w:val="hr-HR"/>
        </w:rPr>
        <w:t>iznos</w:t>
      </w:r>
      <w:r w:rsidR="00BA2947" w:rsidRPr="007D6DC4">
        <w:rPr>
          <w:szCs w:val="24"/>
          <w:lang w:val="hr-HR"/>
        </w:rPr>
        <w:t xml:space="preserve"> </w:t>
      </w:r>
      <w:r w:rsidR="00BA2947" w:rsidRPr="007D6DC4">
        <w:rPr>
          <w:lang w:val="hr-HR"/>
        </w:rPr>
        <w:t>novca za pokriće troškova kako prethodnog, tako i otvorenog stečajnog postupka</w:t>
      </w:r>
      <w:r w:rsidR="00DD6C41" w:rsidRPr="007D6DC4">
        <w:rPr>
          <w:lang w:val="hr-HR"/>
        </w:rPr>
        <w:t>,</w:t>
      </w:r>
      <w:r w:rsidR="00FA3841" w:rsidRPr="007D6DC4">
        <w:rPr>
          <w:lang w:val="hr-HR"/>
        </w:rPr>
        <w:t xml:space="preserve"> te kako </w:t>
      </w:r>
      <w:r w:rsidR="00FB794F" w:rsidRPr="007D6DC4">
        <w:rPr>
          <w:lang w:val="hr-HR"/>
        </w:rPr>
        <w:t>iz naprijed navedenog proizlazi da dužnik nema imovine</w:t>
      </w:r>
      <w:r w:rsidR="00FA3841" w:rsidRPr="007D6DC4">
        <w:rPr>
          <w:lang w:val="hr-HR"/>
        </w:rPr>
        <w:t xml:space="preserve">, </w:t>
      </w:r>
      <w:r w:rsidRPr="007D6DC4">
        <w:rPr>
          <w:szCs w:val="24"/>
          <w:lang w:val="hr-HR"/>
        </w:rPr>
        <w:t xml:space="preserve">valjalo </w:t>
      </w:r>
      <w:r w:rsidR="00FA3841" w:rsidRPr="007D6DC4">
        <w:rPr>
          <w:szCs w:val="24"/>
          <w:lang w:val="hr-HR"/>
        </w:rPr>
        <w:t xml:space="preserve">je </w:t>
      </w:r>
      <w:r w:rsidR="001077AC" w:rsidRPr="007D6DC4">
        <w:rPr>
          <w:szCs w:val="24"/>
          <w:lang w:val="hr-HR"/>
        </w:rPr>
        <w:t xml:space="preserve">temeljem odredbe članka </w:t>
      </w:r>
      <w:r w:rsidR="00826CBE" w:rsidRPr="007D6DC4">
        <w:rPr>
          <w:szCs w:val="24"/>
          <w:lang w:val="hr-HR"/>
        </w:rPr>
        <w:t xml:space="preserve">63. </w:t>
      </w:r>
      <w:r w:rsidR="00B76F31" w:rsidRPr="007D6DC4">
        <w:rPr>
          <w:szCs w:val="24"/>
          <w:lang w:val="hr-HR"/>
        </w:rPr>
        <w:t xml:space="preserve">stavak 1. SZ </w:t>
      </w:r>
      <w:r w:rsidR="00826CBE" w:rsidRPr="007D6DC4">
        <w:rPr>
          <w:szCs w:val="24"/>
          <w:lang w:val="hr-HR"/>
        </w:rPr>
        <w:t xml:space="preserve">odlučiti kao </w:t>
      </w:r>
      <w:r w:rsidR="00AC02D2" w:rsidRPr="007D6DC4">
        <w:rPr>
          <w:szCs w:val="24"/>
          <w:lang w:val="hr-HR"/>
        </w:rPr>
        <w:t>pod t</w:t>
      </w:r>
      <w:r w:rsidR="00B76F31" w:rsidRPr="007D6DC4">
        <w:rPr>
          <w:szCs w:val="24"/>
          <w:lang w:val="hr-HR"/>
        </w:rPr>
        <w:t>očk</w:t>
      </w:r>
      <w:r w:rsidR="00AC02D2" w:rsidRPr="007D6DC4">
        <w:rPr>
          <w:szCs w:val="24"/>
          <w:lang w:val="hr-HR"/>
        </w:rPr>
        <w:t>om</w:t>
      </w:r>
      <w:r w:rsidR="00B76F31" w:rsidRPr="007D6DC4">
        <w:rPr>
          <w:szCs w:val="24"/>
          <w:lang w:val="hr-HR"/>
        </w:rPr>
        <w:t xml:space="preserve"> I. – I</w:t>
      </w:r>
      <w:r w:rsidR="005565FA" w:rsidRPr="007D6DC4">
        <w:rPr>
          <w:szCs w:val="24"/>
          <w:lang w:val="hr-HR"/>
        </w:rPr>
        <w:t>V</w:t>
      </w:r>
      <w:r w:rsidR="00B76F31" w:rsidRPr="007D6DC4">
        <w:rPr>
          <w:szCs w:val="24"/>
          <w:lang w:val="hr-HR"/>
        </w:rPr>
        <w:t>. i</w:t>
      </w:r>
      <w:r w:rsidR="00826CBE" w:rsidRPr="007D6DC4">
        <w:rPr>
          <w:szCs w:val="24"/>
          <w:lang w:val="hr-HR"/>
        </w:rPr>
        <w:t>zre</w:t>
      </w:r>
      <w:r w:rsidR="00B76F31" w:rsidRPr="007D6DC4">
        <w:rPr>
          <w:szCs w:val="24"/>
          <w:lang w:val="hr-HR"/>
        </w:rPr>
        <w:t xml:space="preserve">ke </w:t>
      </w:r>
      <w:r w:rsidR="00826CBE" w:rsidRPr="007D6DC4">
        <w:rPr>
          <w:szCs w:val="24"/>
          <w:lang w:val="hr-HR"/>
        </w:rPr>
        <w:t>ovog rješenja.</w:t>
      </w:r>
    </w:p>
    <w:p w:rsidRDefault="00826CBE" w:rsidP="00AC02D2" w:rsidR="00826CBE" w:rsidRPr="007D6DC4">
      <w:pPr>
        <w:ind w:firstLine="720"/>
        <w:jc w:val="both"/>
        <w:rPr>
          <w:szCs w:val="24"/>
          <w:lang w:val="hr-HR"/>
        </w:rPr>
      </w:pPr>
      <w:r w:rsidRPr="007D6DC4">
        <w:rPr>
          <w:szCs w:val="24"/>
          <w:lang w:val="hr-HR"/>
        </w:rPr>
        <w:t xml:space="preserve"> </w:t>
      </w:r>
      <w:r w:rsidRPr="007D6DC4">
        <w:rPr>
          <w:szCs w:val="24"/>
          <w:lang w:val="hr-HR"/>
        </w:rPr>
        <w:tab/>
      </w:r>
      <w:r w:rsidR="009630F0" w:rsidRPr="007D6DC4">
        <w:rPr>
          <w:lang w:val="hr-HR"/>
        </w:rPr>
        <w:t xml:space="preserve"> </w:t>
      </w:r>
    </w:p>
    <w:p w:rsidRDefault="009630F0" w:rsidP="009630F0" w:rsidR="00AC02D2" w:rsidRPr="007D6DC4">
      <w:pPr>
        <w:ind w:firstLine="720"/>
        <w:jc w:val="both"/>
        <w:rPr>
          <w:lang w:val="hr-HR"/>
        </w:rPr>
      </w:pPr>
      <w:r w:rsidRPr="007D6DC4">
        <w:rPr>
          <w:lang w:val="hr-HR"/>
        </w:rPr>
        <w:t xml:space="preserve">Odluka </w:t>
      </w:r>
      <w:r w:rsidR="00AC02D2" w:rsidRPr="007D6DC4">
        <w:rPr>
          <w:lang w:val="hr-HR"/>
        </w:rPr>
        <w:t xml:space="preserve">pod </w:t>
      </w:r>
      <w:r w:rsidRPr="007D6DC4">
        <w:rPr>
          <w:lang w:val="hr-HR"/>
        </w:rPr>
        <w:t>točk</w:t>
      </w:r>
      <w:r w:rsidR="00AC02D2" w:rsidRPr="007D6DC4">
        <w:rPr>
          <w:lang w:val="hr-HR"/>
        </w:rPr>
        <w:t xml:space="preserve">om </w:t>
      </w:r>
      <w:r w:rsidRPr="007D6DC4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7D6DC4">
        <w:rPr>
          <w:lang w:val="hr-HR"/>
        </w:rPr>
        <w:t>.</w:t>
      </w:r>
    </w:p>
    <w:p w:rsidRDefault="00AC02D2" w:rsidP="009630F0" w:rsidR="00AC02D2" w:rsidRPr="007D6DC4">
      <w:pPr>
        <w:ind w:firstLine="720"/>
        <w:jc w:val="both"/>
        <w:rPr>
          <w:lang w:val="hr-HR"/>
        </w:rPr>
      </w:pPr>
    </w:p>
    <w:p w:rsidRDefault="00AC02D2" w:rsidP="009630F0" w:rsidR="009630F0" w:rsidRPr="007D6DC4">
      <w:pPr>
        <w:ind w:firstLine="720"/>
        <w:jc w:val="both"/>
        <w:rPr>
          <w:lang w:val="hr-HR"/>
        </w:rPr>
      </w:pPr>
      <w:r w:rsidRPr="007D6DC4">
        <w:rPr>
          <w:lang w:val="hr-HR"/>
        </w:rPr>
        <w:t>Od</w:t>
      </w:r>
      <w:r w:rsidR="009630F0" w:rsidRPr="007D6DC4">
        <w:rPr>
          <w:lang w:val="hr-HR"/>
        </w:rPr>
        <w:t xml:space="preserve">luka </w:t>
      </w:r>
      <w:r w:rsidRPr="007D6DC4">
        <w:rPr>
          <w:lang w:val="hr-HR"/>
        </w:rPr>
        <w:t>pod točkom V</w:t>
      </w:r>
      <w:r w:rsidR="004037E7" w:rsidRPr="007D6DC4">
        <w:rPr>
          <w:lang w:val="hr-HR"/>
        </w:rPr>
        <w:t>I</w:t>
      </w:r>
      <w:r w:rsidRPr="007D6DC4">
        <w:rPr>
          <w:lang w:val="hr-HR"/>
        </w:rPr>
        <w:t xml:space="preserve">. </w:t>
      </w:r>
      <w:r w:rsidR="009630F0" w:rsidRPr="007D6DC4">
        <w:rPr>
          <w:lang w:val="hr-HR"/>
        </w:rPr>
        <w:t xml:space="preserve">izreke </w:t>
      </w:r>
      <w:r w:rsidRPr="007D6DC4">
        <w:rPr>
          <w:lang w:val="hr-HR"/>
        </w:rPr>
        <w:t xml:space="preserve">ovog </w:t>
      </w:r>
      <w:r w:rsidR="009630F0" w:rsidRPr="007D6DC4">
        <w:rPr>
          <w:lang w:val="hr-HR"/>
        </w:rPr>
        <w:t>rješenja donijeta je primjenom odredbe članka 196. stavak 3. SZ.</w:t>
      </w:r>
    </w:p>
    <w:p w:rsidRDefault="009630F0" w:rsidP="009630F0" w:rsidR="009630F0" w:rsidRPr="007D6DC4">
      <w:pPr>
        <w:jc w:val="both"/>
        <w:rPr>
          <w:lang w:val="hr-HR"/>
        </w:rPr>
      </w:pPr>
      <w:r w:rsidRPr="007D6DC4">
        <w:rPr>
          <w:lang w:val="hr-HR"/>
        </w:rPr>
        <w:t xml:space="preserve">  </w:t>
      </w:r>
    </w:p>
    <w:p w:rsidRDefault="003A0A24" w:rsidP="006C0005" w:rsidR="002A6F16" w:rsidRPr="007D6DC4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7D6DC4">
        <w:rPr>
          <w:szCs w:val="24"/>
          <w:lang w:val="hr-HR"/>
        </w:rPr>
        <w:t xml:space="preserve">, </w:t>
      </w:r>
      <w:r w:rsidR="005F45BA" w:rsidRPr="007D6DC4">
        <w:rPr>
          <w:szCs w:val="24"/>
          <w:lang w:val="hr-HR"/>
        </w:rPr>
        <w:t>2</w:t>
      </w:r>
      <w:r w:rsidR="009639B6">
        <w:rPr>
          <w:szCs w:val="24"/>
          <w:lang w:val="hr-HR"/>
        </w:rPr>
        <w:t>4</w:t>
      </w:r>
      <w:r w:rsidR="009630F0" w:rsidRPr="007D6DC4">
        <w:rPr>
          <w:lang w:val="hr-HR"/>
        </w:rPr>
        <w:t>. rujna 2015</w:t>
      </w:r>
      <w:r w:rsidR="00125C32" w:rsidRPr="007D6DC4">
        <w:rPr>
          <w:lang w:val="hr-HR"/>
        </w:rPr>
        <w:t>.</w:t>
      </w:r>
    </w:p>
    <w:p w:rsidRDefault="00826CBE" w:rsidP="002A6F16" w:rsidR="00826CBE" w:rsidRPr="007D6DC4">
      <w:pPr>
        <w:jc w:val="center"/>
        <w:rPr>
          <w:szCs w:val="24"/>
          <w:lang w:val="hr-HR"/>
        </w:rPr>
      </w:pPr>
      <w:r w:rsidRPr="007D6DC4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7D6DC4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7D6DC4">
      <w:pPr>
        <w:ind w:left="7200"/>
        <w:jc w:val="both"/>
        <w:rPr>
          <w:szCs w:val="24"/>
          <w:lang w:val="hr-HR"/>
        </w:rPr>
      </w:pPr>
      <w:r w:rsidRPr="007D6DC4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7D6DC4">
      <w:pPr>
        <w:ind w:left="7200"/>
        <w:jc w:val="both"/>
        <w:rPr>
          <w:szCs w:val="24"/>
          <w:lang w:val="hr-HR"/>
        </w:rPr>
      </w:pPr>
      <w:r w:rsidRPr="007D6DC4">
        <w:rPr>
          <w:szCs w:val="24"/>
          <w:lang w:val="hr-HR"/>
        </w:rPr>
        <w:lastRenderedPageBreak/>
        <w:t>Liljana Ugrin</w:t>
      </w:r>
    </w:p>
    <w:p w:rsidRDefault="00AC02D2" w:rsidP="008A0459" w:rsidR="00AC02D2" w:rsidRPr="007D6DC4">
      <w:pPr>
        <w:jc w:val="both"/>
        <w:rPr>
          <w:szCs w:val="24"/>
          <w:lang w:val="hr-HR"/>
        </w:rPr>
      </w:pPr>
    </w:p>
    <w:p w:rsidRDefault="00AC02D2" w:rsidP="008A0459" w:rsidR="00826CBE" w:rsidRPr="007D6DC4">
      <w:pPr>
        <w:jc w:val="both"/>
        <w:rPr>
          <w:szCs w:val="24"/>
          <w:lang w:val="hr-HR"/>
        </w:rPr>
      </w:pPr>
      <w:r w:rsidRPr="007D6DC4">
        <w:rPr>
          <w:szCs w:val="24"/>
          <w:lang w:val="hr-HR"/>
        </w:rPr>
        <w:t xml:space="preserve">POUKA O PRAVNOM LIJEKU </w:t>
      </w:r>
    </w:p>
    <w:p w:rsidRDefault="00826CBE" w:rsidP="008A0459" w:rsidR="00826CBE" w:rsidRPr="007D6DC4">
      <w:pPr>
        <w:jc w:val="both"/>
        <w:rPr>
          <w:rFonts w:eastAsia="MS Mincho"/>
          <w:szCs w:val="24"/>
          <w:lang w:val="hr-HR"/>
        </w:rPr>
      </w:pPr>
      <w:r w:rsidRPr="007D6DC4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7D6DC4">
        <w:rPr>
          <w:szCs w:val="24"/>
          <w:lang w:val="hr-HR"/>
        </w:rPr>
        <w:t xml:space="preserve">, te </w:t>
      </w:r>
      <w:r w:rsidR="002A6F16" w:rsidRPr="007D6DC4">
        <w:rPr>
          <w:lang w:val="hr-HR"/>
        </w:rPr>
        <w:t>osobe koje imaju pravni interes da se provede stečajni postupak nad dužnikom</w:t>
      </w:r>
      <w:r w:rsidRPr="007D6DC4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7D6DC4">
        <w:rPr>
          <w:rFonts w:eastAsia="MS Mincho"/>
          <w:szCs w:val="24"/>
          <w:lang w:val="hr-HR"/>
        </w:rPr>
        <w:t xml:space="preserve"> </w:t>
      </w:r>
      <w:r w:rsidRPr="007D6DC4">
        <w:rPr>
          <w:rFonts w:eastAsia="MS Mincho"/>
          <w:szCs w:val="24"/>
          <w:lang w:val="hr-HR"/>
        </w:rPr>
        <w:tab/>
      </w:r>
    </w:p>
    <w:p w:rsidRDefault="00E63919" w:rsidP="0083572A" w:rsidR="00E63919" w:rsidRPr="007D6DC4">
      <w:pPr>
        <w:jc w:val="both"/>
        <w:rPr>
          <w:sz w:val="20"/>
          <w:lang w:val="hr-HR"/>
        </w:rPr>
      </w:pPr>
    </w:p>
    <w:p w:rsidRDefault="00E63919" w:rsidP="0083572A" w:rsidR="00E63919" w:rsidRPr="007D6DC4">
      <w:pPr>
        <w:jc w:val="both"/>
        <w:rPr>
          <w:sz w:val="20"/>
          <w:lang w:val="hr-HR"/>
        </w:rPr>
      </w:pPr>
    </w:p>
    <w:p w:rsidRDefault="00E63919" w:rsidP="0083572A" w:rsidR="00E63919" w:rsidRPr="007D6DC4">
      <w:pPr>
        <w:jc w:val="both"/>
        <w:rPr>
          <w:sz w:val="20"/>
          <w:lang w:val="hr-HR"/>
        </w:rPr>
      </w:pPr>
    </w:p>
    <w:p w:rsidRDefault="00E63919" w:rsidP="0083572A" w:rsidR="00E63919" w:rsidRPr="007D6DC4">
      <w:pPr>
        <w:jc w:val="both"/>
        <w:rPr>
          <w:sz w:val="20"/>
          <w:lang w:val="hr-HR"/>
        </w:rPr>
      </w:pPr>
    </w:p>
    <w:p w:rsidRDefault="00E63919" w:rsidP="0083572A" w:rsidR="00E63919" w:rsidRPr="007D6DC4">
      <w:pPr>
        <w:jc w:val="both"/>
        <w:rPr>
          <w:sz w:val="20"/>
          <w:lang w:val="hr-HR"/>
        </w:rPr>
      </w:pPr>
    </w:p>
    <w:p w:rsidRDefault="0083572A" w:rsidP="0083572A" w:rsidR="0083572A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>DNA</w:t>
      </w:r>
    </w:p>
    <w:p w:rsidRDefault="00A90A90" w:rsidP="002131DE" w:rsidR="006E662C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>R</w:t>
      </w:r>
      <w:r w:rsidR="0083572A" w:rsidRPr="007D6DC4">
        <w:rPr>
          <w:sz w:val="20"/>
          <w:lang w:val="hr-HR"/>
        </w:rPr>
        <w:t>ješenje dostaviti</w:t>
      </w:r>
      <w:r w:rsidR="00087F04" w:rsidRPr="007D6DC4">
        <w:rPr>
          <w:sz w:val="20"/>
          <w:lang w:val="hr-HR"/>
        </w:rPr>
        <w:t>:</w:t>
      </w:r>
      <w:r w:rsidR="0083572A" w:rsidRPr="007D6DC4">
        <w:rPr>
          <w:sz w:val="20"/>
          <w:lang w:val="hr-HR"/>
        </w:rPr>
        <w:t xml:space="preserve"> </w:t>
      </w:r>
      <w:r w:rsidR="00AF5E6A" w:rsidRPr="007D6DC4">
        <w:rPr>
          <w:sz w:val="20"/>
          <w:lang w:val="hr-HR"/>
        </w:rPr>
        <w:t>predlagatelju</w:t>
      </w:r>
      <w:r w:rsidR="002131DE" w:rsidRPr="007D6DC4">
        <w:rPr>
          <w:sz w:val="20"/>
          <w:lang w:val="hr-HR"/>
        </w:rPr>
        <w:t>,</w:t>
      </w:r>
      <w:r w:rsidRPr="007D6DC4">
        <w:rPr>
          <w:sz w:val="20"/>
          <w:lang w:val="hr-HR"/>
        </w:rPr>
        <w:t xml:space="preserve"> </w:t>
      </w:r>
      <w:r w:rsidR="002131DE" w:rsidRPr="007D6DC4">
        <w:rPr>
          <w:sz w:val="20"/>
          <w:lang w:val="hr-HR"/>
        </w:rPr>
        <w:t xml:space="preserve"> </w:t>
      </w:r>
    </w:p>
    <w:p w:rsidRDefault="006E662C" w:rsidP="0070467E" w:rsidR="002D73AD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                             </w:t>
      </w:r>
      <w:r w:rsidR="00AC02D2" w:rsidRPr="007D6DC4">
        <w:rPr>
          <w:sz w:val="20"/>
          <w:lang w:val="hr-HR"/>
        </w:rPr>
        <w:t xml:space="preserve"> </w:t>
      </w:r>
      <w:r w:rsidRPr="007D6DC4">
        <w:rPr>
          <w:sz w:val="20"/>
          <w:lang w:val="hr-HR"/>
        </w:rPr>
        <w:t xml:space="preserve"> </w:t>
      </w:r>
      <w:r w:rsidR="00A5402A" w:rsidRPr="007D6DC4">
        <w:rPr>
          <w:sz w:val="20"/>
          <w:lang w:val="hr-HR"/>
        </w:rPr>
        <w:t xml:space="preserve">dužniku i </w:t>
      </w:r>
      <w:r w:rsidR="0083572A" w:rsidRPr="007D6DC4">
        <w:rPr>
          <w:sz w:val="20"/>
          <w:lang w:val="hr-HR"/>
        </w:rPr>
        <w:t>član</w:t>
      </w:r>
      <w:r w:rsidR="002A6F16" w:rsidRPr="007D6DC4">
        <w:rPr>
          <w:sz w:val="20"/>
          <w:lang w:val="hr-HR"/>
        </w:rPr>
        <w:t xml:space="preserve">u </w:t>
      </w:r>
      <w:r w:rsidR="0083572A" w:rsidRPr="007D6DC4">
        <w:rPr>
          <w:sz w:val="20"/>
          <w:lang w:val="hr-HR"/>
        </w:rPr>
        <w:t>uprave</w:t>
      </w:r>
      <w:r w:rsidR="00A5402A" w:rsidRPr="007D6DC4">
        <w:rPr>
          <w:sz w:val="20"/>
          <w:lang w:val="hr-HR"/>
        </w:rPr>
        <w:t xml:space="preserve">, </w:t>
      </w:r>
      <w:r w:rsidR="00962C63" w:rsidRPr="007D6DC4">
        <w:rPr>
          <w:sz w:val="20"/>
          <w:lang w:val="hr-HR"/>
        </w:rPr>
        <w:t xml:space="preserve"> </w:t>
      </w:r>
    </w:p>
    <w:p w:rsidRDefault="00AF5E6A" w:rsidP="00A416F9" w:rsidR="00087F04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                           </w:t>
      </w:r>
      <w:r w:rsidR="00966BAE" w:rsidRPr="007D6DC4">
        <w:rPr>
          <w:sz w:val="20"/>
          <w:lang w:val="hr-HR"/>
        </w:rPr>
        <w:t xml:space="preserve"> </w:t>
      </w:r>
      <w:r w:rsidR="00A90A90" w:rsidRPr="007D6DC4">
        <w:rPr>
          <w:sz w:val="20"/>
          <w:lang w:val="hr-HR"/>
        </w:rPr>
        <w:t xml:space="preserve"> </w:t>
      </w:r>
      <w:r w:rsidR="00966BAE" w:rsidRPr="007D6DC4">
        <w:rPr>
          <w:sz w:val="20"/>
          <w:lang w:val="hr-HR"/>
        </w:rPr>
        <w:t xml:space="preserve"> </w:t>
      </w:r>
      <w:r w:rsidR="00AC02D2" w:rsidRPr="007D6DC4">
        <w:rPr>
          <w:sz w:val="20"/>
          <w:lang w:val="hr-HR"/>
        </w:rPr>
        <w:t xml:space="preserve"> </w:t>
      </w:r>
      <w:r w:rsidR="00966BAE" w:rsidRPr="007D6DC4">
        <w:rPr>
          <w:sz w:val="20"/>
          <w:lang w:val="hr-HR"/>
        </w:rPr>
        <w:t>s</w:t>
      </w:r>
      <w:r w:rsidR="00087F04" w:rsidRPr="007D6DC4">
        <w:rPr>
          <w:sz w:val="20"/>
          <w:lang w:val="hr-HR"/>
        </w:rPr>
        <w:t>tečajnom upravitelju</w:t>
      </w:r>
    </w:p>
    <w:p w:rsidRDefault="0083572A" w:rsidP="00A416F9" w:rsidR="00A07F43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                           </w:t>
      </w:r>
      <w:r w:rsidR="00087F04" w:rsidRPr="007D6DC4">
        <w:rPr>
          <w:sz w:val="20"/>
          <w:lang w:val="hr-HR"/>
        </w:rPr>
        <w:t xml:space="preserve"> </w:t>
      </w:r>
      <w:r w:rsidR="00A90A90" w:rsidRPr="007D6DC4">
        <w:rPr>
          <w:sz w:val="20"/>
          <w:lang w:val="hr-HR"/>
        </w:rPr>
        <w:t xml:space="preserve"> </w:t>
      </w:r>
      <w:r w:rsidR="006F64B2" w:rsidRPr="007D6DC4">
        <w:rPr>
          <w:sz w:val="20"/>
          <w:lang w:val="hr-HR"/>
        </w:rPr>
        <w:t xml:space="preserve"> </w:t>
      </w:r>
      <w:r w:rsidR="00AC02D2" w:rsidRPr="007D6DC4">
        <w:rPr>
          <w:sz w:val="20"/>
          <w:lang w:val="hr-HR"/>
        </w:rPr>
        <w:t xml:space="preserve"> </w:t>
      </w:r>
      <w:r w:rsidR="00A07F43" w:rsidRPr="007D6DC4">
        <w:rPr>
          <w:sz w:val="20"/>
          <w:lang w:val="hr-HR"/>
        </w:rPr>
        <w:t xml:space="preserve">ŽDO </w:t>
      </w:r>
    </w:p>
    <w:p w:rsidRDefault="001C5E42" w:rsidP="00A8137F" w:rsidR="00C32967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                           </w:t>
      </w:r>
      <w:r w:rsidR="00A90A90" w:rsidRPr="007D6DC4">
        <w:rPr>
          <w:sz w:val="20"/>
          <w:lang w:val="hr-HR"/>
        </w:rPr>
        <w:t xml:space="preserve"> </w:t>
      </w:r>
      <w:r w:rsidRPr="007D6DC4">
        <w:rPr>
          <w:sz w:val="20"/>
          <w:lang w:val="hr-HR"/>
        </w:rPr>
        <w:t xml:space="preserve"> </w:t>
      </w:r>
      <w:r w:rsidR="00AC02D2" w:rsidRPr="007D6DC4">
        <w:rPr>
          <w:sz w:val="20"/>
          <w:lang w:val="hr-HR"/>
        </w:rPr>
        <w:t xml:space="preserve"> </w:t>
      </w:r>
      <w:r w:rsidRPr="007D6DC4">
        <w:rPr>
          <w:sz w:val="20"/>
          <w:lang w:val="hr-HR"/>
        </w:rPr>
        <w:t xml:space="preserve"> </w:t>
      </w:r>
      <w:r w:rsidR="00A8137F" w:rsidRPr="007D6DC4">
        <w:rPr>
          <w:sz w:val="20"/>
          <w:lang w:val="hr-HR"/>
        </w:rPr>
        <w:t>ban</w:t>
      </w:r>
      <w:r w:rsidR="0070467E" w:rsidRPr="007D6DC4">
        <w:rPr>
          <w:sz w:val="20"/>
          <w:lang w:val="hr-HR"/>
        </w:rPr>
        <w:t xml:space="preserve">ci </w:t>
      </w:r>
      <w:r w:rsidR="00B24700" w:rsidRPr="007D6DC4">
        <w:rPr>
          <w:sz w:val="20"/>
          <w:lang w:val="hr-HR"/>
        </w:rPr>
        <w:t xml:space="preserve"> </w:t>
      </w:r>
    </w:p>
    <w:p w:rsidRDefault="002A6F16" w:rsidP="00A416F9" w:rsidR="0083572A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ab/>
      </w:r>
      <w:r w:rsidRPr="007D6DC4">
        <w:rPr>
          <w:sz w:val="20"/>
          <w:lang w:val="hr-HR"/>
        </w:rPr>
        <w:tab/>
        <w:t xml:space="preserve"> </w:t>
      </w:r>
      <w:r w:rsidR="0070467E" w:rsidRPr="007D6DC4">
        <w:rPr>
          <w:sz w:val="20"/>
          <w:lang w:val="hr-HR"/>
        </w:rPr>
        <w:t xml:space="preserve"> </w:t>
      </w:r>
      <w:r w:rsidRPr="007D6DC4">
        <w:rPr>
          <w:sz w:val="20"/>
          <w:lang w:val="hr-HR"/>
        </w:rPr>
        <w:t>P</w:t>
      </w:r>
      <w:r w:rsidR="0083572A" w:rsidRPr="007D6DC4">
        <w:rPr>
          <w:sz w:val="20"/>
          <w:lang w:val="hr-HR"/>
        </w:rPr>
        <w:t>orezn</w:t>
      </w:r>
      <w:r w:rsidR="0070467E" w:rsidRPr="007D6DC4">
        <w:rPr>
          <w:sz w:val="20"/>
          <w:lang w:val="hr-HR"/>
        </w:rPr>
        <w:t xml:space="preserve">oj </w:t>
      </w:r>
      <w:r w:rsidR="0083572A" w:rsidRPr="007D6DC4">
        <w:rPr>
          <w:sz w:val="20"/>
          <w:lang w:val="hr-HR"/>
        </w:rPr>
        <w:t>uprav</w:t>
      </w:r>
      <w:r w:rsidR="0070467E" w:rsidRPr="007D6DC4">
        <w:rPr>
          <w:sz w:val="20"/>
          <w:lang w:val="hr-HR"/>
        </w:rPr>
        <w:t>i</w:t>
      </w:r>
      <w:r w:rsidR="0083572A" w:rsidRPr="007D6DC4">
        <w:rPr>
          <w:sz w:val="20"/>
          <w:lang w:val="hr-HR"/>
        </w:rPr>
        <w:t xml:space="preserve"> </w:t>
      </w:r>
    </w:p>
    <w:p w:rsidRDefault="0083572A" w:rsidP="00925726" w:rsidR="0006103A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              </w:t>
      </w:r>
      <w:r w:rsidR="0070467E" w:rsidRPr="007D6DC4">
        <w:rPr>
          <w:sz w:val="20"/>
          <w:lang w:val="hr-HR"/>
        </w:rPr>
        <w:t xml:space="preserve">              </w:t>
      </w:r>
      <w:r w:rsidRPr="007D6DC4">
        <w:rPr>
          <w:sz w:val="20"/>
          <w:lang w:val="hr-HR"/>
        </w:rPr>
        <w:t xml:space="preserve">  </w:t>
      </w:r>
      <w:r w:rsidR="00AC02D2" w:rsidRPr="007D6DC4">
        <w:rPr>
          <w:sz w:val="20"/>
          <w:lang w:val="hr-HR"/>
        </w:rPr>
        <w:t xml:space="preserve"> </w:t>
      </w:r>
      <w:r w:rsidR="00A90A90" w:rsidRPr="007D6DC4">
        <w:rPr>
          <w:sz w:val="20"/>
          <w:lang w:val="hr-HR"/>
        </w:rPr>
        <w:t>objaviti</w:t>
      </w:r>
      <w:r w:rsidRPr="007D6DC4">
        <w:rPr>
          <w:sz w:val="20"/>
          <w:lang w:val="hr-HR"/>
        </w:rPr>
        <w:t xml:space="preserve"> </w:t>
      </w:r>
      <w:r w:rsidR="00925726" w:rsidRPr="007D6DC4">
        <w:rPr>
          <w:sz w:val="20"/>
          <w:lang w:val="hr-HR"/>
        </w:rPr>
        <w:t>na</w:t>
      </w:r>
      <w:r w:rsidR="009630F0" w:rsidRPr="007D6DC4">
        <w:rPr>
          <w:sz w:val="20"/>
          <w:lang w:val="hr-HR"/>
        </w:rPr>
        <w:t xml:space="preserve"> mrežnoj stranice e-Oglasne ploče suda</w:t>
      </w:r>
      <w:r w:rsidR="00A90A90" w:rsidRPr="007D6DC4">
        <w:rPr>
          <w:sz w:val="20"/>
          <w:lang w:val="hr-HR"/>
        </w:rPr>
        <w:t xml:space="preserve"> </w:t>
      </w:r>
    </w:p>
    <w:p w:rsidRDefault="009630F0" w:rsidP="00116C59" w:rsidR="009630F0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                              </w:t>
      </w:r>
      <w:r w:rsidR="00AC02D2" w:rsidRPr="007D6DC4">
        <w:rPr>
          <w:sz w:val="20"/>
          <w:lang w:val="hr-HR"/>
        </w:rPr>
        <w:t xml:space="preserve"> </w:t>
      </w:r>
      <w:r w:rsidRPr="007D6DC4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7D6DC4">
      <w:pPr>
        <w:jc w:val="both"/>
        <w:rPr>
          <w:sz w:val="20"/>
          <w:lang w:val="hr-HR"/>
        </w:rPr>
      </w:pPr>
      <w:r w:rsidRPr="007D6DC4">
        <w:rPr>
          <w:sz w:val="20"/>
          <w:lang w:val="hr-HR"/>
        </w:rPr>
        <w:t xml:space="preserve">U Rijeci, </w:t>
      </w:r>
      <w:r w:rsidR="005F45BA" w:rsidRPr="007D6DC4">
        <w:rPr>
          <w:sz w:val="20"/>
          <w:lang w:val="hr-HR"/>
        </w:rPr>
        <w:t>2</w:t>
      </w:r>
      <w:r w:rsidR="009639B6">
        <w:rPr>
          <w:sz w:val="20"/>
          <w:lang w:val="hr-HR"/>
        </w:rPr>
        <w:t>4</w:t>
      </w:r>
      <w:r w:rsidR="009630F0" w:rsidRPr="007D6DC4">
        <w:rPr>
          <w:sz w:val="20"/>
          <w:lang w:val="hr-HR"/>
        </w:rPr>
        <w:t>. rujna 2015</w:t>
      </w:r>
      <w:r w:rsidR="006240C4" w:rsidRPr="007D6DC4">
        <w:rPr>
          <w:sz w:val="20"/>
          <w:lang w:val="hr-HR"/>
        </w:rPr>
        <w:t>.</w:t>
      </w:r>
    </w:p>
    <w:p w:rsidRDefault="009639B6" w:rsidR="009639B6" w:rsidRPr="007D6DC4">
      <w:pPr>
        <w:jc w:val="both"/>
        <w:rPr>
          <w:sz w:val="20"/>
          <w:lang w:val="hr-HR"/>
        </w:rPr>
      </w:pPr>
    </w:p>
    <w:sectPr w:rsidSect="007D6DC4" w:rsidR="009639B6" w:rsidRPr="007D6DC4">
      <w:headerReference w:type="default" r:id="rId13"/>
      <w:footerReference w:type="default" r:id="rId14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CE3" w:rsidR="00004CE3">
      <w:r>
        <w:separator/>
      </w:r>
    </w:p>
  </w:endnote>
  <w:endnote w:id="0" w:type="continuationSeparator">
    <w:p w:rsidRDefault="00004CE3" w:rsidR="00004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0450B8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CE3" w:rsidR="00004CE3">
      <w:r>
        <w:separator/>
      </w:r>
    </w:p>
  </w:footnote>
  <w:footnote w:id="0" w:type="continuationSeparator">
    <w:p w:rsidRDefault="00004CE3" w:rsidR="00004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AD55E8">
      <w:t>7</w:t>
    </w:r>
    <w:r w:rsidR="005531BE">
      <w:t>86</w:t>
    </w:r>
    <w:r w:rsidRPr="00530777">
      <w:t>/1</w:t>
    </w:r>
    <w:r w:rsidR="00494FB9">
      <w:t>3</w:t>
    </w:r>
    <w:r w:rsidRPr="00530777">
      <w:t>-</w:t>
    </w:r>
    <w:r w:rsidR="00AD55E8">
      <w:t>1</w:t>
    </w:r>
    <w:r w:rsidR="00553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D5D"/>
    <w:rsid w:val="00001320"/>
    <w:rsid w:val="00004CE3"/>
    <w:rsid w:val="000336E2"/>
    <w:rsid w:val="000450B8"/>
    <w:rsid w:val="00046233"/>
    <w:rsid w:val="0006103A"/>
    <w:rsid w:val="000626CF"/>
    <w:rsid w:val="000629A1"/>
    <w:rsid w:val="00066F1D"/>
    <w:rsid w:val="00087F04"/>
    <w:rsid w:val="00091001"/>
    <w:rsid w:val="000939AF"/>
    <w:rsid w:val="000941B9"/>
    <w:rsid w:val="0009699E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628BB"/>
    <w:rsid w:val="001A6916"/>
    <w:rsid w:val="001B4D47"/>
    <w:rsid w:val="001C0908"/>
    <w:rsid w:val="001C25B8"/>
    <w:rsid w:val="001C5E42"/>
    <w:rsid w:val="001C7070"/>
    <w:rsid w:val="001D0ED6"/>
    <w:rsid w:val="001D47B6"/>
    <w:rsid w:val="001E26B8"/>
    <w:rsid w:val="001E4907"/>
    <w:rsid w:val="001F4220"/>
    <w:rsid w:val="001F77C0"/>
    <w:rsid w:val="002131DE"/>
    <w:rsid w:val="00237687"/>
    <w:rsid w:val="00242C44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1C7C"/>
    <w:rsid w:val="002E2C85"/>
    <w:rsid w:val="002E4310"/>
    <w:rsid w:val="002E5A85"/>
    <w:rsid w:val="002E5BA8"/>
    <w:rsid w:val="002F25B6"/>
    <w:rsid w:val="00304660"/>
    <w:rsid w:val="003146F2"/>
    <w:rsid w:val="00315D7F"/>
    <w:rsid w:val="003618D3"/>
    <w:rsid w:val="003A0A24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1B05"/>
    <w:rsid w:val="00435448"/>
    <w:rsid w:val="0043628D"/>
    <w:rsid w:val="004455DB"/>
    <w:rsid w:val="00445EDC"/>
    <w:rsid w:val="00456F51"/>
    <w:rsid w:val="004603FA"/>
    <w:rsid w:val="004641B7"/>
    <w:rsid w:val="00475C75"/>
    <w:rsid w:val="00482248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643B"/>
    <w:rsid w:val="005476A3"/>
    <w:rsid w:val="00550D73"/>
    <w:rsid w:val="005531BE"/>
    <w:rsid w:val="005565FA"/>
    <w:rsid w:val="00575174"/>
    <w:rsid w:val="005759D0"/>
    <w:rsid w:val="0059273D"/>
    <w:rsid w:val="005A4631"/>
    <w:rsid w:val="005A62CD"/>
    <w:rsid w:val="005B183B"/>
    <w:rsid w:val="005B7C43"/>
    <w:rsid w:val="005D6F06"/>
    <w:rsid w:val="005E3A2F"/>
    <w:rsid w:val="005F0B8A"/>
    <w:rsid w:val="005F45BA"/>
    <w:rsid w:val="006240C4"/>
    <w:rsid w:val="006252C2"/>
    <w:rsid w:val="006348BC"/>
    <w:rsid w:val="00634925"/>
    <w:rsid w:val="00635D8F"/>
    <w:rsid w:val="00645F2D"/>
    <w:rsid w:val="0067203F"/>
    <w:rsid w:val="00674449"/>
    <w:rsid w:val="00677067"/>
    <w:rsid w:val="00680D48"/>
    <w:rsid w:val="006834D0"/>
    <w:rsid w:val="0069585E"/>
    <w:rsid w:val="006B1B97"/>
    <w:rsid w:val="006C0005"/>
    <w:rsid w:val="006C3DE1"/>
    <w:rsid w:val="006E1D93"/>
    <w:rsid w:val="006E5129"/>
    <w:rsid w:val="006E5257"/>
    <w:rsid w:val="006E662C"/>
    <w:rsid w:val="006F5260"/>
    <w:rsid w:val="006F6302"/>
    <w:rsid w:val="006F64B2"/>
    <w:rsid w:val="0070467E"/>
    <w:rsid w:val="00707406"/>
    <w:rsid w:val="00714FE2"/>
    <w:rsid w:val="00732535"/>
    <w:rsid w:val="00743478"/>
    <w:rsid w:val="00751D78"/>
    <w:rsid w:val="0075234A"/>
    <w:rsid w:val="00753E13"/>
    <w:rsid w:val="00793BF1"/>
    <w:rsid w:val="007950D9"/>
    <w:rsid w:val="007B5BEA"/>
    <w:rsid w:val="007D0F20"/>
    <w:rsid w:val="007D6DC4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058B1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39B6"/>
    <w:rsid w:val="00966BAE"/>
    <w:rsid w:val="009670DC"/>
    <w:rsid w:val="0097532F"/>
    <w:rsid w:val="009B4A72"/>
    <w:rsid w:val="009B5B80"/>
    <w:rsid w:val="009C001C"/>
    <w:rsid w:val="009C7F36"/>
    <w:rsid w:val="009D33C2"/>
    <w:rsid w:val="009E54E0"/>
    <w:rsid w:val="009F42B0"/>
    <w:rsid w:val="009F5AF7"/>
    <w:rsid w:val="00A0364D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921A2"/>
    <w:rsid w:val="00AA1CC8"/>
    <w:rsid w:val="00AC02D2"/>
    <w:rsid w:val="00AC08FE"/>
    <w:rsid w:val="00AD4DD2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B7591"/>
    <w:rsid w:val="00BD3CA8"/>
    <w:rsid w:val="00BE4214"/>
    <w:rsid w:val="00C17C73"/>
    <w:rsid w:val="00C32967"/>
    <w:rsid w:val="00C360E6"/>
    <w:rsid w:val="00C43376"/>
    <w:rsid w:val="00C6656F"/>
    <w:rsid w:val="00C7696A"/>
    <w:rsid w:val="00C86BF5"/>
    <w:rsid w:val="00C965B5"/>
    <w:rsid w:val="00C96A0F"/>
    <w:rsid w:val="00CA00D3"/>
    <w:rsid w:val="00CA0741"/>
    <w:rsid w:val="00CC01F2"/>
    <w:rsid w:val="00CC23C8"/>
    <w:rsid w:val="00CC6DA0"/>
    <w:rsid w:val="00CE2781"/>
    <w:rsid w:val="00D016B3"/>
    <w:rsid w:val="00D06EA7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63919"/>
    <w:rsid w:val="00E70B9A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574"/>
    <w:rsid w:val="00EE6F87"/>
    <w:rsid w:val="00F15E1F"/>
    <w:rsid w:val="00F207C4"/>
    <w:rsid w:val="00F22403"/>
    <w:rsid w:val="00F261F1"/>
    <w:rsid w:val="00F46E72"/>
    <w:rsid w:val="00F57DFF"/>
    <w:rsid w:val="00F57E27"/>
    <w:rsid w:val="00F76E14"/>
    <w:rsid w:val="00F86F4A"/>
    <w:rsid w:val="00F957C9"/>
    <w:rsid w:val="00FA1FCD"/>
    <w:rsid w:val="00FA3841"/>
    <w:rsid w:val="00FB1C79"/>
    <w:rsid w:val="00FB794F"/>
    <w:rsid w:val="00FD57DC"/>
    <w:rsid w:val="00FD6EE0"/>
    <w:rsid w:val="00FD73C7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0629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29A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0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5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0629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29A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0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5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5967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596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25967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St-786/2013</izvorni_sadrzaj>
    <derivirana_varijabla naziv="DomainObject.Predmet.OznakaBroj_1">St-786/2013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J.D. d.o.o.  Jurdani</izvorni_sadrzaj>
    <derivirana_varijabla naziv="DomainObject.Predmet.ProtustrankaFormated_1">  J.D. d.o.o.  Jurdani</derivirana_varijabla>
  </DomainObject.Predmet.ProtustrankaFormated>
  <DomainObject.Predmet.ProtustrankaFormatedOIB>
    <izvorni_sadrzaj>  J.D. d.o.o.  Jurdani, OIB 23388198129</izvorni_sadrzaj>
    <derivirana_varijabla naziv="DomainObject.Predmet.ProtustrankaFormatedOIB_1">  J.D. d.o.o.  Jurdani, OIB 23388198129</derivirana_varijabla>
  </DomainObject.Predmet.ProtustrankaFormatedOIB>
  <DomainObject.Predmet.ProtustrankaFormatedWithAdress>
    <izvorni_sadrzaj> J.D. d.o.o.  Jurdani, Jušići 93a, 51 213 Jurdani</izvorni_sadrzaj>
    <derivirana_varijabla naziv="DomainObject.Predmet.ProtustrankaFormatedWithAdress_1"> J.D. d.o.o.  Jurdani, Jušići 93a, 51 213 Jurdani</derivirana_varijabla>
  </DomainObject.Predmet.ProtustrankaFormatedWithAdress>
  <DomainObject.Predmet.ProtustrankaFormatedWithAdressOIB>
    <izvorni_sadrzaj> J.D. d.o.o.  Jurdani, OIB 23388198129, Jušići 93a, 51 213 Jurdani</izvorni_sadrzaj>
    <derivirana_varijabla naziv="DomainObject.Predmet.ProtustrankaFormatedWithAdressOIB_1"> J.D. d.o.o.  Jurdani, OIB 23388198129, Jušići 93a, 51 213 Jurdani</derivirana_varijabla>
  </DomainObject.Predmet.ProtustrankaFormatedWithAdressOIB>
  <DomainObject.Predmet.ProtustrankaWithAdress>
    <izvorni_sadrzaj>J.D. d.o.o.  Jurdani Jušići 93a, 51 213 Jurdani</izvorni_sadrzaj>
    <derivirana_varijabla naziv="DomainObject.Predmet.ProtustrankaWithAdress_1">J.D. d.o.o.  Jurdani Jušići 93a, 51 213 Jurdani</derivirana_varijabla>
  </DomainObject.Predmet.ProtustrankaWithAdress>
  <DomainObject.Predmet.ProtustrankaWithAdressOIB>
    <izvorni_sadrzaj>J.D. d.o.o.  Jurdani, OIB 23388198129, Jušići 93a, 51 213 Jurdani</izvorni_sadrzaj>
    <derivirana_varijabla naziv="DomainObject.Predmet.ProtustrankaWithAdressOIB_1">J.D. d.o.o.  Jurdani, OIB 23388198129, Jušići 93a, 51 213 Jurdani</derivirana_varijabla>
  </DomainObject.Predmet.ProtustrankaWithAdressOIB>
  <DomainObject.Predmet.ProtustrankaNazivFormated>
    <izvorni_sadrzaj>J.D. d.o.o.  Jurdani</izvorni_sadrzaj>
    <derivirana_varijabla naziv="DomainObject.Predmet.ProtustrankaNazivFormated_1">J.D. d.o.o.  Jurdani</derivirana_varijabla>
  </DomainObject.Predmet.ProtustrankaNazivFormated>
  <DomainObject.Predmet.ProtustrankaNazivFormatedOIB>
    <izvorni_sadrzaj>J.D. d.o.o.  Jurdani, OIB 23388198129</izvorni_sadrzaj>
    <derivirana_varijabla naziv="DomainObject.Predmet.ProtustrankaNazivFormatedOIB_1">J.D. d.o.o.  Jurdani, OIB 23388198129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KONJEVIĆ  Matulji</izvorni_sadrzaj>
    <derivirana_varijabla naziv="DomainObject.Predmet.StrankaFormated_1">  ANA KONJEVIĆ  Matulji</derivirana_varijabla>
  </DomainObject.Predmet.StrankaFormated>
  <DomainObject.Predmet.StrankaFormatedOIB>
    <izvorni_sadrzaj>  ANA KONJEVIĆ  Matulji, OIB 53884354195</izvorni_sadrzaj>
    <derivirana_varijabla naziv="DomainObject.Predmet.StrankaFormatedOIB_1">  ANA KONJEVIĆ  Matulji, OIB 53884354195</derivirana_varijabla>
  </DomainObject.Predmet.StrankaFormatedOIB>
  <DomainObject.Predmet.StrankaFormatedWithAdress>
    <izvorni_sadrzaj> ANA KONJEVIĆ  Matulji, B. Laginje 33, 51 211 Matulji</izvorni_sadrzaj>
    <derivirana_varijabla naziv="DomainObject.Predmet.StrankaFormatedWithAdress_1"> ANA KONJEVIĆ  Matulji, B. Laginje 33, 51 211 Matulji</derivirana_varijabla>
  </DomainObject.Predmet.StrankaFormatedWithAdress>
  <DomainObject.Predmet.StrankaFormatedWithAdressOIB>
    <izvorni_sadrzaj> ANA KONJEVIĆ  Matulji, OIB 53884354195, B. Laginje 33, 51 211 Matulji</izvorni_sadrzaj>
    <derivirana_varijabla naziv="DomainObject.Predmet.StrankaFormatedWithAdressOIB_1"> ANA KONJEVIĆ  Matulji, OIB 53884354195, B. Laginje 33, 51 211 Matulji</derivirana_varijabla>
  </DomainObject.Predmet.StrankaFormatedWithAdressOIB>
  <DomainObject.Predmet.StrankaWithAdress>
    <izvorni_sadrzaj>ANA KONJEVIĆ  Matulji B. Laginje 33,51 211 Matulji</izvorni_sadrzaj>
    <derivirana_varijabla naziv="DomainObject.Predmet.StrankaWithAdress_1">ANA KONJEVIĆ  Matulji B. Laginje 33,51 211 Matulji</derivirana_varijabla>
  </DomainObject.Predmet.StrankaWithAdress>
  <DomainObject.Predmet.StrankaWithAdressOIB>
    <izvorni_sadrzaj>ANA KONJEVIĆ  Matulji, OIB 53884354195, B. Laginje 33,51 211 Matulji</izvorni_sadrzaj>
    <derivirana_varijabla naziv="DomainObject.Predmet.StrankaWithAdressOIB_1">ANA KONJEVIĆ  Matulji, OIB 53884354195, B. Laginje 33,51 211 Matulji</derivirana_varijabla>
  </DomainObject.Predmet.StrankaWithAdressOIB>
  <DomainObject.Predmet.StrankaNazivFormated>
    <izvorni_sadrzaj>ANA KONJEVIĆ  Matulji</izvorni_sadrzaj>
    <derivirana_varijabla naziv="DomainObject.Predmet.StrankaNazivFormated_1">ANA KONJEVIĆ  Matulji</derivirana_varijabla>
  </DomainObject.Predmet.StrankaNazivFormated>
  <DomainObject.Predmet.StrankaNazivFormatedOIB>
    <izvorni_sadrzaj>ANA KONJEVIĆ  Matulji, OIB 53884354195</izvorni_sadrzaj>
    <derivirana_varijabla naziv="DomainObject.Predmet.StrankaNazivFormatedOIB_1">ANA KONJEVIĆ  Matulji, OIB 53884354195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ANA KONJEVIĆ  Matulji</item>
    </izvorni_sadrzaj>
    <derivirana_varijabla naziv="DomainObject.Predmet.StrankaListFormated_1">
      <item>ANA KONJEVIĆ  Matulji</item>
    </derivirana_varijabla>
  </DomainObject.Predmet.StrankaListFormated>
  <DomainObject.Predmet.StrankaListFormatedOIB>
    <izvorni_sadrzaj>
      <item>ANA KONJEVIĆ  Matulji, OIB 53884354195</item>
    </izvorni_sadrzaj>
    <derivirana_varijabla naziv="DomainObject.Predmet.StrankaListFormatedOIB_1">
      <item>ANA KONJEVIĆ  Matulji, OIB 53884354195</item>
    </derivirana_varijabla>
  </DomainObject.Predmet.StrankaListFormatedOIB>
  <DomainObject.Predmet.StrankaListFormatedWithAdress>
    <izvorni_sadrzaj>
      <item>ANA KONJEVIĆ  Matulji, B. Laginje 33, 51 211 Matulji</item>
    </izvorni_sadrzaj>
    <derivirana_varijabla naziv="DomainObject.Predmet.StrankaListFormatedWithAdress_1">
      <item>ANA KONJEVIĆ  Matulji, B. Laginje 33, 51 211 Matulji</item>
    </derivirana_varijabla>
  </DomainObject.Predmet.StrankaListFormatedWithAdress>
  <DomainObject.Predmet.StrankaListFormatedWithAdressOIB>
    <izvorni_sadrzaj>
      <item>ANA KONJEVIĆ  Matulji, OIB 53884354195, B. Laginje 33, 51 211 Matulji</item>
    </izvorni_sadrzaj>
    <derivirana_varijabla naziv="DomainObject.Predmet.StrankaListFormatedWithAdressOIB_1">
      <item>ANA KONJEVIĆ  Matulji, OIB 53884354195, B. Laginje 33, 51 211 Matulji</item>
    </derivirana_varijabla>
  </DomainObject.Predmet.StrankaListFormatedWithAdressOIB>
  <DomainObject.Predmet.StrankaListNazivFormated>
    <izvorni_sadrzaj>
      <item>ANA KONJEVIĆ  Matulji</item>
    </izvorni_sadrzaj>
    <derivirana_varijabla naziv="DomainObject.Predmet.StrankaListNazivFormated_1">
      <item>ANA KONJEVIĆ  Matulji</item>
    </derivirana_varijabla>
  </DomainObject.Predmet.StrankaListNazivFormated>
  <DomainObject.Predmet.StrankaListNazivFormatedOIB>
    <izvorni_sadrzaj>
      <item>ANA KONJEVIĆ  Matulji, OIB 53884354195</item>
    </izvorni_sadrzaj>
    <derivirana_varijabla naziv="DomainObject.Predmet.StrankaListNazivFormatedOIB_1">
      <item>ANA KONJEVIĆ  Matulji, OIB 53884354195</item>
    </derivirana_varijabla>
  </DomainObject.Predmet.StrankaListNazivFormatedOIB>
  <DomainObject.Predmet.ProtuStrankaListFormated>
    <izvorni_sadrzaj>
      <item>J.D. d.o.o.  Jurdani</item>
    </izvorni_sadrzaj>
    <derivirana_varijabla naziv="DomainObject.Predmet.ProtuStrankaListFormated_1">
      <item>J.D. d.o.o.  Jurdani</item>
    </derivirana_varijabla>
  </DomainObject.Predmet.ProtuStrankaListFormated>
  <DomainObject.Predmet.ProtuStrankaListFormatedOIB>
    <izvorni_sadrzaj>
      <item>J.D. d.o.o.  Jurdani, OIB 23388198129</item>
    </izvorni_sadrzaj>
    <derivirana_varijabla naziv="DomainObject.Predmet.ProtuStrankaListFormatedOIB_1">
      <item>J.D. d.o.o.  Jurdani, OIB 23388198129</item>
    </derivirana_varijabla>
  </DomainObject.Predmet.ProtuStrankaListFormatedOIB>
  <DomainObject.Predmet.ProtuStrankaListFormatedWithAdress>
    <izvorni_sadrzaj>
      <item>J.D. d.o.o.  Jurdani, Jušići 93a, 51 213 Jurdani</item>
    </izvorni_sadrzaj>
    <derivirana_varijabla naziv="DomainObject.Predmet.ProtuStrankaListFormatedWithAdress_1">
      <item>J.D. d.o.o.  Jurdani, Jušići 93a, 51 213 Jurdani</item>
    </derivirana_varijabla>
  </DomainObject.Predmet.ProtuStrankaListFormatedWithAdress>
  <DomainObject.Predmet.ProtuStrankaListFormatedWithAdressOIB>
    <izvorni_sadrzaj>
      <item>J.D. d.o.o.  Jurdani, OIB 23388198129, Jušići 93a, 51 213 Jurdani</item>
    </izvorni_sadrzaj>
    <derivirana_varijabla naziv="DomainObject.Predmet.ProtuStrankaListFormatedWithAdressOIB_1">
      <item>J.D. d.o.o.  Jurdani, OIB 23388198129, Jušići 93a, 51 213 Jurdani</item>
    </derivirana_varijabla>
  </DomainObject.Predmet.ProtuStrankaListFormatedWithAdressOIB>
  <DomainObject.Predmet.ProtuStrankaListNazivFormated>
    <izvorni_sadrzaj>
      <item>J.D. d.o.o.  Jurdani</item>
    </izvorni_sadrzaj>
    <derivirana_varijabla naziv="DomainObject.Predmet.ProtuStrankaListNazivFormated_1">
      <item>J.D. d.o.o.  Jurdani</item>
    </derivirana_varijabla>
  </DomainObject.Predmet.ProtuStrankaListNazivFormated>
  <DomainObject.Predmet.ProtuStrankaListNazivFormatedOIB>
    <izvorni_sadrzaj>
      <item>J.D. d.o.o.  Jurdani, OIB 23388198129</item>
    </izvorni_sadrzaj>
    <derivirana_varijabla naziv="DomainObject.Predmet.ProtuStrankaListNazivFormatedOIB_1">
      <item>J.D. d.o.o.  Jurdani, OIB 23388198129</item>
    </derivirana_varijabla>
  </DomainObject.Predmet.ProtuStrankaListNazivFormatedOIB>
  <DomainObject.Predmet.OstaliListFormated>
    <izvorni_sadrzaj>
      <item>Slavko Davidović</item>
    </izvorni_sadrzaj>
    <derivirana_varijabla naziv="DomainObject.Predmet.OstaliListFormated_1">
      <item>Slavko Davidović</item>
    </derivirana_varijabla>
  </DomainObject.Predmet.OstaliListFormated>
  <DomainObject.Predmet.OstaliListFormatedOIB>
    <izvorni_sadrzaj>
      <item>Slavko Davidović, OIB 97678004156</item>
    </izvorni_sadrzaj>
    <derivirana_varijabla naziv="DomainObject.Predmet.OstaliListFormatedOIB_1">
      <item>Slavko Davidović, OIB 97678004156</item>
    </derivirana_varijabla>
  </DomainObject.Predmet.OstaliListFormatedOIB>
  <DomainObject.Predmet.OstaliListFormatedWithAdress>
    <izvorni_sadrzaj>
      <item>Slavko Davidović, Jušići 93/a, 51211 Jušići</item>
    </izvorni_sadrzaj>
    <derivirana_varijabla naziv="DomainObject.Predmet.OstaliListFormatedWithAdress_1">
      <item>Slavko Davidović, Jušići 93/a, 51211 Jušići</item>
    </derivirana_varijabla>
  </DomainObject.Predmet.OstaliListFormatedWithAdress>
  <DomainObject.Predmet.OstaliListFormatedWithAdressOIB>
    <izvorni_sadrzaj>
      <item>Slavko Davidović, OIB 97678004156, Jušići 93/a, 51211 Jušići</item>
    </izvorni_sadrzaj>
    <derivirana_varijabla naziv="DomainObject.Predmet.OstaliListFormatedWithAdressOIB_1">
      <item>Slavko Davidović, OIB 97678004156, Jušići 93/a, 51211 Jušići</item>
    </derivirana_varijabla>
  </DomainObject.Predmet.OstaliListFormatedWithAdressOIB>
  <DomainObject.Predmet.OstaliListNazivFormated>
    <izvorni_sadrzaj>
      <item>Slavko Davidović</item>
    </izvorni_sadrzaj>
    <derivirana_varijabla naziv="DomainObject.Predmet.OstaliListNazivFormated_1">
      <item>Slavko Davidović</item>
    </derivirana_varijabla>
  </DomainObject.Predmet.OstaliListNazivFormated>
  <DomainObject.Predmet.OstaliListNazivFormatedOIB>
    <izvorni_sadrzaj>
      <item>Slavko Davidović, OIB 97678004156</item>
    </izvorni_sadrzaj>
    <derivirana_varijabla naziv="DomainObject.Predmet.OstaliListNazivFormatedOIB_1">
      <item>Slavko Davidović, OIB 97678004156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KONJEVIĆ  Matulji</izvorni_sadrzaj>
    <derivirana_varijabla naziv="DomainObject.Predmet.StrankaIDrugi_1">ANA KONJEVIĆ  Matulji</derivirana_varijabla>
  </DomainObject.Predmet.StrankaIDrugi>
  <DomainObject.Predmet.ProtustrankaIDrugi>
    <izvorni_sadrzaj>J.D. d.o.o.  Jurdani</izvorni_sadrzaj>
    <derivirana_varijabla naziv="DomainObject.Predmet.ProtustrankaIDrugi_1">J.D. d.o.o.  Jurdani</derivirana_varijabla>
  </DomainObject.Predmet.ProtustrankaIDrugi>
  <DomainObject.Predmet.StrankaIDrugiAdressOIB>
    <izvorni_sadrzaj>ANA KONJEVIĆ  Matulji, OIB 53884354195, B. Laginje 33, 51 211 Matulji</izvorni_sadrzaj>
    <derivirana_varijabla naziv="DomainObject.Predmet.StrankaIDrugiAdressOIB_1">ANA KONJEVIĆ  Matulji, OIB 53884354195, B. Laginje 33, 51 211 Matulji</derivirana_varijabla>
  </DomainObject.Predmet.StrankaIDrugiAdressOIB>
  <DomainObject.Predmet.ProtustrankaIDrugiAdressOIB>
    <izvorni_sadrzaj>J.D. d.o.o.  Jurdani, OIB 23388198129, Jušići 93a, 51 213 Jurdani</izvorni_sadrzaj>
    <derivirana_varijabla naziv="DomainObject.Predmet.ProtustrankaIDrugiAdressOIB_1">J.D. d.o.o.  Jurdani, OIB 23388198129, Jušići 93a, 51 213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J.D. d.o.o.  Jurdani</item>
      <item>ANA KONJEVIĆ  Matulji</item>
      <item>Slavko Davidović</item>
    </izvorni_sadrzaj>
    <derivirana_varijabla naziv="DomainObject.Predmet.SudioniciListNaziv_1">
      <item>J.D. d.o.o.  Jurdani</item>
      <item>ANA KONJEVIĆ  Matulji</item>
      <item>Slavko Davidović</item>
    </derivirana_varijabla>
  </DomainObject.Predmet.SudioniciListNaziv>
  <DomainObject.Predmet.SudioniciListAdressOIB>
    <izvorni_sadrzaj>
      <item>J.D. d.o.o.  Jurdani, OIB 23388198129, Jušići 93a,51 213 Jurdani</item>
      <item>ANA KONJEVIĆ  Matulji, OIB 53884354195, B. Laginje 33,51 211 Matulji</item>
      <item>Slavko Davidović, OIB 97678004156, Jušići 93/a,51211 Jušići</item>
    </izvorni_sadrzaj>
    <derivirana_varijabla naziv="DomainObject.Predmet.SudioniciListAdressOIB_1">
      <item>J.D. d.o.o.  Jurdani, OIB 23388198129, Jušići 93a,51 213 Jurdani</item>
      <item>ANA KONJEVIĆ  Matulji, OIB 53884354195, B. Laginje 33,51 211 Matulji</item>
      <item>Slavko Davidović, OIB 97678004156, Jušići 93/a,51211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23388198129</item>
      <item>, OIB 53884354195</item>
      <item>, OIB 97678004156</item>
    </izvorni_sadrzaj>
    <derivirana_varijabla naziv="DomainObject.Predmet.SudioniciListNazivOIB_1">
      <item>, OIB 23388198129</item>
      <item>, OIB 53884354195</item>
      <item>, OIB 97678004156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835</properties:Words>
  <properties:Characters>4283</properties:Characters>
  <properties:Lines>121</properties:Lines>
  <properties:Paragraphs>38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5440</properties:CharactersWithSpaces>
  <properties:SharedDoc>false</properties:SharedDoc>
  <properties:HLinks>
    <vt:vector size="18" baseType="variant">
      <vt:variant>
        <vt:i4>3932220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https://sudreg.pravosudje.hr/registar/f?p=150:28:0::NO:28:P28_SBT_MBS:040259677</vt:lpwstr>
      </vt:variant>
      <vt:variant>
        <vt:lpwstr/>
      </vt:variant>
      <vt:variant>
        <vt:i4>3932220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https://sudreg.pravosudje.hr/registar/f?p=150:28:0::NO:28:P28_SBT_MBS:040259677</vt:lpwstr>
      </vt:variant>
      <vt:variant>
        <vt:lpwstr/>
      </vt:variant>
      <vt:variant>
        <vt:i4>3932220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https://sudreg.pravosudje.hr/registar/f?p=150:28:0::NO:28:P28_SBT_MBS:040259677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2015-09-23T06:44:00Z</dcterms:created>
  <dc:creator>T SUD</dc:creator>
  <cp:lastModifiedBy>Sonja Krapić</cp:lastModifiedBy>
  <cp:lastPrinted>2015-09-24T06:40:00Z</cp:lastPrinted>
  <dcterms:modified xmlns:xsi="http://www.w3.org/2001/XMLSchema-instance" xsi:type="dcterms:W3CDTF">2015-09-24T07:00:00Z</dcterms:modified>
  <cp:revision>22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