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b838" w14:paraId="c22b838" w:rsidRDefault="00054EAC" w:rsidP="001940FB" w:rsidR="00054EAC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345F70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Paškov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054EAC" w:rsidP="00AA6BCF" w:rsidR="00054EAC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054EAC" w:rsidR="00054EA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054EAC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54EAC" w:rsidP="00054EAC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54EAC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54EAC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134DF" w:rsidRPr="009134DF">
        <w:rPr>
          <w:rFonts w:cs="Calibri" w:hAnsi="Calibri" w:ascii="Calibri"/>
        </w:rPr>
        <w:t>JASMINKA VIDOŠEVIĆ-LETOJA</w:t>
      </w:r>
      <w:r w:rsidR="009134DF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054EAC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9134DF" w:rsidRPr="009134DF">
        <w:rPr>
          <w:rFonts w:cs="Calibri" w:hAnsi="Calibri" w:ascii="Calibri"/>
        </w:rPr>
        <w:t xml:space="preserve">75.951,57 </w:t>
      </w:r>
      <w:r w:rsidR="00B54464" w:rsidRPr="00B54464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9134DF" w:rsidRPr="009134DF">
        <w:rPr>
          <w:rFonts w:cs="Calibri" w:hAnsi="Calibri" w:ascii="Calibri"/>
        </w:rPr>
        <w:t>67.151,57 kn</w:t>
      </w:r>
      <w:r w:rsidR="00054EAC">
        <w:rPr>
          <w:rFonts w:cs="Calibri" w:hAnsi="Calibri" w:ascii="Calibri"/>
        </w:rPr>
        <w:t>,</w:t>
      </w:r>
      <w:r w:rsidR="009134DF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9134DF" w:rsidRPr="009134DF">
        <w:rPr>
          <w:rFonts w:cs="Calibri" w:hAnsi="Calibri" w:ascii="Calibri"/>
        </w:rPr>
        <w:t>8.800,00 kn</w:t>
      </w:r>
      <w:r w:rsidR="009134DF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054EAC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54EA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54EAC" w:rsidRPr="00054EA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054EAC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054EAC" w:rsidP="001D182A" w:rsidR="00054EAC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54464" w:rsidP="001D182A" w:rsidR="00B5446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134D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134DF">
              <w:rPr>
                <w:rFonts w:cs="Calibri" w:hAnsi="Calibri" w:ascii="Calibri"/>
              </w:rPr>
              <w:t>JASMINKA VIDOŠEVIĆ-LETOJA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9134DF">
              <w:rPr>
                <w:rFonts w:cs="Calibri" w:hAnsi="Calibri" w:ascii="Calibri"/>
              </w:rPr>
              <w:t>Dubrovačka 16,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9134DF">
              <w:rPr>
                <w:rFonts w:cs="Calibri" w:hAnsi="Calibri" w:ascii="Calibri"/>
              </w:rPr>
              <w:t>28375182268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134D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9134DF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34D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134DF">
              <w:rPr>
                <w:rFonts w:cs="Calibri" w:hAnsi="Calibri" w:ascii="Calibri"/>
              </w:rPr>
              <w:t>75.951,57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134DF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134DF">
              <w:rPr>
                <w:rFonts w:cs="Calibri" w:hAnsi="Calibri" w:ascii="Calibri"/>
              </w:rPr>
              <w:t>67.151,57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134DF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134DF">
              <w:rPr>
                <w:rFonts w:cs="Calibri" w:hAnsi="Calibri" w:ascii="Calibri"/>
              </w:rPr>
              <w:t>8.800,00 kn</w:t>
            </w:r>
          </w:p>
        </w:tc>
      </w:tr>
    </w:tbl>
    <w:p w:rsidRDefault="000545FD" w:rsidP="00BB396C" w:rsidR="000545FD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545FD" w:rsidP="000545FD" w:rsidR="000545FD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B749B" w:rsidP="000545FD" w:rsidR="000545F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45FD" w:rsidP="000545FD" w:rsidR="000545F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545FD" w:rsidP="000545FD" w:rsidR="000545F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545FD" w:rsidP="000545FD" w:rsidR="000545F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0545FD" w:rsidP="000545FD" w:rsidR="000545FD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0545FD" w:rsidP="000545FD" w:rsidR="000545FD" w:rsidRPr="00B706F7">
      <w:pPr>
        <w:spacing w:after="0"/>
        <w:rPr>
          <w:rFonts w:eastAsia="Calibri" w:hAnsi="Calibri" w:ascii="Calibri"/>
          <w:lang w:val="hr-HR"/>
        </w:rPr>
      </w:pPr>
    </w:p>
    <w:p w:rsidRDefault="000545FD" w:rsidP="00BB396C" w:rsidR="000545FD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545FD" w:rsidP="00BB396C" w:rsidR="000545FD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545FD" w:rsidP="00BB396C" w:rsidR="000545FD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547" w:rsidR="00F95547">
      <w:pPr>
        <w:spacing w:after="0"/>
      </w:pPr>
      <w:r>
        <w:separator/>
      </w:r>
    </w:p>
  </w:endnote>
  <w:endnote w:id="0" w:type="continuationSeparator">
    <w:p w:rsidRDefault="00F95547" w:rsidR="00F9554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A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547" w:rsidR="00F95547">
      <w:pPr>
        <w:spacing w:after="0"/>
      </w:pPr>
      <w:r>
        <w:separator/>
      </w:r>
    </w:p>
  </w:footnote>
  <w:footnote w:id="0" w:type="continuationSeparator">
    <w:p w:rsidRDefault="00F95547" w:rsidR="00F9554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A0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545FD"/>
    <w:rsid w:val="00054EAC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77E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45F70"/>
    <w:rsid w:val="00356B0C"/>
    <w:rsid w:val="00357FA9"/>
    <w:rsid w:val="00362E9D"/>
    <w:rsid w:val="00363BF9"/>
    <w:rsid w:val="003653F5"/>
    <w:rsid w:val="00366869"/>
    <w:rsid w:val="00367DAF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749B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0E3B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6007"/>
    <w:rsid w:val="0048690C"/>
    <w:rsid w:val="00492DFC"/>
    <w:rsid w:val="00497107"/>
    <w:rsid w:val="004A333A"/>
    <w:rsid w:val="004A6C7A"/>
    <w:rsid w:val="004A7A5F"/>
    <w:rsid w:val="004B0A38"/>
    <w:rsid w:val="004B1C80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1A06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6F7A7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34DF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4464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7F92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07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95547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01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A06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A06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A06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A06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01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A06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A06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A06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A06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58A13-E053-4381-8883-C930C4CA0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1464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St-651/2017-182 / Podnesak - Podnesak (-182.docx)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