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2d4b4" w14:paraId="8e2d4b4" w:rsidRDefault="00811DC8" w:rsidP="00187406" w:rsidR="00187406" w:rsidRPr="00187406">
      <w:pPr>
        <w15:collapsed w:val="false"/>
      </w:pPr>
      <w:bookmarkStart w:name="_GoBack" w:id="0"/>
      <w:bookmarkEnd w:id="0"/>
      <w:r>
        <w:t xml:space="preserve">    </w:t>
      </w:r>
      <w:r w:rsidR="00187406" w:rsidRPr="00187406">
        <w:t xml:space="preserve">           </w:t>
      </w:r>
      <w:r w:rsidR="00187406" w:rsidRPr="00187406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187406" w:rsidRPr="00187406">
        <w:tab/>
      </w:r>
    </w:p>
    <w:p w:rsidRDefault="00187406" w:rsidP="00187406" w:rsidR="00187406" w:rsidRPr="00187406">
      <w:pPr>
        <w:spacing w:before="100"/>
      </w:pPr>
      <w:r w:rsidRPr="00187406">
        <w:t>REPUBLIKA HRVATSKA</w:t>
      </w:r>
      <w:r w:rsidRPr="00187406">
        <w:tab/>
      </w:r>
      <w:r w:rsidRPr="00187406">
        <w:tab/>
      </w:r>
      <w:r w:rsidRPr="00187406">
        <w:tab/>
      </w:r>
      <w:r w:rsidRPr="00187406">
        <w:tab/>
      </w:r>
      <w:r w:rsidRPr="00187406">
        <w:tab/>
      </w:r>
      <w:r w:rsidRPr="00187406">
        <w:tab/>
        <w:t xml:space="preserve">      </w:t>
      </w:r>
    </w:p>
    <w:p w:rsidRDefault="00187406" w:rsidP="00187406" w:rsidR="00187406" w:rsidRPr="00187406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</w:pPr>
      <w:r w:rsidRPr="00187406">
        <w:t>TRGOVAČKI SUD U SPLITU</w:t>
      </w:r>
    </w:p>
    <w:p w:rsidRDefault="00A83EBE" w:rsidP="00955F32" w:rsidR="00187406">
      <w:r w:rsidRPr="001536D6">
        <w:rPr>
          <w:bCs/>
        </w:rPr>
        <w:t>Split, Sukoišanska 6</w:t>
      </w:r>
      <w:r w:rsidR="00187406">
        <w:rPr>
          <w:bCs/>
        </w:rPr>
        <w:t xml:space="preserve">     </w:t>
      </w:r>
      <w:r w:rsidR="00187406">
        <w:rPr>
          <w:bCs/>
        </w:rPr>
        <w:tab/>
      </w:r>
      <w:r w:rsidR="00C12105" w:rsidRPr="001536D6">
        <w:t xml:space="preserve"> </w:t>
      </w:r>
    </w:p>
    <w:p w:rsidRDefault="00C12105" w:rsidP="00C12105" w:rsidR="00C12105" w:rsidRPr="001536D6">
      <w:r w:rsidRPr="001536D6">
        <w:t xml:space="preserve">                           </w:t>
      </w:r>
    </w:p>
    <w:p w:rsidRDefault="005F0D18" w:rsidP="00C12105" w:rsidR="005F0D18" w:rsidRPr="001536D6">
      <w:pPr>
        <w:pStyle w:val="Naslov1"/>
        <w:rPr>
          <w:b w:val="false"/>
        </w:rPr>
      </w:pPr>
      <w:r w:rsidRPr="001536D6">
        <w:rPr>
          <w:b w:val="false"/>
        </w:rPr>
        <w:t>R E P U B L I K A   H R V A T S K A</w:t>
      </w:r>
    </w:p>
    <w:p w:rsidRDefault="003203D7" w:rsidP="005F0D18" w:rsidR="00C12105" w:rsidRPr="001536D6">
      <w:pPr>
        <w:pStyle w:val="Naslov1"/>
        <w:spacing w:before="200"/>
        <w:rPr>
          <w:b w:val="false"/>
        </w:rPr>
      </w:pPr>
      <w:r>
        <w:rPr>
          <w:b w:val="false"/>
        </w:rPr>
        <w:t>Z A K L J U Č A K</w:t>
      </w:r>
    </w:p>
    <w:p w:rsidRDefault="00C12105" w:rsidP="00E74386" w:rsidR="00C12105" w:rsidRPr="001536D6">
      <w:pPr>
        <w:jc w:val="both"/>
      </w:pPr>
    </w:p>
    <w:p w:rsidRDefault="004D4E07" w:rsidP="004D4E07" w:rsidR="00C12105">
      <w:pPr>
        <w:ind w:firstLine="708"/>
        <w:jc w:val="both"/>
      </w:pPr>
      <w:r w:rsidRPr="004D4E07">
        <w:t xml:space="preserve">Trgovački sud u Splitu, po stečajnoj sutkinji Ani Golub Gruić, </w:t>
      </w:r>
      <w:r w:rsidR="003203D7" w:rsidRPr="003203D7">
        <w:t xml:space="preserve">u stečajnom postupku </w:t>
      </w:r>
      <w:r w:rsidR="00117521">
        <w:t xml:space="preserve">povodom predlagatelja </w:t>
      </w:r>
      <w:r w:rsidR="00117521" w:rsidRPr="001A260E">
        <w:t>FINANCIJSKE AGENCIJE, Regionalni centar Spl</w:t>
      </w:r>
      <w:r w:rsidR="00117521">
        <w:t xml:space="preserve">it, Mažuranićevo šetalište 24b, OIB: 85821130368 za otvaranje stečajnog postupka nad dužnikom </w:t>
      </w:r>
      <w:r w:rsidR="006D4E0B">
        <w:t>DAJAK PROMET j.d.o.o.,</w:t>
      </w:r>
      <w:r w:rsidR="006D4E0B" w:rsidRPr="006D4E0B">
        <w:t xml:space="preserve"> </w:t>
      </w:r>
      <w:r w:rsidR="006D4E0B">
        <w:t>OIB: 06463823852, Cista Velika, Ulica Sv. Ane 18</w:t>
      </w:r>
      <w:r w:rsidR="00955F32">
        <w:t>,</w:t>
      </w:r>
      <w:r w:rsidR="00187406">
        <w:t xml:space="preserve"> </w:t>
      </w:r>
      <w:r w:rsidRPr="004D4E07">
        <w:t xml:space="preserve">dana </w:t>
      </w:r>
      <w:r w:rsidR="00117521">
        <w:t>26. rujna</w:t>
      </w:r>
      <w:r w:rsidR="003203D7">
        <w:t xml:space="preserve"> 2016</w:t>
      </w:r>
      <w:r w:rsidRPr="004D4E07">
        <w:t>. godine</w:t>
      </w:r>
    </w:p>
    <w:p w:rsidRDefault="004D4E07" w:rsidP="004D4E07" w:rsidR="004D4E07" w:rsidRPr="001536D6">
      <w:pPr>
        <w:ind w:firstLine="708"/>
        <w:jc w:val="both"/>
      </w:pPr>
    </w:p>
    <w:p w:rsidRDefault="003203D7" w:rsidP="00C12105" w:rsidR="00C12105" w:rsidRPr="001536D6">
      <w:pPr>
        <w:jc w:val="center"/>
        <w:rPr>
          <w:bCs/>
        </w:rPr>
      </w:pPr>
      <w:r>
        <w:rPr>
          <w:bCs/>
        </w:rPr>
        <w:t>z a k l j u č i</w:t>
      </w:r>
      <w:r w:rsidR="00C656DE">
        <w:rPr>
          <w:bCs/>
        </w:rPr>
        <w:t xml:space="preserve"> o   j e</w:t>
      </w:r>
    </w:p>
    <w:p w:rsidRDefault="00C12105" w:rsidP="00E74386" w:rsidR="00C12105" w:rsidRPr="001536D6">
      <w:pPr>
        <w:jc w:val="both"/>
        <w:rPr>
          <w:bCs/>
        </w:rPr>
      </w:pPr>
    </w:p>
    <w:p w:rsidRDefault="00955F32" w:rsidP="006C489E" w:rsidR="004A019C">
      <w:pPr>
        <w:ind w:firstLine="708"/>
        <w:jc w:val="both"/>
      </w:pPr>
      <w:r>
        <w:t>R</w:t>
      </w:r>
      <w:r w:rsidR="004D4E07" w:rsidRPr="004D4E07">
        <w:t xml:space="preserve">očište </w:t>
      </w:r>
      <w:r w:rsidR="004D4E07">
        <w:t xml:space="preserve">određeno </w:t>
      </w:r>
      <w:r w:rsidR="004D4E07" w:rsidRPr="004D4E07">
        <w:t xml:space="preserve">za dan </w:t>
      </w:r>
      <w:r w:rsidR="00117521">
        <w:t>28. listopada</w:t>
      </w:r>
      <w:r w:rsidR="003203D7">
        <w:t xml:space="preserve"> 2016. godine s početkom u </w:t>
      </w:r>
      <w:r w:rsidR="006D4E0B">
        <w:t>13:30</w:t>
      </w:r>
      <w:r w:rsidR="003203D7" w:rsidRPr="003203D7">
        <w:t xml:space="preserve"> sati, </w:t>
      </w:r>
      <w:r w:rsidR="00187406">
        <w:t xml:space="preserve">preuriče se za </w:t>
      </w:r>
      <w:r>
        <w:rPr>
          <w:b/>
          <w:u w:val="single"/>
        </w:rPr>
        <w:t xml:space="preserve">dan </w:t>
      </w:r>
      <w:r w:rsidR="00117521">
        <w:rPr>
          <w:b/>
          <w:u w:val="single"/>
        </w:rPr>
        <w:t>14. studenog</w:t>
      </w:r>
      <w:r w:rsidR="003203D7">
        <w:rPr>
          <w:b/>
          <w:u w:val="single"/>
        </w:rPr>
        <w:t xml:space="preserve"> 2016</w:t>
      </w:r>
      <w:r w:rsidR="00187406" w:rsidRPr="00187406">
        <w:rPr>
          <w:b/>
          <w:u w:val="single"/>
        </w:rPr>
        <w:t>. godine</w:t>
      </w:r>
      <w:r>
        <w:rPr>
          <w:b/>
          <w:u w:val="single"/>
        </w:rPr>
        <w:t xml:space="preserve"> </w:t>
      </w:r>
      <w:r w:rsidR="00187406" w:rsidRPr="00187406">
        <w:rPr>
          <w:b/>
          <w:u w:val="single"/>
        </w:rPr>
        <w:t xml:space="preserve">u </w:t>
      </w:r>
      <w:r w:rsidR="006D4E0B">
        <w:rPr>
          <w:b/>
          <w:u w:val="single"/>
        </w:rPr>
        <w:t>13:30</w:t>
      </w:r>
      <w:r w:rsidR="00187406" w:rsidRPr="00187406">
        <w:rPr>
          <w:b/>
          <w:u w:val="single"/>
        </w:rPr>
        <w:t xml:space="preserve"> sati</w:t>
      </w:r>
      <w:r w:rsidR="00187406">
        <w:t>.</w:t>
      </w:r>
    </w:p>
    <w:p w:rsidRDefault="00955F32" w:rsidP="00955F32" w:rsidR="00955F32">
      <w:pPr>
        <w:jc w:val="center"/>
      </w:pPr>
    </w:p>
    <w:p w:rsidRDefault="00C12105" w:rsidP="00955F32" w:rsidR="00C12105" w:rsidRPr="001536D6">
      <w:pPr>
        <w:jc w:val="center"/>
      </w:pPr>
      <w:r w:rsidRPr="001536D6">
        <w:t xml:space="preserve">U Splitu, </w:t>
      </w:r>
      <w:r w:rsidR="00117521">
        <w:t>26. rujna</w:t>
      </w:r>
      <w:r w:rsidR="003203D7" w:rsidRPr="003203D7">
        <w:t xml:space="preserve"> 2016</w:t>
      </w:r>
      <w:r w:rsidR="00955F32">
        <w:t>. godine</w:t>
      </w:r>
    </w:p>
    <w:p w:rsidRDefault="00C12105" w:rsidP="00C12105" w:rsidR="00C12105" w:rsidRPr="001536D6">
      <w:pPr>
        <w:tabs>
          <w:tab w:pos="6949" w:val="left"/>
        </w:tabs>
      </w:pPr>
    </w:p>
    <w:p w:rsidRDefault="005F0D18" w:rsidP="005F0D18" w:rsidR="00C12105" w:rsidRPr="001536D6">
      <w:pPr>
        <w:ind w:left="6372"/>
        <w:jc w:val="center"/>
        <w:rPr>
          <w:bCs/>
        </w:rPr>
      </w:pPr>
      <w:r w:rsidRPr="001536D6">
        <w:rPr>
          <w:bCs/>
        </w:rPr>
        <w:t xml:space="preserve">  </w:t>
      </w:r>
      <w:r w:rsidR="008525AA">
        <w:rPr>
          <w:bCs/>
        </w:rPr>
        <w:t xml:space="preserve">  </w:t>
      </w:r>
      <w:r w:rsidRPr="001536D6">
        <w:rPr>
          <w:bCs/>
        </w:rPr>
        <w:t xml:space="preserve"> </w:t>
      </w:r>
      <w:r w:rsidR="00E74386" w:rsidRPr="001536D6">
        <w:rPr>
          <w:bCs/>
        </w:rPr>
        <w:t>SUTKINJA</w:t>
      </w:r>
    </w:p>
    <w:p w:rsidRDefault="00E74386" w:rsidP="00E74386" w:rsidR="00E74386" w:rsidRPr="001536D6">
      <w:pPr>
        <w:jc w:val="right"/>
      </w:pPr>
      <w:r w:rsidRPr="001536D6">
        <w:rPr>
          <w:bCs/>
        </w:rPr>
        <w:t>ANA GOLUB GRUIĆ</w:t>
      </w:r>
    </w:p>
    <w:p w:rsidRDefault="00C12105" w:rsidP="00C12105" w:rsidR="00C12105" w:rsidRPr="001536D6">
      <w:pPr>
        <w:jc w:val="both"/>
        <w:rPr>
          <w:bCs/>
        </w:rPr>
      </w:pPr>
    </w:p>
    <w:p w:rsidRDefault="00622E57" w:rsidP="00C12105" w:rsidR="00622E57" w:rsidRPr="001536D6">
      <w:pPr>
        <w:jc w:val="both"/>
        <w:rPr>
          <w:bCs/>
        </w:rPr>
      </w:pPr>
    </w:p>
    <w:p w:rsidRDefault="00C12105" w:rsidP="00C12105" w:rsidR="00C12105" w:rsidRPr="001536D6">
      <w:pPr>
        <w:jc w:val="both"/>
        <w:rPr>
          <w:bCs/>
        </w:rPr>
      </w:pPr>
      <w:r w:rsidRPr="001536D6">
        <w:rPr>
          <w:bCs/>
        </w:rPr>
        <w:t>POUKA O PRAVNOM LIJEKU:</w:t>
      </w:r>
    </w:p>
    <w:p w:rsidRDefault="00C656DE" w:rsidP="00C12105" w:rsidR="00C12105" w:rsidRPr="001536D6">
      <w:pPr>
        <w:jc w:val="both"/>
      </w:pPr>
      <w:r>
        <w:t xml:space="preserve">Protiv ovog </w:t>
      </w:r>
      <w:r w:rsidR="003203D7">
        <w:t>zaključka</w:t>
      </w:r>
      <w:r w:rsidR="00C12105" w:rsidRPr="001536D6">
        <w:t xml:space="preserve"> nije dopuštena žalb</w:t>
      </w:r>
      <w:r w:rsidR="00C12105" w:rsidRPr="00C656DE">
        <w:t>a</w:t>
      </w:r>
      <w:r>
        <w:t>.</w:t>
      </w:r>
    </w:p>
    <w:p w:rsidRDefault="00C12105" w:rsidP="00C12105" w:rsidR="00C12105" w:rsidRPr="001536D6"/>
    <w:p w:rsidRDefault="003203D7" w:rsidP="003203D7" w:rsidR="003203D7">
      <w:pPr>
        <w:jc w:val="both"/>
        <w:rPr>
          <w:rFonts w:eastAsia="Calibri"/>
          <w:lang w:eastAsia="en-US"/>
        </w:rPr>
      </w:pPr>
    </w:p>
    <w:p w:rsidRDefault="003203D7" w:rsidP="003203D7" w:rsidR="003203D7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DNA:</w:t>
      </w:r>
    </w:p>
    <w:p w:rsidRDefault="00117521" w:rsidP="003203D7" w:rsidR="003203D7">
      <w:pPr>
        <w:pStyle w:val="Odlomakpopisa"/>
        <w:numPr>
          <w:ilvl w:val="0"/>
          <w:numId w:val="7"/>
        </w:numPr>
        <w:jc w:val="both"/>
      </w:pPr>
      <w:r>
        <w:t>predlagatelj</w:t>
      </w:r>
    </w:p>
    <w:p w:rsidRDefault="00117521" w:rsidP="003203D7" w:rsidR="00117521">
      <w:pPr>
        <w:pStyle w:val="Odlomakpopisa"/>
        <w:numPr>
          <w:ilvl w:val="0"/>
          <w:numId w:val="7"/>
        </w:numPr>
        <w:jc w:val="both"/>
      </w:pPr>
      <w:r>
        <w:t xml:space="preserve">dužnik </w:t>
      </w:r>
    </w:p>
    <w:p w:rsidRDefault="008A2508" w:rsidP="003203D7" w:rsidR="008A2508">
      <w:pPr>
        <w:pStyle w:val="Odlomakpopisa"/>
        <w:numPr>
          <w:ilvl w:val="0"/>
          <w:numId w:val="7"/>
        </w:numPr>
        <w:jc w:val="both"/>
      </w:pPr>
      <w:r>
        <w:t>zakonskom zastupniku dužnika</w:t>
      </w:r>
    </w:p>
    <w:p w:rsidRDefault="001C320E" w:rsidP="001C320E" w:rsidR="001C320E">
      <w:pPr>
        <w:pStyle w:val="Odlomakpopisa"/>
        <w:numPr>
          <w:ilvl w:val="0"/>
          <w:numId w:val="7"/>
        </w:numPr>
        <w:jc w:val="both"/>
      </w:pPr>
      <w:r w:rsidRPr="001C320E">
        <w:t xml:space="preserve">mrežna stranica e-Oglasna ploča sudova </w:t>
      </w:r>
    </w:p>
    <w:p w:rsidRDefault="003203D7" w:rsidP="001C320E" w:rsidR="003203D7">
      <w:pPr>
        <w:pStyle w:val="Odlomakpopisa"/>
        <w:numPr>
          <w:ilvl w:val="0"/>
          <w:numId w:val="7"/>
        </w:numPr>
        <w:jc w:val="both"/>
      </w:pPr>
      <w:r>
        <w:t>u spis</w:t>
      </w:r>
    </w:p>
    <w:p w:rsidRDefault="003203D7" w:rsidP="003203D7" w:rsidR="003203D7" w:rsidRPr="00C40B81">
      <w:pPr>
        <w:rPr>
          <w:b/>
          <w:bCs/>
          <w:color w:val="C00000"/>
        </w:rPr>
      </w:pPr>
    </w:p>
    <w:p w:rsidRDefault="00AC7EDC" w:rsidR="00AC7EDC" w:rsidRPr="001536D6"/>
    <w:sectPr w:rsidSect="005F0D18" w:rsidR="00AC7EDC" w:rsidRPr="001536D6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78A7" w:rsidR="004978A7">
      <w:r>
        <w:separator/>
      </w:r>
    </w:p>
  </w:endnote>
  <w:endnote w:id="0" w:type="continuationSeparator">
    <w:p w:rsidRDefault="004978A7" w:rsidR="004978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78A7" w:rsidR="004978A7">
      <w:r>
        <w:separator/>
      </w:r>
    </w:p>
  </w:footnote>
  <w:footnote w:id="0" w:type="continuationSeparator">
    <w:p w:rsidRDefault="004978A7" w:rsidR="004978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65C2" w:rsidP="00E74386" w:rsidR="00E74386" w:rsidRPr="00A83EBE">
    <w:pPr>
      <w:pStyle w:val="Zaglavlje"/>
      <w:jc w:val="right"/>
    </w:pPr>
    <w:r>
      <w:t xml:space="preserve">11. </w:t>
    </w:r>
    <w:r w:rsidR="00955F32">
      <w:t>St</w:t>
    </w:r>
    <w:r w:rsidR="00187406">
      <w:t>-</w:t>
    </w:r>
    <w:r w:rsidR="006D4E0B">
      <w:t>2885</w:t>
    </w:r>
    <w:r w:rsidR="00187406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671B1"/>
    <w:multiLevelType w:val="hybridMultilevel"/>
    <w:tmpl w:val="6504DFAC"/>
    <w:lvl w:tplc="BE7AD658" w:ilvl="0">
      <w:start w:val="1"/>
      <w:numFmt w:val="upperRoman"/>
      <w:lvlText w:val="%1."/>
      <w:lvlJc w:val="left"/>
      <w:pPr>
        <w:ind w:hanging="720" w:left="17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D9C2B2A"/>
    <w:multiLevelType w:val="hybridMultilevel"/>
    <w:tmpl w:val="FA227F46"/>
    <w:lvl w:tplc="68CEFF2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15717E4"/>
    <w:multiLevelType w:val="hybridMultilevel"/>
    <w:tmpl w:val="9F1C7C58"/>
    <w:lvl w:tplc="67940B8E" w:ilvl="0"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D660CBB"/>
    <w:multiLevelType w:val="hybridMultilevel"/>
    <w:tmpl w:val="C7F81A82"/>
    <w:lvl w:tplc="A9EC596A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F216542"/>
    <w:multiLevelType w:val="hybridMultilevel"/>
    <w:tmpl w:val="2FE0FEA2"/>
    <w:lvl w:tplc="BF2EFD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701597A"/>
    <w:multiLevelType w:val="hybridMultilevel"/>
    <w:tmpl w:val="0E949D50"/>
    <w:lvl w:tplc="27DC6766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70FB1702"/>
    <w:multiLevelType w:val="hybridMultilevel"/>
    <w:tmpl w:val="B5645C7A"/>
    <w:lvl w:tplc="6478D02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5"/>
  </w:num>
  <w:num w:numId="6">
    <w:abstractNumId w:val="6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105"/>
    <w:rsid w:val="000042F0"/>
    <w:rsid w:val="00036E7B"/>
    <w:rsid w:val="00040D56"/>
    <w:rsid w:val="00042910"/>
    <w:rsid w:val="00050A7A"/>
    <w:rsid w:val="00077A9F"/>
    <w:rsid w:val="00094D44"/>
    <w:rsid w:val="000D3459"/>
    <w:rsid w:val="001150C1"/>
    <w:rsid w:val="00117521"/>
    <w:rsid w:val="0014686E"/>
    <w:rsid w:val="001536D6"/>
    <w:rsid w:val="0016336C"/>
    <w:rsid w:val="00165B54"/>
    <w:rsid w:val="00166BD1"/>
    <w:rsid w:val="00174A90"/>
    <w:rsid w:val="00187406"/>
    <w:rsid w:val="001A69A5"/>
    <w:rsid w:val="001C320E"/>
    <w:rsid w:val="001E65C2"/>
    <w:rsid w:val="00286EF8"/>
    <w:rsid w:val="002A47D9"/>
    <w:rsid w:val="002C2422"/>
    <w:rsid w:val="002F4DA4"/>
    <w:rsid w:val="002F74CC"/>
    <w:rsid w:val="00314C40"/>
    <w:rsid w:val="003203D7"/>
    <w:rsid w:val="00341686"/>
    <w:rsid w:val="0035772B"/>
    <w:rsid w:val="00387D0A"/>
    <w:rsid w:val="003B61A7"/>
    <w:rsid w:val="003E598E"/>
    <w:rsid w:val="004538FE"/>
    <w:rsid w:val="00466597"/>
    <w:rsid w:val="00466DD1"/>
    <w:rsid w:val="00496761"/>
    <w:rsid w:val="004978A7"/>
    <w:rsid w:val="004A019C"/>
    <w:rsid w:val="004A7A8D"/>
    <w:rsid w:val="004D4E07"/>
    <w:rsid w:val="004E6A3C"/>
    <w:rsid w:val="004F4308"/>
    <w:rsid w:val="00557055"/>
    <w:rsid w:val="00580C41"/>
    <w:rsid w:val="00581C68"/>
    <w:rsid w:val="00592E28"/>
    <w:rsid w:val="005A24F2"/>
    <w:rsid w:val="005F0D18"/>
    <w:rsid w:val="00602AB1"/>
    <w:rsid w:val="00622E57"/>
    <w:rsid w:val="00645D4E"/>
    <w:rsid w:val="00676393"/>
    <w:rsid w:val="00693D2B"/>
    <w:rsid w:val="006A4243"/>
    <w:rsid w:val="006B1C7C"/>
    <w:rsid w:val="006C3A59"/>
    <w:rsid w:val="006C489E"/>
    <w:rsid w:val="006D4E0B"/>
    <w:rsid w:val="00707DDE"/>
    <w:rsid w:val="00726B5E"/>
    <w:rsid w:val="007308A0"/>
    <w:rsid w:val="00730D04"/>
    <w:rsid w:val="007766FD"/>
    <w:rsid w:val="00792667"/>
    <w:rsid w:val="007A275E"/>
    <w:rsid w:val="007A4EE9"/>
    <w:rsid w:val="007A5981"/>
    <w:rsid w:val="007B4AAD"/>
    <w:rsid w:val="007B6631"/>
    <w:rsid w:val="007D4413"/>
    <w:rsid w:val="007D6524"/>
    <w:rsid w:val="007D6B54"/>
    <w:rsid w:val="00811DC8"/>
    <w:rsid w:val="00831454"/>
    <w:rsid w:val="008457A6"/>
    <w:rsid w:val="00847A11"/>
    <w:rsid w:val="008525AA"/>
    <w:rsid w:val="0088678F"/>
    <w:rsid w:val="00893DFA"/>
    <w:rsid w:val="0089595F"/>
    <w:rsid w:val="008A2508"/>
    <w:rsid w:val="008A7A23"/>
    <w:rsid w:val="008B2DD7"/>
    <w:rsid w:val="008F3E8C"/>
    <w:rsid w:val="00903A43"/>
    <w:rsid w:val="009074F3"/>
    <w:rsid w:val="009438FF"/>
    <w:rsid w:val="00955F32"/>
    <w:rsid w:val="0096437B"/>
    <w:rsid w:val="00996677"/>
    <w:rsid w:val="009B3D31"/>
    <w:rsid w:val="009B4A11"/>
    <w:rsid w:val="009B6B77"/>
    <w:rsid w:val="009C50E9"/>
    <w:rsid w:val="009F066F"/>
    <w:rsid w:val="00A27C6E"/>
    <w:rsid w:val="00A77160"/>
    <w:rsid w:val="00A81D5F"/>
    <w:rsid w:val="00A83EBE"/>
    <w:rsid w:val="00A84975"/>
    <w:rsid w:val="00AA4369"/>
    <w:rsid w:val="00AC5624"/>
    <w:rsid w:val="00AC7BF1"/>
    <w:rsid w:val="00AC7EDC"/>
    <w:rsid w:val="00AD48A2"/>
    <w:rsid w:val="00AF3C39"/>
    <w:rsid w:val="00B13BA4"/>
    <w:rsid w:val="00B30EE8"/>
    <w:rsid w:val="00B476ED"/>
    <w:rsid w:val="00B50560"/>
    <w:rsid w:val="00B727C6"/>
    <w:rsid w:val="00B74B06"/>
    <w:rsid w:val="00B76076"/>
    <w:rsid w:val="00BA7E62"/>
    <w:rsid w:val="00BC0D76"/>
    <w:rsid w:val="00C04733"/>
    <w:rsid w:val="00C12105"/>
    <w:rsid w:val="00C25CFF"/>
    <w:rsid w:val="00C30849"/>
    <w:rsid w:val="00C42D43"/>
    <w:rsid w:val="00C656DE"/>
    <w:rsid w:val="00CA3B82"/>
    <w:rsid w:val="00CA7C9A"/>
    <w:rsid w:val="00CB4AD1"/>
    <w:rsid w:val="00CF0F94"/>
    <w:rsid w:val="00D40C23"/>
    <w:rsid w:val="00D60771"/>
    <w:rsid w:val="00D63C5B"/>
    <w:rsid w:val="00DC4015"/>
    <w:rsid w:val="00E320AB"/>
    <w:rsid w:val="00E37760"/>
    <w:rsid w:val="00E513FE"/>
    <w:rsid w:val="00E64628"/>
    <w:rsid w:val="00E74386"/>
    <w:rsid w:val="00E85570"/>
    <w:rsid w:val="00E86D95"/>
    <w:rsid w:val="00F41932"/>
    <w:rsid w:val="00F46E76"/>
    <w:rsid w:val="00F67631"/>
    <w:rsid w:val="00F72C1C"/>
    <w:rsid w:val="00F731E1"/>
    <w:rsid w:val="00FB57F1"/>
    <w:rsid w:val="00FC6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rsid w:val="00E743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true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8740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731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31E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31E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31E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31E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rsid w:val="00E743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1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8740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731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31E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31E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31E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31E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rujna 2016.</izvorni_sadrzaj>
    <derivirana_varijabla naziv="DomainObject.DatumDonosenjaOdluke_1">26.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2885</izvorni_sadrzaj>
    <derivirana_varijabla naziv="DomainObject.Predmet.Broj_1">2885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St-2885/2015</izvorni_sadrzaj>
    <derivirana_varijabla naziv="DomainObject.Predmet.OznakaBroj_1">St-2885/2015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zaposlenik</izvorni_sadrzaj>
    <derivirana_varijabla naziv="DomainObject.Predmet.PrimjedbaSuca_1">1 zaposlenik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DAJAK PROMET j.d.o.o. za prijevoz</izvorni_sadrzaj>
    <derivirana_varijabla naziv="DomainObject.Predmet.ProtustrankaFormated_1">  DAJAK PROMET j.d.o.o. za prijevoz</derivirana_varijabla>
  </DomainObject.Predmet.ProtustrankaFormated>
  <DomainObject.Predmet.ProtustrankaFormatedOIB>
    <izvorni_sadrzaj>  DAJAK PROMET j.d.o.o. za prijevoz, OIB 06463823852</izvorni_sadrzaj>
    <derivirana_varijabla naziv="DomainObject.Predmet.ProtustrankaFormatedOIB_1">  DAJAK PROMET j.d.o.o. za prijevoz, OIB 06463823852</derivirana_varijabla>
  </DomainObject.Predmet.ProtustrankaFormatedOIB>
  <DomainObject.Predmet.ProtustrankaFormatedWithAdress>
    <izvorni_sadrzaj> DAJAK PROMET j.d.o.o. za prijevoz, Ulica Sv. Ane 18, 21256 Cista Velika</izvorni_sadrzaj>
    <derivirana_varijabla naziv="DomainObject.Predmet.ProtustrankaFormatedWithAdress_1"> DAJAK PROMET j.d.o.o. za prijevoz, Ulica Sv. Ane 18, 21256 Cista Velika</derivirana_varijabla>
  </DomainObject.Predmet.ProtustrankaFormatedWithAdress>
  <DomainObject.Predmet.ProtustrankaFormatedWithAdressOIB>
    <izvorni_sadrzaj> DAJAK PROMET j.d.o.o. za prijevoz, OIB 06463823852, Ulica Sv. Ane 18, 21256 Cista Velika</izvorni_sadrzaj>
    <derivirana_varijabla naziv="DomainObject.Predmet.ProtustrankaFormatedWithAdressOIB_1"> DAJAK PROMET j.d.o.o. za prijevoz, OIB 06463823852, Ulica Sv. Ane 18, 21256 Cista Velika</derivirana_varijabla>
  </DomainObject.Predmet.ProtustrankaFormatedWithAdressOIB>
  <DomainObject.Predmet.ProtustrankaWithAdress>
    <izvorni_sadrzaj>DAJAK PROMET j.d.o.o. za prijevoz Ulica Sv. Ane 18, 21256 Cista Velika</izvorni_sadrzaj>
    <derivirana_varijabla naziv="DomainObject.Predmet.ProtustrankaWithAdress_1">DAJAK PROMET j.d.o.o. za prijevoz Ulica Sv. Ane 18, 21256 Cista Velika</derivirana_varijabla>
  </DomainObject.Predmet.ProtustrankaWithAdress>
  <DomainObject.Predmet.ProtustrankaWithAdressOIB>
    <izvorni_sadrzaj>DAJAK PROMET j.d.o.o. za prijevoz, OIB 06463823852, Ulica Sv. Ane 18, 21256 Cista Velika</izvorni_sadrzaj>
    <derivirana_varijabla naziv="DomainObject.Predmet.ProtustrankaWithAdressOIB_1">DAJAK PROMET j.d.o.o. za prijevoz, OIB 06463823852, Ulica Sv. Ane 18, 21256 Cista Velika</derivirana_varijabla>
  </DomainObject.Predmet.ProtustrankaWithAdressOIB>
  <DomainObject.Predmet.ProtustrankaNazivFormated>
    <izvorni_sadrzaj>DAJAK PROMET j.d.o.o. za prijevoz</izvorni_sadrzaj>
    <derivirana_varijabla naziv="DomainObject.Predmet.ProtustrankaNazivFormated_1">DAJAK PROMET j.d.o.o. za prijevoz</derivirana_varijabla>
  </DomainObject.Predmet.ProtustrankaNazivFormated>
  <DomainObject.Predmet.ProtustrankaNazivFormatedOIB>
    <izvorni_sadrzaj>DAJAK PROMET j.d.o.o. za prijevoz, OIB 06463823852</izvorni_sadrzaj>
    <derivirana_varijabla naziv="DomainObject.Predmet.ProtustrankaNazivFormatedOIB_1">DAJAK PROMET j.d.o.o. za prijevoz, OIB 06463823852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65770.27</izvorni_sadrzaj>
    <derivirana_varijabla naziv="DomainObject.Predmet.TrenutnaVrijednost_1">65770.27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DAJAK PROMET j.d.o.o. za prijevoz</item>
    </izvorni_sadrzaj>
    <derivirana_varijabla naziv="DomainObject.Predmet.ProtuStrankaListFormated_1">
      <item>DAJAK PROMET j.d.o.o. za prijevoz</item>
    </derivirana_varijabla>
  </DomainObject.Predmet.ProtuStrankaListFormated>
  <DomainObject.Predmet.ProtuStrankaListFormatedOIB>
    <izvorni_sadrzaj>
      <item>DAJAK PROMET j.d.o.o. za prijevoz, OIB 06463823852</item>
    </izvorni_sadrzaj>
    <derivirana_varijabla naziv="DomainObject.Predmet.ProtuStrankaListFormatedOIB_1">
      <item>DAJAK PROMET j.d.o.o. za prijevoz, OIB 06463823852</item>
    </derivirana_varijabla>
  </DomainObject.Predmet.ProtuStrankaListFormatedOIB>
  <DomainObject.Predmet.ProtuStrankaListFormatedWithAdress>
    <izvorni_sadrzaj>
      <item>DAJAK PROMET j.d.o.o. za prijevoz, Ulica Sv. Ane 18, 21256 Cista Velika</item>
    </izvorni_sadrzaj>
    <derivirana_varijabla naziv="DomainObject.Predmet.ProtuStrankaListFormatedWithAdress_1">
      <item>DAJAK PROMET j.d.o.o. za prijevoz, Ulica Sv. Ane 18, 21256 Cista Velika</item>
    </derivirana_varijabla>
  </DomainObject.Predmet.ProtuStrankaListFormatedWithAdress>
  <DomainObject.Predmet.ProtuStrankaListFormatedWithAdressOIB>
    <izvorni_sadrzaj>
      <item>DAJAK PROMET j.d.o.o. za prijevoz, OIB 06463823852, Ulica Sv. Ane 18, 21256 Cista Velika</item>
    </izvorni_sadrzaj>
    <derivirana_varijabla naziv="DomainObject.Predmet.ProtuStrankaListFormatedWithAdressOIB_1">
      <item>DAJAK PROMET j.d.o.o. za prijevoz, OIB 06463823852, Ulica Sv. Ane 18, 21256 Cista Velika</item>
    </derivirana_varijabla>
  </DomainObject.Predmet.ProtuStrankaListFormatedWithAdressOIB>
  <DomainObject.Predmet.ProtuStrankaListNazivFormated>
    <izvorni_sadrzaj>
      <item>DAJAK PROMET j.d.o.o. za prijevoz</item>
    </izvorni_sadrzaj>
    <derivirana_varijabla naziv="DomainObject.Predmet.ProtuStrankaListNazivFormated_1">
      <item>DAJAK PROMET j.d.o.o. za prijevoz</item>
    </derivirana_varijabla>
  </DomainObject.Predmet.ProtuStrankaListNazivFormated>
  <DomainObject.Predmet.ProtuStrankaListNazivFormatedOIB>
    <izvorni_sadrzaj>
      <item>DAJAK PROMET j.d.o.o. za prijevoz, OIB 06463823852</item>
    </izvorni_sadrzaj>
    <derivirana_varijabla naziv="DomainObject.Predmet.ProtuStrankaListNazivFormatedOIB_1">
      <item>DAJAK PROMET j.d.o.o. za prijevoz, OIB 06463823852</item>
    </derivirana_varijabla>
  </DomainObject.Predmet.ProtuStrankaListNazivFormatedOIB>
  <DomainObject.Predmet.OstaliListFormated>
    <izvorni_sadrzaj>
      <item>Ana Gabrilo</item>
    </izvorni_sadrzaj>
    <derivirana_varijabla naziv="DomainObject.Predmet.OstaliListFormated_1">
      <item>Ana Gabrilo</item>
    </derivirana_varijabla>
  </DomainObject.Predmet.OstaliListFormated>
  <DomainObject.Predmet.OstaliListFormatedOIB>
    <izvorni_sadrzaj>
      <item>Ana Gabrilo, OIB 73363864534</item>
    </izvorni_sadrzaj>
    <derivirana_varijabla naziv="DomainObject.Predmet.OstaliListFormatedOIB_1">
      <item>Ana Gabrilo, OIB 73363864534</item>
    </derivirana_varijabla>
  </DomainObject.Predmet.OstaliListFormatedOIB>
  <DomainObject.Predmet.OstaliListFormatedWithAdress>
    <izvorni_sadrzaj>
      <item>Ana Gabrilo, KRAJ 76 (ranije: DICMO KRAJ, KRAJ, 57), 21232 Kraj</item>
    </izvorni_sadrzaj>
    <derivirana_varijabla naziv="DomainObject.Predmet.OstaliListFormatedWithAdress_1">
      <item>Ana Gabrilo, KRAJ 76 (ranije: DICMO KRAJ, KRAJ, 57), 21232 Kraj</item>
    </derivirana_varijabla>
  </DomainObject.Predmet.OstaliListFormatedWithAdress>
  <DomainObject.Predmet.OstaliListFormatedWithAdressOIB>
    <izvorni_sadrzaj>
      <item>Ana Gabrilo, OIB 73363864534, KRAJ 76 (ranije: DICMO KRAJ, KRAJ, 57), 21232 Kraj</item>
    </izvorni_sadrzaj>
    <derivirana_varijabla naziv="DomainObject.Predmet.OstaliListFormatedWithAdressOIB_1">
      <item>Ana Gabrilo, OIB 73363864534, KRAJ 76 (ranije: DICMO KRAJ, KRAJ, 57), 21232 Kraj</item>
    </derivirana_varijabla>
  </DomainObject.Predmet.OstaliListFormatedWithAdressOIB>
  <DomainObject.Predmet.OstaliListNazivFormated>
    <izvorni_sadrzaj>
      <item>Ana Gabrilo</item>
    </izvorni_sadrzaj>
    <derivirana_varijabla naziv="DomainObject.Predmet.OstaliListNazivFormated_1">
      <item>Ana Gabrilo</item>
    </derivirana_varijabla>
  </DomainObject.Predmet.OstaliListNazivFormated>
  <DomainObject.Predmet.OstaliListNazivFormatedOIB>
    <izvorni_sadrzaj>
      <item>Ana Gabrilo, OIB 73363864534</item>
    </izvorni_sadrzaj>
    <derivirana_varijabla naziv="DomainObject.Predmet.OstaliListNazivFormatedOIB_1">
      <item>Ana Gabrilo, OIB 73363864534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2016.</izvorni_sadrzaj>
    <derivirana_varijabla naziv="DomainObject.Datum_1">26.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DAJAK PROMET j.d.o.o. za prijevoz</izvorni_sadrzaj>
    <derivirana_varijabla naziv="DomainObject.Predmet.ProtustrankaIDrugi_1">DAJAK PROMET j.d.o.o. za prijevoz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DAJAK PROMET j.d.o.o. za prijevoz, OIB 06463823852, Ulica Sv. Ane 18, 21256 Cista Velika</izvorni_sadrzaj>
    <derivirana_varijabla naziv="DomainObject.Predmet.ProtustrankaIDrugiAdressOIB_1">DAJAK PROMET j.d.o.o. za prijevoz, OIB 06463823852, Ulica Sv. Ane 18, 21256 Cista Velika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DAJAK PROMET j.d.o.o. za prijevoz</item>
      <item>FINANCIJSKA AGENCIJA, RC SPLIT</item>
      <item>Ana Gabrilo</item>
    </izvorni_sadrzaj>
    <derivirana_varijabla naziv="DomainObject.Predmet.SudioniciListNaziv_1">
      <item>DAJAK PROMET j.d.o.o. za prijevoz</item>
      <item>FINANCIJSKA AGENCIJA, RC SPLIT</item>
      <item>Ana Gabrilo</item>
    </derivirana_varijabla>
  </DomainObject.Predmet.SudioniciListNaziv>
  <DomainObject.Predmet.SudioniciListAdressOIB>
    <izvorni_sadrzaj>
      <item>DAJAK PROMET j.d.o.o. za prijevoz, OIB 06463823852, Ulica Sv. Ane 18,21256 Cista Velika</item>
      <item>FINANCIJSKA AGENCIJA, RC SPLIT, OIB 85821130368, Mažuranićevo šetalište 24 b,21000 Split</item>
      <item>Ana Gabrilo, OIB 73363864534, KRAJ 76 (ranije: DICMO KRAJ, KRAJ, 57),21232 Kraj</item>
    </izvorni_sadrzaj>
    <derivirana_varijabla naziv="DomainObject.Predmet.SudioniciListAdressOIB_1">
      <item>DAJAK PROMET j.d.o.o. za prijevoz, OIB 06463823852, Ulica Sv. Ane 18,21256 Cista Velika</item>
      <item>FINANCIJSKA AGENCIJA, RC SPLIT, OIB 85821130368, Mažuranićevo šetalište 24 b,21000 Split</item>
      <item>Ana Gabrilo, OIB 73363864534, KRAJ 76 (ranije: DICMO KRAJ, KRAJ, 57),21232 Kraj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06463823852</item>
      <item>, OIB 85821130368</item>
      <item>, OIB 73363864534</item>
    </izvorni_sadrzaj>
    <derivirana_varijabla naziv="DomainObject.Predmet.SudioniciListNazivOIB_1">
      <item>, OIB 06463823852</item>
      <item>, OIB 85821130368</item>
      <item>, OIB 73363864534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155</properties:Words>
  <properties:Characters>697</properties:Characters>
  <properties:Lines>36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2016-09-26T06:53:00Z</dcterms:created>
  <dc:creator>nmarunica</dc:creator>
  <cp:lastModifiedBy>Ana Golub Gruić</cp:lastModifiedBy>
  <cp:lastPrinted>2016-09-26T10:17:00Z</cp:lastPrinted>
  <dcterms:modified xmlns:xsi="http://www.w3.org/2001/XMLSchema-instance" xsi:type="dcterms:W3CDTF">2016-09-26T11:30:00Z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